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096ED" w14:textId="2D3E8AAF" w:rsidR="002B00BE" w:rsidRDefault="002B00BE" w:rsidP="002B00BE">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w:t>
      </w:r>
      <w:r w:rsidR="00787984">
        <w:rPr>
          <w:rFonts w:ascii="Arial" w:hAnsi="Arial" w:cs="Arial"/>
          <w:b/>
        </w:rPr>
        <w:t>2</w:t>
      </w:r>
      <w:r>
        <w:rPr>
          <w:rFonts w:ascii="Arial" w:hAnsi="Arial" w:cs="Arial"/>
          <w:b/>
        </w:rPr>
        <w:t>-</w:t>
      </w:r>
      <w:r w:rsidRPr="006B2E7C">
        <w:rPr>
          <w:rFonts w:ascii="Arial" w:hAnsi="Arial" w:cs="Arial"/>
          <w:b/>
        </w:rPr>
        <w:t>e</w:t>
      </w:r>
      <w:r>
        <w:rPr>
          <w:rFonts w:ascii="Arial" w:hAnsi="Arial" w:cs="Arial"/>
          <w:b/>
        </w:rPr>
        <w:tab/>
      </w:r>
      <w:r w:rsidR="00787984" w:rsidRPr="00787984">
        <w:rPr>
          <w:rFonts w:ascii="Arial" w:hAnsi="Arial" w:cs="Arial"/>
          <w:b/>
        </w:rPr>
        <w:t>S6-2103</w:t>
      </w:r>
      <w:r w:rsidR="00787984">
        <w:rPr>
          <w:rFonts w:ascii="Arial" w:hAnsi="Arial" w:cs="Arial"/>
          <w:b/>
        </w:rPr>
        <w:t>71</w:t>
      </w:r>
    </w:p>
    <w:p w14:paraId="2DCAF843" w14:textId="4EEAA071" w:rsidR="002B00BE" w:rsidRDefault="002B00BE" w:rsidP="002B00BE">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w:t>
      </w:r>
      <w:r w:rsidR="00787984" w:rsidRPr="00787984">
        <w:rPr>
          <w:rFonts w:ascii="Arial" w:hAnsi="Arial" w:cs="Arial"/>
          <w:b/>
          <w:vertAlign w:val="superscript"/>
        </w:rPr>
        <w:t>st</w:t>
      </w:r>
      <w:r w:rsidRPr="009C1E60">
        <w:rPr>
          <w:rFonts w:ascii="Arial" w:hAnsi="Arial" w:cs="Arial"/>
          <w:b/>
        </w:rPr>
        <w:t xml:space="preserve"> – </w:t>
      </w:r>
      <w:r w:rsidR="00787984">
        <w:rPr>
          <w:rFonts w:ascii="Arial" w:hAnsi="Arial" w:cs="Arial"/>
          <w:b/>
        </w:rPr>
        <w:t>9</w:t>
      </w:r>
      <w:r w:rsidRPr="009C1E60">
        <w:rPr>
          <w:rFonts w:ascii="Arial" w:hAnsi="Arial" w:cs="Arial"/>
          <w:b/>
          <w:vertAlign w:val="superscript"/>
        </w:rPr>
        <w:t>th</w:t>
      </w:r>
      <w:r w:rsidRPr="009C1E60">
        <w:rPr>
          <w:rFonts w:ascii="Arial" w:hAnsi="Arial" w:cs="Arial"/>
          <w:b/>
        </w:rPr>
        <w:t xml:space="preserve"> </w:t>
      </w:r>
      <w:r w:rsidR="00787984">
        <w:rPr>
          <w:rFonts w:ascii="Arial" w:hAnsi="Arial" w:cs="Arial"/>
          <w:b/>
        </w:rPr>
        <w:t>March</w:t>
      </w:r>
      <w:r w:rsidRPr="00DD7392">
        <w:rPr>
          <w:rFonts w:ascii="Arial" w:hAnsi="Arial" w:cs="Arial"/>
          <w:b/>
        </w:rPr>
        <w:t xml:space="preserve"> </w:t>
      </w:r>
      <w:r w:rsidRPr="00766EAF">
        <w:rPr>
          <w:rFonts w:ascii="Arial" w:hAnsi="Arial" w:cs="Arial"/>
          <w:b/>
        </w:rPr>
        <w:t>202</w:t>
      </w:r>
      <w:r>
        <w:rPr>
          <w:rFonts w:ascii="Arial" w:hAnsi="Arial" w:cs="Arial"/>
          <w:b/>
        </w:rPr>
        <w:t>1</w:t>
      </w:r>
    </w:p>
    <w:p w14:paraId="5EA2E6F9" w14:textId="77777777" w:rsidR="002B00BE" w:rsidRDefault="002B00BE" w:rsidP="002B00BE">
      <w:pPr>
        <w:rPr>
          <w:rFonts w:ascii="Arial" w:hAnsi="Arial"/>
        </w:rPr>
      </w:pPr>
    </w:p>
    <w:p w14:paraId="2A83C6FC" w14:textId="77777777" w:rsidR="002B00BE" w:rsidRDefault="002B00BE" w:rsidP="002B00BE">
      <w:pPr>
        <w:tabs>
          <w:tab w:val="left" w:pos="1701"/>
        </w:tabs>
        <w:rPr>
          <w:rFonts w:ascii="Arial" w:eastAsia="SimSun" w:hAnsi="Arial"/>
        </w:rPr>
      </w:pPr>
      <w:r>
        <w:rPr>
          <w:rFonts w:ascii="Arial" w:eastAsia="SimSun" w:hAnsi="Arial"/>
        </w:rPr>
        <w:t>Source:</w:t>
      </w:r>
      <w:r>
        <w:rPr>
          <w:rFonts w:ascii="Arial" w:eastAsia="SimSun" w:hAnsi="Arial"/>
        </w:rPr>
        <w:tab/>
        <w:t>MCC</w:t>
      </w:r>
    </w:p>
    <w:p w14:paraId="1C7573F0" w14:textId="7961D15C" w:rsidR="002B00BE" w:rsidRDefault="002B00BE" w:rsidP="002B00BE">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w:t>
      </w:r>
      <w:r w:rsidR="00076822">
        <w:rPr>
          <w:rFonts w:ascii="Arial" w:eastAsia="SimSun" w:hAnsi="Arial"/>
        </w:rPr>
        <w:t>1</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60ED6F1D" w14:textId="77777777" w:rsidR="002B00BE" w:rsidRDefault="002B00BE" w:rsidP="002B00BE">
      <w:pPr>
        <w:tabs>
          <w:tab w:val="left" w:pos="1701"/>
        </w:tabs>
        <w:rPr>
          <w:rFonts w:ascii="Arial" w:eastAsia="SimSun" w:hAnsi="Arial"/>
        </w:rPr>
      </w:pPr>
      <w:r>
        <w:rPr>
          <w:rFonts w:ascii="Arial" w:eastAsia="SimSun" w:hAnsi="Arial"/>
        </w:rPr>
        <w:t>Agenda Item:</w:t>
      </w:r>
      <w:r>
        <w:rPr>
          <w:rFonts w:ascii="Arial" w:eastAsia="SimSun" w:hAnsi="Arial"/>
        </w:rPr>
        <w:tab/>
        <w:t>3</w:t>
      </w:r>
    </w:p>
    <w:p w14:paraId="0FCC9CD4" w14:textId="77777777" w:rsidR="002B00BE" w:rsidRDefault="002B00BE" w:rsidP="002B00BE">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7A93D12" w14:textId="77777777" w:rsidR="002B00BE" w:rsidRDefault="002B00BE" w:rsidP="002B00BE">
      <w:pPr>
        <w:pBdr>
          <w:bottom w:val="single" w:sz="6" w:space="1" w:color="auto"/>
        </w:pBdr>
      </w:pPr>
    </w:p>
    <w:p w14:paraId="72989D06" w14:textId="2D54022E" w:rsidR="002B00BE" w:rsidRDefault="002B00BE" w:rsidP="002B00BE">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w:t>
      </w:r>
      <w:r w:rsidR="00076822">
        <w:rPr>
          <w:rFonts w:ascii="Arial" w:eastAsia="Calibri" w:hAnsi="Arial" w:cs="Arial"/>
          <w:i/>
          <w:sz w:val="22"/>
          <w:szCs w:val="22"/>
        </w:rPr>
        <w:t>1</w:t>
      </w:r>
      <w:r>
        <w:rPr>
          <w:rFonts w:ascii="Arial" w:eastAsia="Calibri" w:hAnsi="Arial" w:cs="Arial"/>
          <w:i/>
          <w:sz w:val="22"/>
          <w:szCs w:val="22"/>
        </w:rPr>
        <w:t>-e</w:t>
      </w:r>
    </w:p>
    <w:p w14:paraId="63CCE5F0" w14:textId="77777777" w:rsidR="002B00BE" w:rsidRDefault="002B00BE" w:rsidP="002B00BE"/>
    <w:p w14:paraId="469E24A5" w14:textId="77777777" w:rsidR="002B00BE" w:rsidRDefault="002B00BE" w:rsidP="002B00BE"/>
    <w:p w14:paraId="74857A80" w14:textId="09E0BEC1" w:rsidR="00C5536D" w:rsidRDefault="002B00BE" w:rsidP="00C07F9C">
      <w:pPr>
        <w:rPr>
          <w:rFonts w:ascii="Arial" w:hAnsi="Arial" w:cs="Arial"/>
          <w:b/>
          <w:sz w:val="36"/>
        </w:rPr>
      </w:pPr>
      <w:r>
        <w:rPr>
          <w:rFonts w:cs="Arial"/>
          <w:b/>
          <w:sz w:val="36"/>
        </w:rPr>
        <w:br w:type="page"/>
      </w:r>
      <w:r w:rsidR="00C5536D">
        <w:rPr>
          <w:rFonts w:ascii="Arial" w:hAnsi="Arial" w:cs="Arial"/>
          <w:b/>
          <w:sz w:val="36"/>
        </w:rPr>
        <w:lastRenderedPageBreak/>
        <w:br/>
      </w:r>
      <w:r w:rsidR="00C5536D">
        <w:rPr>
          <w:rFonts w:ascii="Arial" w:hAnsi="Arial" w:cs="Arial"/>
          <w:b/>
          <w:sz w:val="36"/>
        </w:rPr>
        <w:br/>
      </w:r>
      <w:r w:rsidR="00C5536D">
        <w:rPr>
          <w:rFonts w:ascii="Arial" w:hAnsi="Arial" w:cs="Arial"/>
          <w:b/>
          <w:sz w:val="36"/>
        </w:rPr>
        <w:br/>
      </w:r>
      <w:r w:rsidR="00C5536D">
        <w:rPr>
          <w:rFonts w:ascii="Arial" w:hAnsi="Arial" w:cs="Arial"/>
          <w:b/>
          <w:sz w:val="36"/>
        </w:rPr>
        <w:br/>
        <w:t>Third Generation Partnership Project (3GPP™)</w:t>
      </w:r>
    </w:p>
    <w:p w14:paraId="3FB96C52" w14:textId="470B0075" w:rsidR="00C5536D" w:rsidRDefault="00C5536D" w:rsidP="00C5536D">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C07F9C">
        <w:rPr>
          <w:rFonts w:ascii="Arial" w:hAnsi="Arial" w:cs="Arial"/>
          <w:b/>
          <w:sz w:val="32"/>
        </w:rPr>
        <w:t>#41-</w:t>
      </w:r>
      <w:r>
        <w:rPr>
          <w:rFonts w:ascii="Arial" w:hAnsi="Arial" w:cs="Arial"/>
          <w:b/>
          <w:sz w:val="32"/>
        </w:rPr>
        <w:t>e</w:t>
      </w:r>
    </w:p>
    <w:p w14:paraId="477D6E50" w14:textId="77777777" w:rsidR="00C5536D" w:rsidRDefault="00C5536D" w:rsidP="00C5536D">
      <w:pPr>
        <w:jc w:val="center"/>
        <w:rPr>
          <w:rFonts w:ascii="Arial" w:hAnsi="Arial" w:cs="Arial"/>
          <w:b/>
          <w:sz w:val="32"/>
        </w:rPr>
      </w:pPr>
      <w:r>
        <w:rPr>
          <w:rFonts w:ascii="Arial" w:hAnsi="Arial" w:cs="Arial"/>
          <w:b/>
          <w:sz w:val="32"/>
        </w:rPr>
        <w:t>e-meeting, n/a, 18/01/2021 to 26/01/2021</w:t>
      </w:r>
    </w:p>
    <w:p w14:paraId="31FDDBD0" w14:textId="77777777" w:rsidR="00C5536D" w:rsidRDefault="00C5536D" w:rsidP="00C5536D"/>
    <w:p w14:paraId="72E691DA" w14:textId="77777777" w:rsidR="00C5536D" w:rsidRDefault="00C5536D" w:rsidP="00C5536D">
      <w:r>
        <w:t>Report generated on Tuesday, 2021-02-09 09:56  UTC</w:t>
      </w:r>
    </w:p>
    <w:p w14:paraId="1276497D" w14:textId="77777777" w:rsidR="00C5536D" w:rsidRDefault="00C5536D" w:rsidP="00C5536D"/>
    <w:p w14:paraId="5EEE0C76" w14:textId="77777777" w:rsidR="00C5536D" w:rsidRDefault="00C5536D" w:rsidP="00C5536D">
      <w:r>
        <w:t>Contents:</w:t>
      </w:r>
    </w:p>
    <w:p w14:paraId="7587AE1B" w14:textId="0BD2044E" w:rsidR="00C07F9C" w:rsidRPr="000C606F" w:rsidRDefault="00C5536D">
      <w:pPr>
        <w:pStyle w:val="TOC2"/>
        <w:rPr>
          <w:rFonts w:ascii="Calibri" w:hAnsi="Calibri"/>
          <w:sz w:val="22"/>
          <w:szCs w:val="22"/>
        </w:rPr>
      </w:pPr>
      <w:r>
        <w:fldChar w:fldCharType="begin"/>
      </w:r>
      <w:r>
        <w:instrText xml:space="preserve"> TOC  \* MERGEFORMAT </w:instrText>
      </w:r>
      <w:r>
        <w:fldChar w:fldCharType="separate"/>
      </w:r>
      <w:r w:rsidR="00C07F9C">
        <w:t>1</w:t>
      </w:r>
      <w:r w:rsidR="00C07F9C" w:rsidRPr="000C606F">
        <w:rPr>
          <w:rFonts w:ascii="Calibri" w:hAnsi="Calibri"/>
          <w:sz w:val="22"/>
          <w:szCs w:val="22"/>
        </w:rPr>
        <w:tab/>
      </w:r>
      <w:r w:rsidR="00C07F9C">
        <w:t>Opening of the meeting</w:t>
      </w:r>
      <w:r w:rsidR="00C07F9C">
        <w:tab/>
      </w:r>
      <w:r w:rsidR="00C07F9C">
        <w:fldChar w:fldCharType="begin"/>
      </w:r>
      <w:r w:rsidR="00C07F9C">
        <w:instrText xml:space="preserve"> PAGEREF _Toc65060086 \h </w:instrText>
      </w:r>
      <w:r w:rsidR="00C07F9C">
        <w:fldChar w:fldCharType="separate"/>
      </w:r>
      <w:r w:rsidR="00C07F9C">
        <w:t>4</w:t>
      </w:r>
      <w:r w:rsidR="00C07F9C">
        <w:fldChar w:fldCharType="end"/>
      </w:r>
    </w:p>
    <w:p w14:paraId="712F2696" w14:textId="794E53DA" w:rsidR="00C07F9C" w:rsidRPr="000C606F" w:rsidRDefault="00C07F9C">
      <w:pPr>
        <w:pStyle w:val="TOC3"/>
        <w:rPr>
          <w:rFonts w:ascii="Calibri" w:hAnsi="Calibri"/>
          <w:sz w:val="22"/>
          <w:szCs w:val="22"/>
        </w:rPr>
      </w:pPr>
      <w:r>
        <w:t>1.1</w:t>
      </w:r>
      <w:r w:rsidRPr="000C606F">
        <w:rPr>
          <w:rFonts w:ascii="Calibri" w:hAnsi="Calibri"/>
          <w:sz w:val="22"/>
          <w:szCs w:val="22"/>
        </w:rPr>
        <w:tab/>
      </w:r>
      <w:r>
        <w:t>IPR and antitrust policy reminders</w:t>
      </w:r>
      <w:r>
        <w:tab/>
      </w:r>
      <w:r>
        <w:fldChar w:fldCharType="begin"/>
      </w:r>
      <w:r>
        <w:instrText xml:space="preserve"> PAGEREF _Toc65060087 \h </w:instrText>
      </w:r>
      <w:r>
        <w:fldChar w:fldCharType="separate"/>
      </w:r>
      <w:r>
        <w:t>4</w:t>
      </w:r>
      <w:r>
        <w:fldChar w:fldCharType="end"/>
      </w:r>
    </w:p>
    <w:p w14:paraId="38E82E2C" w14:textId="22046F26" w:rsidR="00C07F9C" w:rsidRPr="000C606F" w:rsidRDefault="00C07F9C">
      <w:pPr>
        <w:pStyle w:val="TOC3"/>
        <w:rPr>
          <w:rFonts w:ascii="Calibri" w:hAnsi="Calibri"/>
          <w:sz w:val="22"/>
          <w:szCs w:val="22"/>
        </w:rPr>
      </w:pPr>
      <w:r>
        <w:t>1.2</w:t>
      </w:r>
      <w:r w:rsidRPr="000C606F">
        <w:rPr>
          <w:rFonts w:ascii="Calibri" w:hAnsi="Calibri"/>
          <w:sz w:val="22"/>
          <w:szCs w:val="22"/>
        </w:rPr>
        <w:tab/>
      </w:r>
      <w:r>
        <w:t>Reminder to check-in at the e-meeting</w:t>
      </w:r>
      <w:r>
        <w:tab/>
      </w:r>
      <w:r>
        <w:fldChar w:fldCharType="begin"/>
      </w:r>
      <w:r>
        <w:instrText xml:space="preserve"> PAGEREF _Toc65060088 \h </w:instrText>
      </w:r>
      <w:r>
        <w:fldChar w:fldCharType="separate"/>
      </w:r>
      <w:r>
        <w:t>4</w:t>
      </w:r>
      <w:r>
        <w:fldChar w:fldCharType="end"/>
      </w:r>
    </w:p>
    <w:p w14:paraId="3E401431" w14:textId="4C5313F0" w:rsidR="00C07F9C" w:rsidRPr="000C606F" w:rsidRDefault="00C07F9C">
      <w:pPr>
        <w:pStyle w:val="TOC2"/>
        <w:rPr>
          <w:rFonts w:ascii="Calibri" w:hAnsi="Calibri"/>
          <w:sz w:val="22"/>
          <w:szCs w:val="22"/>
        </w:rPr>
      </w:pPr>
      <w:r>
        <w:t>2</w:t>
      </w:r>
      <w:r w:rsidRPr="000C606F">
        <w:rPr>
          <w:rFonts w:ascii="Calibri" w:hAnsi="Calibri"/>
          <w:sz w:val="22"/>
          <w:szCs w:val="22"/>
        </w:rPr>
        <w:tab/>
      </w:r>
      <w:r>
        <w:t>Agenda and Chairman’s notes</w:t>
      </w:r>
      <w:r>
        <w:tab/>
      </w:r>
      <w:r>
        <w:fldChar w:fldCharType="begin"/>
      </w:r>
      <w:r>
        <w:instrText xml:space="preserve"> PAGEREF _Toc65060089 \h </w:instrText>
      </w:r>
      <w:r>
        <w:fldChar w:fldCharType="separate"/>
      </w:r>
      <w:r>
        <w:t>4</w:t>
      </w:r>
      <w:r>
        <w:fldChar w:fldCharType="end"/>
      </w:r>
    </w:p>
    <w:p w14:paraId="3B537D35" w14:textId="3892EAE0" w:rsidR="00C07F9C" w:rsidRPr="000C606F" w:rsidRDefault="00C07F9C">
      <w:pPr>
        <w:pStyle w:val="TOC2"/>
        <w:rPr>
          <w:rFonts w:ascii="Calibri" w:hAnsi="Calibri"/>
          <w:sz w:val="22"/>
          <w:szCs w:val="22"/>
        </w:rPr>
      </w:pPr>
      <w:r>
        <w:t>3</w:t>
      </w:r>
      <w:r w:rsidRPr="000C606F">
        <w:rPr>
          <w:rFonts w:ascii="Calibri" w:hAnsi="Calibri"/>
          <w:sz w:val="22"/>
          <w:szCs w:val="22"/>
        </w:rPr>
        <w:tab/>
      </w:r>
      <w:r>
        <w:t>Report from previous meetings</w:t>
      </w:r>
      <w:r>
        <w:tab/>
      </w:r>
      <w:r>
        <w:fldChar w:fldCharType="begin"/>
      </w:r>
      <w:r>
        <w:instrText xml:space="preserve"> PAGEREF _Toc65060090 \h </w:instrText>
      </w:r>
      <w:r>
        <w:fldChar w:fldCharType="separate"/>
      </w:r>
      <w:r>
        <w:t>5</w:t>
      </w:r>
      <w:r>
        <w:fldChar w:fldCharType="end"/>
      </w:r>
    </w:p>
    <w:p w14:paraId="0CF73931" w14:textId="35B68E94" w:rsidR="00C07F9C" w:rsidRPr="000C606F" w:rsidRDefault="00C07F9C">
      <w:pPr>
        <w:pStyle w:val="TOC2"/>
        <w:rPr>
          <w:rFonts w:ascii="Calibri" w:hAnsi="Calibri"/>
          <w:sz w:val="22"/>
          <w:szCs w:val="22"/>
        </w:rPr>
      </w:pPr>
      <w:r>
        <w:t>4</w:t>
      </w:r>
      <w:r w:rsidRPr="000C606F">
        <w:rPr>
          <w:rFonts w:ascii="Calibri" w:hAnsi="Calibri"/>
          <w:sz w:val="22"/>
          <w:szCs w:val="22"/>
        </w:rPr>
        <w:tab/>
      </w:r>
      <w:r>
        <w:t>Liaison statements</w:t>
      </w:r>
      <w:r>
        <w:tab/>
      </w:r>
      <w:r>
        <w:fldChar w:fldCharType="begin"/>
      </w:r>
      <w:r>
        <w:instrText xml:space="preserve"> PAGEREF _Toc65060091 \h </w:instrText>
      </w:r>
      <w:r>
        <w:fldChar w:fldCharType="separate"/>
      </w:r>
      <w:r>
        <w:t>6</w:t>
      </w:r>
      <w:r>
        <w:fldChar w:fldCharType="end"/>
      </w:r>
    </w:p>
    <w:p w14:paraId="0359C59A" w14:textId="0B85E5A0" w:rsidR="00C07F9C" w:rsidRPr="000C606F" w:rsidRDefault="00C07F9C">
      <w:pPr>
        <w:pStyle w:val="TOC3"/>
        <w:rPr>
          <w:rFonts w:ascii="Calibri" w:hAnsi="Calibri"/>
          <w:sz w:val="22"/>
          <w:szCs w:val="22"/>
        </w:rPr>
      </w:pPr>
      <w:r>
        <w:t>4.1</w:t>
      </w:r>
      <w:r w:rsidRPr="000C606F">
        <w:rPr>
          <w:rFonts w:ascii="Calibri" w:hAnsi="Calibri"/>
          <w:sz w:val="22"/>
          <w:szCs w:val="22"/>
        </w:rPr>
        <w:tab/>
      </w:r>
      <w:r>
        <w:t>Incoming LSs</w:t>
      </w:r>
      <w:r>
        <w:tab/>
      </w:r>
      <w:r>
        <w:fldChar w:fldCharType="begin"/>
      </w:r>
      <w:r>
        <w:instrText xml:space="preserve"> PAGEREF _Toc65060092 \h </w:instrText>
      </w:r>
      <w:r>
        <w:fldChar w:fldCharType="separate"/>
      </w:r>
      <w:r>
        <w:t>6</w:t>
      </w:r>
      <w:r>
        <w:fldChar w:fldCharType="end"/>
      </w:r>
    </w:p>
    <w:p w14:paraId="25FE4C49" w14:textId="37B6BFFA" w:rsidR="00C07F9C" w:rsidRPr="000C606F" w:rsidRDefault="00C07F9C">
      <w:pPr>
        <w:pStyle w:val="TOC3"/>
        <w:rPr>
          <w:rFonts w:ascii="Calibri" w:hAnsi="Calibri"/>
          <w:sz w:val="22"/>
          <w:szCs w:val="22"/>
        </w:rPr>
      </w:pPr>
      <w:r>
        <w:t>4.2</w:t>
      </w:r>
      <w:r w:rsidRPr="000C606F">
        <w:rPr>
          <w:rFonts w:ascii="Calibri" w:hAnsi="Calibri"/>
          <w:sz w:val="22"/>
          <w:szCs w:val="22"/>
        </w:rPr>
        <w:tab/>
      </w:r>
      <w:r>
        <w:t>Outgoing LSs</w:t>
      </w:r>
      <w:r>
        <w:tab/>
      </w:r>
      <w:r>
        <w:fldChar w:fldCharType="begin"/>
      </w:r>
      <w:r>
        <w:instrText xml:space="preserve"> PAGEREF _Toc65060093 \h </w:instrText>
      </w:r>
      <w:r>
        <w:fldChar w:fldCharType="separate"/>
      </w:r>
      <w:r>
        <w:t>14</w:t>
      </w:r>
      <w:r>
        <w:fldChar w:fldCharType="end"/>
      </w:r>
    </w:p>
    <w:p w14:paraId="27C14DDC" w14:textId="419FE785" w:rsidR="00C07F9C" w:rsidRPr="000C606F" w:rsidRDefault="00C07F9C">
      <w:pPr>
        <w:pStyle w:val="TOC2"/>
        <w:rPr>
          <w:rFonts w:ascii="Calibri" w:hAnsi="Calibri"/>
          <w:sz w:val="22"/>
          <w:szCs w:val="22"/>
        </w:rPr>
      </w:pPr>
      <w:r>
        <w:t>5</w:t>
      </w:r>
      <w:r w:rsidRPr="000C606F">
        <w:rPr>
          <w:rFonts w:ascii="Calibri" w:hAnsi="Calibri"/>
          <w:sz w:val="22"/>
          <w:szCs w:val="22"/>
        </w:rPr>
        <w:tab/>
      </w:r>
      <w:r>
        <w:t>Items for early consideration</w:t>
      </w:r>
      <w:r>
        <w:tab/>
      </w:r>
      <w:r>
        <w:fldChar w:fldCharType="begin"/>
      </w:r>
      <w:r>
        <w:instrText xml:space="preserve"> PAGEREF _Toc65060094 \h </w:instrText>
      </w:r>
      <w:r>
        <w:fldChar w:fldCharType="separate"/>
      </w:r>
      <w:r>
        <w:t>18</w:t>
      </w:r>
      <w:r>
        <w:fldChar w:fldCharType="end"/>
      </w:r>
    </w:p>
    <w:p w14:paraId="3DD4B362" w14:textId="46830F86" w:rsidR="00C07F9C" w:rsidRPr="000C606F" w:rsidRDefault="00C07F9C">
      <w:pPr>
        <w:pStyle w:val="TOC3"/>
        <w:rPr>
          <w:rFonts w:ascii="Calibri" w:hAnsi="Calibri"/>
          <w:sz w:val="22"/>
          <w:szCs w:val="22"/>
        </w:rPr>
      </w:pPr>
      <w:r>
        <w:t>5.1</w:t>
      </w:r>
      <w:r w:rsidRPr="000C606F">
        <w:rPr>
          <w:rFonts w:ascii="Calibri" w:hAnsi="Calibri"/>
          <w:sz w:val="22"/>
          <w:szCs w:val="22"/>
        </w:rPr>
        <w:tab/>
      </w:r>
      <w:r>
        <w:t>Working Agreements</w:t>
      </w:r>
      <w:r>
        <w:tab/>
      </w:r>
      <w:r>
        <w:fldChar w:fldCharType="begin"/>
      </w:r>
      <w:r>
        <w:instrText xml:space="preserve"> PAGEREF _Toc65060095 \h </w:instrText>
      </w:r>
      <w:r>
        <w:fldChar w:fldCharType="separate"/>
      </w:r>
      <w:r>
        <w:t>18</w:t>
      </w:r>
      <w:r>
        <w:fldChar w:fldCharType="end"/>
      </w:r>
    </w:p>
    <w:p w14:paraId="23F294DD" w14:textId="5FAE336A" w:rsidR="00C07F9C" w:rsidRPr="000C606F" w:rsidRDefault="00C07F9C">
      <w:pPr>
        <w:pStyle w:val="TOC3"/>
        <w:rPr>
          <w:rFonts w:ascii="Calibri" w:hAnsi="Calibri"/>
          <w:sz w:val="22"/>
          <w:szCs w:val="22"/>
        </w:rPr>
      </w:pPr>
      <w:r>
        <w:t>5.2</w:t>
      </w:r>
      <w:r w:rsidRPr="000C606F">
        <w:rPr>
          <w:rFonts w:ascii="Calibri" w:hAnsi="Calibri"/>
          <w:sz w:val="22"/>
          <w:szCs w:val="22"/>
        </w:rPr>
        <w:tab/>
      </w:r>
      <w:r>
        <w:t>Others</w:t>
      </w:r>
      <w:r>
        <w:tab/>
      </w:r>
      <w:r>
        <w:fldChar w:fldCharType="begin"/>
      </w:r>
      <w:r>
        <w:instrText xml:space="preserve"> PAGEREF _Toc65060096 \h </w:instrText>
      </w:r>
      <w:r>
        <w:fldChar w:fldCharType="separate"/>
      </w:r>
      <w:r>
        <w:t>18</w:t>
      </w:r>
      <w:r>
        <w:fldChar w:fldCharType="end"/>
      </w:r>
    </w:p>
    <w:p w14:paraId="2C45A918" w14:textId="2DE4D25A" w:rsidR="00C07F9C" w:rsidRPr="000C606F" w:rsidRDefault="00C07F9C">
      <w:pPr>
        <w:pStyle w:val="TOC2"/>
        <w:rPr>
          <w:rFonts w:ascii="Calibri" w:hAnsi="Calibri"/>
          <w:sz w:val="22"/>
          <w:szCs w:val="22"/>
        </w:rPr>
      </w:pPr>
      <w:r>
        <w:t>6</w:t>
      </w:r>
      <w:r w:rsidRPr="000C606F">
        <w:rPr>
          <w:rFonts w:ascii="Calibri" w:hAnsi="Calibri"/>
          <w:sz w:val="22"/>
          <w:szCs w:val="22"/>
        </w:rPr>
        <w:tab/>
      </w:r>
      <w:r>
        <w:t>Rel-16 Work Items</w:t>
      </w:r>
      <w:r>
        <w:tab/>
      </w:r>
      <w:r>
        <w:fldChar w:fldCharType="begin"/>
      </w:r>
      <w:r>
        <w:instrText xml:space="preserve"> PAGEREF _Toc65060097 \h </w:instrText>
      </w:r>
      <w:r>
        <w:fldChar w:fldCharType="separate"/>
      </w:r>
      <w:r>
        <w:t>20</w:t>
      </w:r>
      <w:r>
        <w:fldChar w:fldCharType="end"/>
      </w:r>
    </w:p>
    <w:p w14:paraId="0774CA26" w14:textId="6F5F2644" w:rsidR="00C07F9C" w:rsidRPr="000C606F" w:rsidRDefault="00C07F9C">
      <w:pPr>
        <w:pStyle w:val="TOC2"/>
        <w:rPr>
          <w:rFonts w:ascii="Calibri" w:hAnsi="Calibri"/>
          <w:sz w:val="22"/>
          <w:szCs w:val="22"/>
        </w:rPr>
      </w:pPr>
      <w:r>
        <w:t>7</w:t>
      </w:r>
      <w:r w:rsidRPr="000C606F">
        <w:rPr>
          <w:rFonts w:ascii="Calibri" w:hAnsi="Calibri"/>
          <w:sz w:val="22"/>
          <w:szCs w:val="22"/>
        </w:rPr>
        <w:tab/>
      </w:r>
      <w:r>
        <w:t>Rel-17 Work Items</w:t>
      </w:r>
      <w:r>
        <w:tab/>
      </w:r>
      <w:r>
        <w:fldChar w:fldCharType="begin"/>
      </w:r>
      <w:r>
        <w:instrText xml:space="preserve"> PAGEREF _Toc65060098 \h </w:instrText>
      </w:r>
      <w:r>
        <w:fldChar w:fldCharType="separate"/>
      </w:r>
      <w:r>
        <w:t>20</w:t>
      </w:r>
      <w:r>
        <w:fldChar w:fldCharType="end"/>
      </w:r>
    </w:p>
    <w:p w14:paraId="267BD1C6" w14:textId="60E351F5" w:rsidR="00C07F9C" w:rsidRPr="000C606F" w:rsidRDefault="00C07F9C">
      <w:pPr>
        <w:pStyle w:val="TOC3"/>
        <w:rPr>
          <w:rFonts w:ascii="Calibri" w:hAnsi="Calibri"/>
          <w:sz w:val="22"/>
          <w:szCs w:val="22"/>
        </w:rPr>
      </w:pPr>
      <w:r>
        <w:t>7.1</w:t>
      </w:r>
      <w:r w:rsidRPr="000C606F">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_Toc65060099 \h </w:instrText>
      </w:r>
      <w:r>
        <w:fldChar w:fldCharType="separate"/>
      </w:r>
      <w:r>
        <w:t>20</w:t>
      </w:r>
      <w:r>
        <w:fldChar w:fldCharType="end"/>
      </w:r>
    </w:p>
    <w:p w14:paraId="772B54B8" w14:textId="51763788" w:rsidR="00C07F9C" w:rsidRPr="000C606F" w:rsidRDefault="00C07F9C">
      <w:pPr>
        <w:pStyle w:val="TOC3"/>
        <w:rPr>
          <w:rFonts w:ascii="Calibri" w:hAnsi="Calibri"/>
          <w:sz w:val="22"/>
          <w:szCs w:val="22"/>
        </w:rPr>
      </w:pPr>
      <w:r>
        <w:t>7.2</w:t>
      </w:r>
      <w:r w:rsidRPr="000C606F">
        <w:rPr>
          <w:rFonts w:ascii="Calibri" w:hAnsi="Calibri"/>
          <w:sz w:val="22"/>
          <w:szCs w:val="22"/>
        </w:rPr>
        <w:tab/>
      </w:r>
      <w:r>
        <w:t>MCIOPS – MC services support on IOPS mode of operation</w:t>
      </w:r>
      <w:r>
        <w:tab/>
      </w:r>
      <w:r>
        <w:fldChar w:fldCharType="begin"/>
      </w:r>
      <w:r>
        <w:instrText xml:space="preserve"> PAGEREF _Toc65060100 \h </w:instrText>
      </w:r>
      <w:r>
        <w:fldChar w:fldCharType="separate"/>
      </w:r>
      <w:r>
        <w:t>21</w:t>
      </w:r>
      <w:r>
        <w:fldChar w:fldCharType="end"/>
      </w:r>
    </w:p>
    <w:p w14:paraId="545E1519" w14:textId="26D1FE9B" w:rsidR="00C07F9C" w:rsidRPr="000C606F" w:rsidRDefault="00C07F9C">
      <w:pPr>
        <w:pStyle w:val="TOC3"/>
        <w:rPr>
          <w:rFonts w:ascii="Calibri" w:hAnsi="Calibri"/>
          <w:sz w:val="22"/>
          <w:szCs w:val="22"/>
        </w:rPr>
      </w:pPr>
      <w:r>
        <w:t>7.3</w:t>
      </w:r>
      <w:r w:rsidRPr="000C606F">
        <w:rPr>
          <w:rFonts w:ascii="Calibri" w:hAnsi="Calibri"/>
          <w:sz w:val="22"/>
          <w:szCs w:val="22"/>
        </w:rPr>
        <w:tab/>
      </w:r>
      <w:r>
        <w:t>enh3MCPTT – Enhanced Mission Critical Push-to-talk architecture phase 3</w:t>
      </w:r>
      <w:r>
        <w:tab/>
      </w:r>
      <w:r>
        <w:fldChar w:fldCharType="begin"/>
      </w:r>
      <w:r>
        <w:instrText xml:space="preserve"> PAGEREF _Toc65060101 \h </w:instrText>
      </w:r>
      <w:r>
        <w:fldChar w:fldCharType="separate"/>
      </w:r>
      <w:r>
        <w:t>21</w:t>
      </w:r>
      <w:r>
        <w:fldChar w:fldCharType="end"/>
      </w:r>
    </w:p>
    <w:p w14:paraId="385C3C78" w14:textId="4CABF9FD" w:rsidR="00C07F9C" w:rsidRPr="000C606F" w:rsidRDefault="00C07F9C">
      <w:pPr>
        <w:pStyle w:val="TOC3"/>
        <w:rPr>
          <w:rFonts w:ascii="Calibri" w:hAnsi="Calibri"/>
          <w:sz w:val="22"/>
          <w:szCs w:val="22"/>
        </w:rPr>
      </w:pPr>
      <w:r>
        <w:t>7.4</w:t>
      </w:r>
      <w:r w:rsidRPr="000C606F">
        <w:rPr>
          <w:rFonts w:ascii="Calibri" w:hAnsi="Calibri"/>
          <w:sz w:val="22"/>
          <w:szCs w:val="22"/>
        </w:rPr>
        <w:tab/>
      </w:r>
      <w:r>
        <w:t>eMCData3 – Enhancements for functional architecture and information flows for Mission Critical Data</w:t>
      </w:r>
      <w:r>
        <w:tab/>
      </w:r>
      <w:r>
        <w:fldChar w:fldCharType="begin"/>
      </w:r>
      <w:r>
        <w:instrText xml:space="preserve"> PAGEREF _Toc65060102 \h </w:instrText>
      </w:r>
      <w:r>
        <w:fldChar w:fldCharType="separate"/>
      </w:r>
      <w:r>
        <w:t>22</w:t>
      </w:r>
      <w:r>
        <w:fldChar w:fldCharType="end"/>
      </w:r>
    </w:p>
    <w:p w14:paraId="4588A002" w14:textId="37487B11" w:rsidR="00C07F9C" w:rsidRPr="000C606F" w:rsidRDefault="00C07F9C">
      <w:pPr>
        <w:pStyle w:val="TOC3"/>
        <w:rPr>
          <w:rFonts w:ascii="Calibri" w:hAnsi="Calibri"/>
          <w:sz w:val="22"/>
          <w:szCs w:val="22"/>
        </w:rPr>
      </w:pPr>
      <w:r>
        <w:t>7.5</w:t>
      </w:r>
      <w:r w:rsidRPr="000C606F">
        <w:rPr>
          <w:rFonts w:ascii="Calibri" w:hAnsi="Calibri"/>
          <w:sz w:val="22"/>
          <w:szCs w:val="22"/>
        </w:rPr>
        <w:tab/>
      </w:r>
      <w:r>
        <w:t>MCOver5GS – Mission Critical Services over 5GS</w:t>
      </w:r>
      <w:r>
        <w:tab/>
      </w:r>
      <w:r>
        <w:fldChar w:fldCharType="begin"/>
      </w:r>
      <w:r>
        <w:instrText xml:space="preserve"> PAGEREF _Toc65060103 \h </w:instrText>
      </w:r>
      <w:r>
        <w:fldChar w:fldCharType="separate"/>
      </w:r>
      <w:r>
        <w:t>25</w:t>
      </w:r>
      <w:r>
        <w:fldChar w:fldCharType="end"/>
      </w:r>
    </w:p>
    <w:p w14:paraId="256F5375" w14:textId="2FFA527C" w:rsidR="00C07F9C" w:rsidRPr="000C606F" w:rsidRDefault="00C07F9C">
      <w:pPr>
        <w:pStyle w:val="TOC3"/>
        <w:rPr>
          <w:rFonts w:ascii="Calibri" w:hAnsi="Calibri"/>
          <w:sz w:val="22"/>
          <w:szCs w:val="22"/>
        </w:rPr>
      </w:pPr>
      <w:r>
        <w:t>7.6</w:t>
      </w:r>
      <w:r w:rsidRPr="000C606F">
        <w:rPr>
          <w:rFonts w:ascii="Calibri" w:hAnsi="Calibri"/>
          <w:sz w:val="22"/>
          <w:szCs w:val="22"/>
        </w:rPr>
        <w:tab/>
      </w:r>
      <w:r>
        <w:t>EDGEAPP – Architecture for enabling Edge Applications</w:t>
      </w:r>
      <w:r>
        <w:tab/>
      </w:r>
      <w:r>
        <w:fldChar w:fldCharType="begin"/>
      </w:r>
      <w:r>
        <w:instrText xml:space="preserve"> PAGEREF _Toc65060104 \h </w:instrText>
      </w:r>
      <w:r>
        <w:fldChar w:fldCharType="separate"/>
      </w:r>
      <w:r>
        <w:t>28</w:t>
      </w:r>
      <w:r>
        <w:fldChar w:fldCharType="end"/>
      </w:r>
    </w:p>
    <w:p w14:paraId="3AE1641B" w14:textId="214B4863" w:rsidR="00C07F9C" w:rsidRPr="000C606F" w:rsidRDefault="00C07F9C">
      <w:pPr>
        <w:pStyle w:val="TOC3"/>
        <w:rPr>
          <w:rFonts w:ascii="Calibri" w:hAnsi="Calibri"/>
          <w:sz w:val="22"/>
          <w:szCs w:val="22"/>
        </w:rPr>
      </w:pPr>
      <w:r>
        <w:t>7.7</w:t>
      </w:r>
      <w:r w:rsidRPr="000C606F">
        <w:rPr>
          <w:rFonts w:ascii="Calibri" w:hAnsi="Calibri"/>
          <w:sz w:val="22"/>
          <w:szCs w:val="22"/>
        </w:rPr>
        <w:tab/>
      </w:r>
      <w:r>
        <w:t>eSEAL – Enhanced Service Enabler Architecture Layer for Verticals</w:t>
      </w:r>
      <w:r>
        <w:tab/>
      </w:r>
      <w:r>
        <w:fldChar w:fldCharType="begin"/>
      </w:r>
      <w:r>
        <w:instrText xml:space="preserve"> PAGEREF _Toc65060105 \h </w:instrText>
      </w:r>
      <w:r>
        <w:fldChar w:fldCharType="separate"/>
      </w:r>
      <w:r>
        <w:t>53</w:t>
      </w:r>
      <w:r>
        <w:fldChar w:fldCharType="end"/>
      </w:r>
    </w:p>
    <w:p w14:paraId="73CA26EA" w14:textId="32787A0D" w:rsidR="00C07F9C" w:rsidRPr="000C606F" w:rsidRDefault="00C07F9C">
      <w:pPr>
        <w:pStyle w:val="TOC3"/>
        <w:rPr>
          <w:rFonts w:ascii="Calibri" w:hAnsi="Calibri"/>
          <w:sz w:val="22"/>
          <w:szCs w:val="22"/>
        </w:rPr>
      </w:pPr>
      <w:r>
        <w:t>7.8</w:t>
      </w:r>
      <w:r w:rsidRPr="000C606F">
        <w:rPr>
          <w:rFonts w:ascii="Calibri" w:hAnsi="Calibri"/>
          <w:sz w:val="22"/>
          <w:szCs w:val="22"/>
        </w:rPr>
        <w:tab/>
      </w:r>
      <w:r>
        <w:t>eV2XAPP – Enhanced application layer support for V2X services</w:t>
      </w:r>
      <w:r>
        <w:tab/>
      </w:r>
      <w:r>
        <w:fldChar w:fldCharType="begin"/>
      </w:r>
      <w:r>
        <w:instrText xml:space="preserve"> PAGEREF _Toc65060106 \h </w:instrText>
      </w:r>
      <w:r>
        <w:fldChar w:fldCharType="separate"/>
      </w:r>
      <w:r>
        <w:t>55</w:t>
      </w:r>
      <w:r>
        <w:fldChar w:fldCharType="end"/>
      </w:r>
    </w:p>
    <w:p w14:paraId="2D43C74F" w14:textId="0382F0F6" w:rsidR="00C07F9C" w:rsidRPr="000C606F" w:rsidRDefault="00C07F9C">
      <w:pPr>
        <w:pStyle w:val="TOC3"/>
        <w:rPr>
          <w:rFonts w:ascii="Calibri" w:hAnsi="Calibri"/>
          <w:sz w:val="22"/>
          <w:szCs w:val="22"/>
        </w:rPr>
      </w:pPr>
      <w:r>
        <w:t>7.9</w:t>
      </w:r>
      <w:r w:rsidRPr="000C606F">
        <w:rPr>
          <w:rFonts w:ascii="Calibri" w:hAnsi="Calibri"/>
          <w:sz w:val="22"/>
          <w:szCs w:val="22"/>
        </w:rPr>
        <w:tab/>
      </w:r>
      <w:r>
        <w:t>5GMARCH – Application Architecture for MSGin5G Service</w:t>
      </w:r>
      <w:r>
        <w:tab/>
      </w:r>
      <w:r>
        <w:fldChar w:fldCharType="begin"/>
      </w:r>
      <w:r>
        <w:instrText xml:space="preserve"> PAGEREF _Toc65060107 \h </w:instrText>
      </w:r>
      <w:r>
        <w:fldChar w:fldCharType="separate"/>
      </w:r>
      <w:r>
        <w:t>57</w:t>
      </w:r>
      <w:r>
        <w:fldChar w:fldCharType="end"/>
      </w:r>
    </w:p>
    <w:p w14:paraId="1C41F58C" w14:textId="2C6A1293" w:rsidR="00C07F9C" w:rsidRPr="000C606F" w:rsidRDefault="00C07F9C">
      <w:pPr>
        <w:pStyle w:val="TOC3"/>
        <w:rPr>
          <w:rFonts w:ascii="Calibri" w:hAnsi="Calibri"/>
          <w:sz w:val="22"/>
          <w:szCs w:val="22"/>
        </w:rPr>
      </w:pPr>
      <w:r>
        <w:t>7.10</w:t>
      </w:r>
      <w:r w:rsidRPr="000C606F">
        <w:rPr>
          <w:rFonts w:ascii="Calibri" w:hAnsi="Calibri"/>
          <w:sz w:val="22"/>
          <w:szCs w:val="22"/>
        </w:rPr>
        <w:tab/>
      </w:r>
      <w:r>
        <w:t>UASAPP – Application layer support for Unmanned Aerial System (UAS)</w:t>
      </w:r>
      <w:r>
        <w:tab/>
      </w:r>
      <w:r>
        <w:fldChar w:fldCharType="begin"/>
      </w:r>
      <w:r>
        <w:instrText xml:space="preserve"> PAGEREF _Toc65060108 \h </w:instrText>
      </w:r>
      <w:r>
        <w:fldChar w:fldCharType="separate"/>
      </w:r>
      <w:r>
        <w:t>58</w:t>
      </w:r>
      <w:r>
        <w:fldChar w:fldCharType="end"/>
      </w:r>
    </w:p>
    <w:p w14:paraId="2975B927" w14:textId="2AAF6632" w:rsidR="00C07F9C" w:rsidRPr="000C606F" w:rsidRDefault="00C07F9C">
      <w:pPr>
        <w:pStyle w:val="TOC3"/>
        <w:rPr>
          <w:rFonts w:ascii="Calibri" w:hAnsi="Calibri"/>
          <w:sz w:val="22"/>
          <w:szCs w:val="22"/>
        </w:rPr>
      </w:pPr>
      <w:r>
        <w:t>7.11</w:t>
      </w:r>
      <w:r w:rsidRPr="000C606F">
        <w:rPr>
          <w:rFonts w:ascii="Calibri" w:hAnsi="Calibri"/>
          <w:sz w:val="22"/>
          <w:szCs w:val="22"/>
        </w:rPr>
        <w:tab/>
      </w:r>
      <w:r>
        <w:t>TEI17 – Technical Enhancements and Improvements</w:t>
      </w:r>
      <w:r>
        <w:tab/>
      </w:r>
      <w:r>
        <w:fldChar w:fldCharType="begin"/>
      </w:r>
      <w:r>
        <w:instrText xml:space="preserve"> PAGEREF _Toc65060109 \h </w:instrText>
      </w:r>
      <w:r>
        <w:fldChar w:fldCharType="separate"/>
      </w:r>
      <w:r>
        <w:t>59</w:t>
      </w:r>
      <w:r>
        <w:fldChar w:fldCharType="end"/>
      </w:r>
    </w:p>
    <w:p w14:paraId="244CD6F9" w14:textId="62BD20C0" w:rsidR="00C07F9C" w:rsidRPr="000C606F" w:rsidRDefault="00C07F9C">
      <w:pPr>
        <w:pStyle w:val="TOC2"/>
        <w:rPr>
          <w:rFonts w:ascii="Calibri" w:hAnsi="Calibri"/>
          <w:sz w:val="22"/>
          <w:szCs w:val="22"/>
        </w:rPr>
      </w:pPr>
      <w:r>
        <w:t>8</w:t>
      </w:r>
      <w:r w:rsidRPr="000C606F">
        <w:rPr>
          <w:rFonts w:ascii="Calibri" w:hAnsi="Calibri"/>
          <w:sz w:val="22"/>
          <w:szCs w:val="22"/>
        </w:rPr>
        <w:tab/>
      </w:r>
      <w:r>
        <w:t>Study Items</w:t>
      </w:r>
      <w:r>
        <w:tab/>
      </w:r>
      <w:r>
        <w:fldChar w:fldCharType="begin"/>
      </w:r>
      <w:r>
        <w:instrText xml:space="preserve"> PAGEREF _Toc65060110 \h </w:instrText>
      </w:r>
      <w:r>
        <w:fldChar w:fldCharType="separate"/>
      </w:r>
      <w:r>
        <w:t>59</w:t>
      </w:r>
      <w:r>
        <w:fldChar w:fldCharType="end"/>
      </w:r>
    </w:p>
    <w:p w14:paraId="32DFE513" w14:textId="3BB680F4" w:rsidR="00C07F9C" w:rsidRPr="000C606F" w:rsidRDefault="00C07F9C">
      <w:pPr>
        <w:pStyle w:val="TOC3"/>
        <w:rPr>
          <w:rFonts w:ascii="Calibri" w:hAnsi="Calibri"/>
          <w:sz w:val="22"/>
          <w:szCs w:val="22"/>
        </w:rPr>
      </w:pPr>
      <w:r>
        <w:t>8.1</w:t>
      </w:r>
      <w:r w:rsidRPr="000C606F">
        <w:rPr>
          <w:rFonts w:ascii="Calibri" w:hAnsi="Calibri"/>
          <w:sz w:val="22"/>
          <w:szCs w:val="22"/>
        </w:rPr>
        <w:tab/>
      </w:r>
      <w:r>
        <w:t>FS_MCOver5GS – Study on Mission Critical Services support over 5G System</w:t>
      </w:r>
      <w:r>
        <w:tab/>
      </w:r>
      <w:r>
        <w:fldChar w:fldCharType="begin"/>
      </w:r>
      <w:r>
        <w:instrText xml:space="preserve"> PAGEREF _Toc65060111 \h </w:instrText>
      </w:r>
      <w:r>
        <w:fldChar w:fldCharType="separate"/>
      </w:r>
      <w:r>
        <w:t>59</w:t>
      </w:r>
      <w:r>
        <w:fldChar w:fldCharType="end"/>
      </w:r>
    </w:p>
    <w:p w14:paraId="5263E2D7" w14:textId="11EF2AE4" w:rsidR="00C07F9C" w:rsidRPr="000C606F" w:rsidRDefault="00C07F9C">
      <w:pPr>
        <w:pStyle w:val="TOC3"/>
        <w:rPr>
          <w:rFonts w:ascii="Calibri" w:hAnsi="Calibri"/>
          <w:sz w:val="22"/>
          <w:szCs w:val="22"/>
        </w:rPr>
      </w:pPr>
      <w:r>
        <w:t>8.2</w:t>
      </w:r>
      <w:r w:rsidRPr="000C606F">
        <w:rPr>
          <w:rFonts w:ascii="Calibri" w:hAnsi="Calibri"/>
          <w:sz w:val="22"/>
          <w:szCs w:val="22"/>
        </w:rPr>
        <w:tab/>
      </w:r>
      <w:r>
        <w:t>FS_FFAPP – Study on application layer support for Factories of the Future in 5G network</w:t>
      </w:r>
      <w:r>
        <w:tab/>
      </w:r>
      <w:r>
        <w:fldChar w:fldCharType="begin"/>
      </w:r>
      <w:r>
        <w:instrText xml:space="preserve"> PAGEREF _Toc65060112 \h </w:instrText>
      </w:r>
      <w:r>
        <w:fldChar w:fldCharType="separate"/>
      </w:r>
      <w:r>
        <w:t>61</w:t>
      </w:r>
      <w:r>
        <w:fldChar w:fldCharType="end"/>
      </w:r>
    </w:p>
    <w:p w14:paraId="5D02433F" w14:textId="5272DD21" w:rsidR="00C07F9C" w:rsidRPr="000C606F" w:rsidRDefault="00C07F9C">
      <w:pPr>
        <w:pStyle w:val="TOC3"/>
        <w:rPr>
          <w:rFonts w:ascii="Calibri" w:hAnsi="Calibri"/>
          <w:sz w:val="22"/>
          <w:szCs w:val="22"/>
        </w:rPr>
      </w:pPr>
      <w:r>
        <w:t>8.3</w:t>
      </w:r>
      <w:r w:rsidRPr="000C606F">
        <w:rPr>
          <w:rFonts w:ascii="Calibri" w:hAnsi="Calibri"/>
          <w:sz w:val="22"/>
          <w:szCs w:val="22"/>
        </w:rPr>
        <w:tab/>
      </w:r>
      <w:r>
        <w:t>FS_UASAPP – Study on application layer support for Unmanned Aerial System (UAS)</w:t>
      </w:r>
      <w:r>
        <w:tab/>
      </w:r>
      <w:r>
        <w:fldChar w:fldCharType="begin"/>
      </w:r>
      <w:r>
        <w:instrText xml:space="preserve"> PAGEREF _Toc65060113 \h </w:instrText>
      </w:r>
      <w:r>
        <w:fldChar w:fldCharType="separate"/>
      </w:r>
      <w:r>
        <w:t>68</w:t>
      </w:r>
      <w:r>
        <w:fldChar w:fldCharType="end"/>
      </w:r>
    </w:p>
    <w:p w14:paraId="3ADAAC5E" w14:textId="2C9A312B" w:rsidR="00C07F9C" w:rsidRPr="000C606F" w:rsidRDefault="00C07F9C">
      <w:pPr>
        <w:pStyle w:val="TOC3"/>
        <w:rPr>
          <w:rFonts w:ascii="Calibri" w:hAnsi="Calibri"/>
          <w:sz w:val="22"/>
          <w:szCs w:val="22"/>
        </w:rPr>
      </w:pPr>
      <w:r>
        <w:t>8.4</w:t>
      </w:r>
      <w:r w:rsidRPr="000C606F">
        <w:rPr>
          <w:rFonts w:ascii="Calibri" w:hAnsi="Calibri"/>
          <w:sz w:val="22"/>
          <w:szCs w:val="22"/>
        </w:rPr>
        <w:tab/>
      </w:r>
      <w:r>
        <w:t>FS_5GMARCH – Study on support of the 5GMSG Service</w:t>
      </w:r>
      <w:r>
        <w:tab/>
      </w:r>
      <w:r>
        <w:fldChar w:fldCharType="begin"/>
      </w:r>
      <w:r>
        <w:instrText xml:space="preserve"> PAGEREF _Toc65060114 \h </w:instrText>
      </w:r>
      <w:r>
        <w:fldChar w:fldCharType="separate"/>
      </w:r>
      <w:r>
        <w:t>78</w:t>
      </w:r>
      <w:r>
        <w:fldChar w:fldCharType="end"/>
      </w:r>
    </w:p>
    <w:p w14:paraId="72135BE0" w14:textId="1C994EDD" w:rsidR="00C07F9C" w:rsidRPr="000C606F" w:rsidRDefault="00C07F9C">
      <w:pPr>
        <w:pStyle w:val="TOC3"/>
        <w:rPr>
          <w:rFonts w:ascii="Calibri" w:hAnsi="Calibri"/>
          <w:sz w:val="22"/>
          <w:szCs w:val="22"/>
        </w:rPr>
      </w:pPr>
      <w:r>
        <w:t>8.5</w:t>
      </w:r>
      <w:r w:rsidRPr="000C606F">
        <w:rPr>
          <w:rFonts w:ascii="Calibri" w:hAnsi="Calibri"/>
          <w:sz w:val="22"/>
          <w:szCs w:val="22"/>
        </w:rPr>
        <w:tab/>
      </w:r>
      <w:r>
        <w:t>FS_IRail – Study of Interconnection and Migration Aspects for Railways</w:t>
      </w:r>
      <w:r>
        <w:tab/>
      </w:r>
      <w:r>
        <w:fldChar w:fldCharType="begin"/>
      </w:r>
      <w:r>
        <w:instrText xml:space="preserve"> PAGEREF _Toc65060115 \h </w:instrText>
      </w:r>
      <w:r>
        <w:fldChar w:fldCharType="separate"/>
      </w:r>
      <w:r>
        <w:t>84</w:t>
      </w:r>
      <w:r>
        <w:fldChar w:fldCharType="end"/>
      </w:r>
    </w:p>
    <w:p w14:paraId="6BB89662" w14:textId="1D317ACC" w:rsidR="00C07F9C" w:rsidRPr="000C606F" w:rsidRDefault="00C07F9C">
      <w:pPr>
        <w:pStyle w:val="TOC2"/>
        <w:rPr>
          <w:rFonts w:ascii="Calibri" w:hAnsi="Calibri"/>
          <w:sz w:val="22"/>
          <w:szCs w:val="22"/>
        </w:rPr>
      </w:pPr>
      <w:r>
        <w:lastRenderedPageBreak/>
        <w:t>9</w:t>
      </w:r>
      <w:r w:rsidRPr="000C606F">
        <w:rPr>
          <w:rFonts w:ascii="Calibri" w:hAnsi="Calibri"/>
          <w:sz w:val="22"/>
          <w:szCs w:val="22"/>
        </w:rPr>
        <w:tab/>
      </w:r>
      <w:r>
        <w:t>Future work / New WIDs (including related contributions)</w:t>
      </w:r>
      <w:r>
        <w:tab/>
      </w:r>
      <w:r>
        <w:fldChar w:fldCharType="begin"/>
      </w:r>
      <w:r>
        <w:instrText xml:space="preserve"> PAGEREF _Toc65060116 \h </w:instrText>
      </w:r>
      <w:r>
        <w:fldChar w:fldCharType="separate"/>
      </w:r>
      <w:r>
        <w:t>86</w:t>
      </w:r>
      <w:r>
        <w:fldChar w:fldCharType="end"/>
      </w:r>
    </w:p>
    <w:p w14:paraId="236E311A" w14:textId="6442ECAC" w:rsidR="00C07F9C" w:rsidRPr="000C606F" w:rsidRDefault="00C07F9C">
      <w:pPr>
        <w:pStyle w:val="TOC2"/>
        <w:rPr>
          <w:rFonts w:ascii="Calibri" w:hAnsi="Calibri"/>
          <w:sz w:val="22"/>
          <w:szCs w:val="22"/>
        </w:rPr>
      </w:pPr>
      <w:r>
        <w:t>10</w:t>
      </w:r>
      <w:r w:rsidRPr="000C606F">
        <w:rPr>
          <w:rFonts w:ascii="Calibri" w:hAnsi="Calibri"/>
          <w:sz w:val="22"/>
          <w:szCs w:val="22"/>
        </w:rPr>
        <w:tab/>
      </w:r>
      <w:r>
        <w:t>Work Plan review</w:t>
      </w:r>
      <w:r>
        <w:tab/>
      </w:r>
      <w:r>
        <w:fldChar w:fldCharType="begin"/>
      </w:r>
      <w:r>
        <w:instrText xml:space="preserve"> PAGEREF _Toc65060117 \h </w:instrText>
      </w:r>
      <w:r>
        <w:fldChar w:fldCharType="separate"/>
      </w:r>
      <w:r>
        <w:t>88</w:t>
      </w:r>
      <w:r>
        <w:fldChar w:fldCharType="end"/>
      </w:r>
    </w:p>
    <w:p w14:paraId="555E83E4" w14:textId="0E49B515" w:rsidR="00C07F9C" w:rsidRPr="000C606F" w:rsidRDefault="00C07F9C">
      <w:pPr>
        <w:pStyle w:val="TOC2"/>
        <w:rPr>
          <w:rFonts w:ascii="Calibri" w:hAnsi="Calibri"/>
          <w:sz w:val="22"/>
          <w:szCs w:val="22"/>
        </w:rPr>
      </w:pPr>
      <w:r>
        <w:t>11</w:t>
      </w:r>
      <w:r w:rsidRPr="000C606F">
        <w:rPr>
          <w:rFonts w:ascii="Calibri" w:hAnsi="Calibri"/>
          <w:sz w:val="22"/>
          <w:szCs w:val="22"/>
        </w:rPr>
        <w:tab/>
      </w:r>
      <w:r>
        <w:t>Future meetings</w:t>
      </w:r>
      <w:r>
        <w:tab/>
      </w:r>
      <w:r>
        <w:fldChar w:fldCharType="begin"/>
      </w:r>
      <w:r>
        <w:instrText xml:space="preserve"> PAGEREF _Toc65060118 \h </w:instrText>
      </w:r>
      <w:r>
        <w:fldChar w:fldCharType="separate"/>
      </w:r>
      <w:r>
        <w:t>88</w:t>
      </w:r>
      <w:r>
        <w:fldChar w:fldCharType="end"/>
      </w:r>
    </w:p>
    <w:p w14:paraId="25F6ACAE" w14:textId="79E08A2E" w:rsidR="00C07F9C" w:rsidRPr="000C606F" w:rsidRDefault="00C07F9C">
      <w:pPr>
        <w:pStyle w:val="TOC2"/>
        <w:rPr>
          <w:rFonts w:ascii="Calibri" w:hAnsi="Calibri"/>
          <w:sz w:val="22"/>
          <w:szCs w:val="22"/>
        </w:rPr>
      </w:pPr>
      <w:r>
        <w:t>12</w:t>
      </w:r>
      <w:r w:rsidRPr="000C606F">
        <w:rPr>
          <w:rFonts w:ascii="Calibri" w:hAnsi="Calibri"/>
          <w:sz w:val="22"/>
          <w:szCs w:val="22"/>
        </w:rPr>
        <w:tab/>
      </w:r>
      <w:r>
        <w:t>AOB</w:t>
      </w:r>
      <w:r>
        <w:tab/>
      </w:r>
      <w:r>
        <w:fldChar w:fldCharType="begin"/>
      </w:r>
      <w:r>
        <w:instrText xml:space="preserve"> PAGEREF _Toc65060119 \h </w:instrText>
      </w:r>
      <w:r>
        <w:fldChar w:fldCharType="separate"/>
      </w:r>
      <w:r>
        <w:t>88</w:t>
      </w:r>
      <w:r>
        <w:fldChar w:fldCharType="end"/>
      </w:r>
    </w:p>
    <w:p w14:paraId="034B4371" w14:textId="1C41CAFB" w:rsidR="00C07F9C" w:rsidRPr="000C606F" w:rsidRDefault="00C07F9C">
      <w:pPr>
        <w:pStyle w:val="TOC2"/>
        <w:rPr>
          <w:rFonts w:ascii="Calibri" w:hAnsi="Calibri"/>
          <w:sz w:val="22"/>
          <w:szCs w:val="22"/>
        </w:rPr>
      </w:pPr>
      <w:r>
        <w:t>13</w:t>
      </w:r>
      <w:r w:rsidRPr="000C606F">
        <w:rPr>
          <w:rFonts w:ascii="Calibri" w:hAnsi="Calibri"/>
          <w:sz w:val="22"/>
          <w:szCs w:val="22"/>
        </w:rPr>
        <w:tab/>
      </w:r>
      <w:r>
        <w:t>Close of the meeting</w:t>
      </w:r>
      <w:r>
        <w:tab/>
      </w:r>
      <w:r>
        <w:fldChar w:fldCharType="begin"/>
      </w:r>
      <w:r>
        <w:instrText xml:space="preserve"> PAGEREF _Toc65060120 \h </w:instrText>
      </w:r>
      <w:r>
        <w:fldChar w:fldCharType="separate"/>
      </w:r>
      <w:r>
        <w:t>88</w:t>
      </w:r>
      <w:r>
        <w:fldChar w:fldCharType="end"/>
      </w:r>
    </w:p>
    <w:p w14:paraId="7966EA50" w14:textId="5B86DC09" w:rsidR="00C07F9C" w:rsidRPr="000C606F" w:rsidRDefault="00C07F9C">
      <w:pPr>
        <w:pStyle w:val="TOC2"/>
        <w:rPr>
          <w:rFonts w:ascii="Calibri" w:hAnsi="Calibri"/>
          <w:sz w:val="22"/>
          <w:szCs w:val="22"/>
        </w:rPr>
      </w:pPr>
      <w:r>
        <w:t>Annex A: Contribution documents and status</w:t>
      </w:r>
      <w:r>
        <w:tab/>
      </w:r>
      <w:r>
        <w:fldChar w:fldCharType="begin"/>
      </w:r>
      <w:r>
        <w:instrText xml:space="preserve"> PAGEREF _Toc65060121 \h </w:instrText>
      </w:r>
      <w:r>
        <w:fldChar w:fldCharType="separate"/>
      </w:r>
      <w:r>
        <w:t>89</w:t>
      </w:r>
      <w:r>
        <w:fldChar w:fldCharType="end"/>
      </w:r>
    </w:p>
    <w:p w14:paraId="7C37FBF8" w14:textId="6006440E" w:rsidR="00C07F9C" w:rsidRPr="000C606F" w:rsidRDefault="00C07F9C">
      <w:pPr>
        <w:pStyle w:val="TOC3"/>
        <w:rPr>
          <w:rFonts w:ascii="Calibri" w:hAnsi="Calibri"/>
          <w:sz w:val="22"/>
          <w:szCs w:val="22"/>
        </w:rPr>
      </w:pPr>
      <w:r>
        <w:t>A1: List of TDocs</w:t>
      </w:r>
      <w:r>
        <w:tab/>
      </w:r>
      <w:r>
        <w:fldChar w:fldCharType="begin"/>
      </w:r>
      <w:r>
        <w:instrText xml:space="preserve"> PAGEREF _Toc65060122 \h </w:instrText>
      </w:r>
      <w:r>
        <w:fldChar w:fldCharType="separate"/>
      </w:r>
      <w:r>
        <w:t>89</w:t>
      </w:r>
      <w:r>
        <w:fldChar w:fldCharType="end"/>
      </w:r>
    </w:p>
    <w:p w14:paraId="0ACA4212" w14:textId="3D42FFEC" w:rsidR="00C07F9C" w:rsidRPr="000C606F" w:rsidRDefault="00C07F9C">
      <w:pPr>
        <w:pStyle w:val="TOC2"/>
        <w:rPr>
          <w:rFonts w:ascii="Calibri" w:hAnsi="Calibri"/>
          <w:sz w:val="22"/>
          <w:szCs w:val="22"/>
        </w:rPr>
      </w:pPr>
      <w:r>
        <w:t>Annex B: List of change requests</w:t>
      </w:r>
      <w:r>
        <w:tab/>
      </w:r>
      <w:r>
        <w:fldChar w:fldCharType="begin"/>
      </w:r>
      <w:r>
        <w:instrText xml:space="preserve"> PAGEREF _Toc65060123 \h </w:instrText>
      </w:r>
      <w:r>
        <w:fldChar w:fldCharType="separate"/>
      </w:r>
      <w:r>
        <w:t>97</w:t>
      </w:r>
      <w:r>
        <w:fldChar w:fldCharType="end"/>
      </w:r>
    </w:p>
    <w:p w14:paraId="0C557273" w14:textId="463E1D86" w:rsidR="00C07F9C" w:rsidRPr="000C606F" w:rsidRDefault="00C07F9C">
      <w:pPr>
        <w:pStyle w:val="TOC2"/>
        <w:rPr>
          <w:rFonts w:ascii="Calibri" w:hAnsi="Calibri"/>
          <w:sz w:val="22"/>
          <w:szCs w:val="22"/>
        </w:rPr>
      </w:pPr>
      <w:r>
        <w:t>Annex C: Lists of liaisons</w:t>
      </w:r>
      <w:r>
        <w:tab/>
      </w:r>
      <w:r>
        <w:fldChar w:fldCharType="begin"/>
      </w:r>
      <w:r>
        <w:instrText xml:space="preserve"> PAGEREF _Toc65060124 \h </w:instrText>
      </w:r>
      <w:r>
        <w:fldChar w:fldCharType="separate"/>
      </w:r>
      <w:r>
        <w:t>99</w:t>
      </w:r>
      <w:r>
        <w:fldChar w:fldCharType="end"/>
      </w:r>
    </w:p>
    <w:p w14:paraId="45146B50" w14:textId="51AF5D6D" w:rsidR="00C07F9C" w:rsidRPr="000C606F" w:rsidRDefault="00C07F9C">
      <w:pPr>
        <w:pStyle w:val="TOC3"/>
        <w:rPr>
          <w:rFonts w:ascii="Calibri" w:hAnsi="Calibri"/>
          <w:sz w:val="22"/>
          <w:szCs w:val="22"/>
        </w:rPr>
      </w:pPr>
      <w:r>
        <w:t>C1: Incoming liaison statements</w:t>
      </w:r>
      <w:r>
        <w:tab/>
      </w:r>
      <w:r>
        <w:fldChar w:fldCharType="begin"/>
      </w:r>
      <w:r>
        <w:instrText xml:space="preserve"> PAGEREF _Toc65060125 \h </w:instrText>
      </w:r>
      <w:r>
        <w:fldChar w:fldCharType="separate"/>
      </w:r>
      <w:r>
        <w:t>99</w:t>
      </w:r>
      <w:r>
        <w:fldChar w:fldCharType="end"/>
      </w:r>
    </w:p>
    <w:p w14:paraId="3B65A51E" w14:textId="3D12824A" w:rsidR="00C07F9C" w:rsidRPr="000C606F" w:rsidRDefault="00C07F9C">
      <w:pPr>
        <w:pStyle w:val="TOC3"/>
        <w:rPr>
          <w:rFonts w:ascii="Calibri" w:hAnsi="Calibri"/>
          <w:sz w:val="22"/>
          <w:szCs w:val="22"/>
        </w:rPr>
      </w:pPr>
      <w:r>
        <w:t>C2: Outgoing liaison statements</w:t>
      </w:r>
      <w:r>
        <w:tab/>
      </w:r>
      <w:r>
        <w:fldChar w:fldCharType="begin"/>
      </w:r>
      <w:r>
        <w:instrText xml:space="preserve"> PAGEREF _Toc65060126 \h </w:instrText>
      </w:r>
      <w:r>
        <w:fldChar w:fldCharType="separate"/>
      </w:r>
      <w:r>
        <w:t>99</w:t>
      </w:r>
      <w:r>
        <w:fldChar w:fldCharType="end"/>
      </w:r>
    </w:p>
    <w:p w14:paraId="457C4D8F" w14:textId="1D510B6C" w:rsidR="00C07F9C" w:rsidRPr="000C606F" w:rsidRDefault="00C07F9C">
      <w:pPr>
        <w:pStyle w:val="TOC2"/>
        <w:rPr>
          <w:rFonts w:ascii="Calibri" w:hAnsi="Calibri"/>
          <w:sz w:val="22"/>
          <w:szCs w:val="22"/>
        </w:rPr>
      </w:pPr>
      <w:r>
        <w:t>Annex D: List of agreed/approved new and revised Work Items</w:t>
      </w:r>
      <w:r>
        <w:tab/>
      </w:r>
      <w:r>
        <w:fldChar w:fldCharType="begin"/>
      </w:r>
      <w:r>
        <w:instrText xml:space="preserve"> PAGEREF _Toc65060127 \h </w:instrText>
      </w:r>
      <w:r>
        <w:fldChar w:fldCharType="separate"/>
      </w:r>
      <w:r>
        <w:t>100</w:t>
      </w:r>
      <w:r>
        <w:fldChar w:fldCharType="end"/>
      </w:r>
    </w:p>
    <w:p w14:paraId="4CB842BC" w14:textId="04F56D38" w:rsidR="00C07F9C" w:rsidRPr="000C606F" w:rsidRDefault="00C07F9C">
      <w:pPr>
        <w:pStyle w:val="TOC2"/>
        <w:rPr>
          <w:rFonts w:ascii="Calibri" w:hAnsi="Calibri"/>
          <w:sz w:val="22"/>
          <w:szCs w:val="22"/>
        </w:rPr>
      </w:pPr>
      <w:r>
        <w:t>Annex E: List of draft Technical Specifications and Reports</w:t>
      </w:r>
      <w:r>
        <w:tab/>
      </w:r>
      <w:r>
        <w:fldChar w:fldCharType="begin"/>
      </w:r>
      <w:r>
        <w:instrText xml:space="preserve"> PAGEREF _Toc65060128 \h </w:instrText>
      </w:r>
      <w:r>
        <w:fldChar w:fldCharType="separate"/>
      </w:r>
      <w:r>
        <w:t>100</w:t>
      </w:r>
      <w:r>
        <w:fldChar w:fldCharType="end"/>
      </w:r>
    </w:p>
    <w:p w14:paraId="53E513B1" w14:textId="79ADFAE4" w:rsidR="00C07F9C" w:rsidRPr="000C606F" w:rsidRDefault="00C07F9C">
      <w:pPr>
        <w:pStyle w:val="TOC2"/>
        <w:rPr>
          <w:rFonts w:ascii="Calibri" w:hAnsi="Calibri"/>
          <w:sz w:val="22"/>
          <w:szCs w:val="22"/>
        </w:rPr>
      </w:pPr>
      <w:r>
        <w:t>Annex F: List of action items</w:t>
      </w:r>
      <w:r>
        <w:tab/>
      </w:r>
      <w:r>
        <w:fldChar w:fldCharType="begin"/>
      </w:r>
      <w:r>
        <w:instrText xml:space="preserve"> PAGEREF _Toc65060129 \h </w:instrText>
      </w:r>
      <w:r>
        <w:fldChar w:fldCharType="separate"/>
      </w:r>
      <w:r>
        <w:t>100</w:t>
      </w:r>
      <w:r>
        <w:fldChar w:fldCharType="end"/>
      </w:r>
    </w:p>
    <w:p w14:paraId="16314EA3" w14:textId="076E4A79" w:rsidR="00C07F9C" w:rsidRPr="000C606F" w:rsidRDefault="00C07F9C">
      <w:pPr>
        <w:pStyle w:val="TOC2"/>
        <w:rPr>
          <w:rFonts w:ascii="Calibri" w:hAnsi="Calibri"/>
          <w:sz w:val="22"/>
          <w:szCs w:val="22"/>
        </w:rPr>
      </w:pPr>
      <w:r>
        <w:t>Annex G: List of decisions</w:t>
      </w:r>
      <w:r>
        <w:tab/>
      </w:r>
      <w:r>
        <w:fldChar w:fldCharType="begin"/>
      </w:r>
      <w:r>
        <w:instrText xml:space="preserve"> PAGEREF _Toc65060130 \h </w:instrText>
      </w:r>
      <w:r>
        <w:fldChar w:fldCharType="separate"/>
      </w:r>
      <w:r>
        <w:t>100</w:t>
      </w:r>
      <w:r>
        <w:fldChar w:fldCharType="end"/>
      </w:r>
    </w:p>
    <w:p w14:paraId="7CA274D0" w14:textId="06E428F7" w:rsidR="00C07F9C" w:rsidRPr="000C606F" w:rsidRDefault="00C07F9C">
      <w:pPr>
        <w:pStyle w:val="TOC2"/>
        <w:rPr>
          <w:rFonts w:ascii="Calibri" w:hAnsi="Calibri"/>
          <w:sz w:val="22"/>
          <w:szCs w:val="22"/>
        </w:rPr>
      </w:pPr>
      <w:r>
        <w:t>Annex H: List of participants</w:t>
      </w:r>
      <w:r>
        <w:tab/>
      </w:r>
      <w:r>
        <w:fldChar w:fldCharType="begin"/>
      </w:r>
      <w:r>
        <w:instrText xml:space="preserve"> PAGEREF _Toc65060131 \h </w:instrText>
      </w:r>
      <w:r>
        <w:fldChar w:fldCharType="separate"/>
      </w:r>
      <w:r>
        <w:t>101</w:t>
      </w:r>
      <w:r>
        <w:fldChar w:fldCharType="end"/>
      </w:r>
    </w:p>
    <w:p w14:paraId="7F685934" w14:textId="601608AF" w:rsidR="00C07F9C" w:rsidRPr="000C606F" w:rsidRDefault="00C07F9C">
      <w:pPr>
        <w:pStyle w:val="TOC2"/>
        <w:rPr>
          <w:rFonts w:ascii="Calibri" w:hAnsi="Calibri"/>
          <w:sz w:val="22"/>
          <w:szCs w:val="22"/>
        </w:rPr>
      </w:pPr>
      <w:r>
        <w:t>Annex I: List of future meetings</w:t>
      </w:r>
      <w:r>
        <w:tab/>
      </w:r>
      <w:r>
        <w:fldChar w:fldCharType="begin"/>
      </w:r>
      <w:r>
        <w:instrText xml:space="preserve"> PAGEREF _Toc65060132 \h </w:instrText>
      </w:r>
      <w:r>
        <w:fldChar w:fldCharType="separate"/>
      </w:r>
      <w:r>
        <w:t>103</w:t>
      </w:r>
      <w:r>
        <w:fldChar w:fldCharType="end"/>
      </w:r>
    </w:p>
    <w:p w14:paraId="64A87994" w14:textId="613313A7" w:rsidR="00C5536D" w:rsidRDefault="00C5536D" w:rsidP="00C5536D">
      <w:r>
        <w:fldChar w:fldCharType="end"/>
      </w:r>
    </w:p>
    <w:p w14:paraId="2E4D1ABA" w14:textId="77777777" w:rsidR="00C5536D" w:rsidRDefault="00C5536D" w:rsidP="00C5536D">
      <w:pPr>
        <w:pStyle w:val="Heading2"/>
      </w:pPr>
      <w:r>
        <w:br w:type="page"/>
      </w:r>
      <w:bookmarkStart w:id="0" w:name="_Toc65060018"/>
      <w:bookmarkStart w:id="1" w:name="_Toc65060086"/>
      <w:r>
        <w:lastRenderedPageBreak/>
        <w:t>1</w:t>
      </w:r>
      <w:r>
        <w:tab/>
        <w:t>Opening of the meeting</w:t>
      </w:r>
      <w:bookmarkEnd w:id="0"/>
      <w:bookmarkEnd w:id="1"/>
    </w:p>
    <w:p w14:paraId="67101C14" w14:textId="77777777" w:rsidR="002B00BE" w:rsidRDefault="002B00BE" w:rsidP="002B00BE">
      <w:pPr>
        <w:pStyle w:val="Heading3"/>
      </w:pPr>
      <w:bookmarkStart w:id="2" w:name="_Toc57676633"/>
      <w:bookmarkStart w:id="3" w:name="_Toc65060019"/>
      <w:bookmarkStart w:id="4" w:name="_Toc65060087"/>
      <w:r>
        <w:t>1.1</w:t>
      </w:r>
      <w:r>
        <w:tab/>
        <w:t>IPR and antitrust policy reminders</w:t>
      </w:r>
      <w:bookmarkEnd w:id="2"/>
      <w:bookmarkEnd w:id="3"/>
      <w:bookmarkEnd w:id="4"/>
    </w:p>
    <w:p w14:paraId="701219DB" w14:textId="54297DD7" w:rsidR="002B00BE" w:rsidRDefault="002B00BE" w:rsidP="002B00BE">
      <w:bookmarkStart w:id="5" w:name="_Toc29222629"/>
      <w:bookmarkStart w:id="6" w:name="_Toc19178594"/>
      <w:bookmarkStart w:id="7" w:name="_Toc32994775"/>
      <w:bookmarkStart w:id="8" w:name="_Toc36065629"/>
      <w:r>
        <w:t>The chairman Suresh Chitturi (Samsung) opened the e-meeting that consisted of formal opening/closing sessions, a number of topic specific informal online sessions of approximately 1,5 hours each, as well as discussions over the WG SA6 email reflector. In this report the abbreviation ICC has been used to refer to Informal Conference Calls. The planning and schedule of these can be found in the meeting agenda.</w:t>
      </w:r>
    </w:p>
    <w:bookmarkEnd w:id="5"/>
    <w:bookmarkEnd w:id="6"/>
    <w:bookmarkEnd w:id="7"/>
    <w:bookmarkEnd w:id="8"/>
    <w:p w14:paraId="0176EAA9" w14:textId="77777777" w:rsidR="002B00BE" w:rsidRDefault="002B00BE" w:rsidP="002B00BE">
      <w:pPr>
        <w:keepNext/>
        <w:rPr>
          <w:b/>
          <w:bCs/>
        </w:rPr>
      </w:pPr>
      <w:r>
        <w:rPr>
          <w:b/>
          <w:bCs/>
        </w:rPr>
        <w:t>IPR Call Reminder:</w:t>
      </w:r>
    </w:p>
    <w:p w14:paraId="4A1511DD" w14:textId="77777777" w:rsidR="002B00BE" w:rsidRDefault="002B00BE" w:rsidP="002B00BE">
      <w:pPr>
        <w:keepNext/>
      </w:pPr>
      <w:r>
        <w:t>The chairman of the meeting made the following reminders about members’ obligations in relation to IPRs, and asked members to check the latest version of ETSI's policy available on the web server:</w:t>
      </w:r>
    </w:p>
    <w:p w14:paraId="255B152B" w14:textId="77777777" w:rsidR="002B00BE" w:rsidRDefault="002B00BE" w:rsidP="002B00BE">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47D54F" w14:textId="77777777" w:rsidR="002B00BE" w:rsidRDefault="002B00BE" w:rsidP="002B00BE">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08CF0481" w14:textId="77777777" w:rsidR="002B00BE" w:rsidRDefault="002B00BE" w:rsidP="002B00BE">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08EC8350" w14:textId="77777777" w:rsidR="002B00BE" w:rsidRDefault="002B00BE" w:rsidP="002B00BE">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74763B3F" w14:textId="77777777" w:rsidR="002B00BE" w:rsidRDefault="002B00BE" w:rsidP="002B00BE">
      <w:pPr>
        <w:keepNext/>
        <w:rPr>
          <w:b/>
          <w:bCs/>
        </w:rPr>
      </w:pPr>
      <w:r>
        <w:rPr>
          <w:b/>
          <w:bCs/>
        </w:rPr>
        <w:t>Antitrust declaration:</w:t>
      </w:r>
    </w:p>
    <w:p w14:paraId="76CBE003" w14:textId="77777777" w:rsidR="002B00BE" w:rsidRDefault="002B00BE" w:rsidP="002B00BE">
      <w:pPr>
        <w:keepNext/>
      </w:pPr>
      <w:r>
        <w:t xml:space="preserve">The chairman of the meeting made the following antitrust declaration: </w:t>
      </w:r>
    </w:p>
    <w:p w14:paraId="065DC44F" w14:textId="77777777" w:rsidR="002B00BE" w:rsidRPr="002C7E4C" w:rsidRDefault="002B00BE" w:rsidP="002B00BE">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640CFDB" w14:textId="77777777" w:rsidR="002B00BE" w:rsidRDefault="002B00BE" w:rsidP="002B00BE">
      <w:pPr>
        <w:pStyle w:val="Heading3"/>
      </w:pPr>
      <w:bookmarkStart w:id="9" w:name="_Toc57676634"/>
      <w:bookmarkStart w:id="10" w:name="_Toc65060020"/>
      <w:bookmarkStart w:id="11" w:name="_Toc65060088"/>
      <w:r>
        <w:t>1.2</w:t>
      </w:r>
      <w:r>
        <w:tab/>
        <w:t>Reminder to check-in at the e-meeting</w:t>
      </w:r>
      <w:bookmarkEnd w:id="9"/>
      <w:bookmarkEnd w:id="10"/>
      <w:bookmarkEnd w:id="11"/>
    </w:p>
    <w:p w14:paraId="0F72F780" w14:textId="7E5F5222" w:rsidR="002B00BE" w:rsidRPr="002C7E4C" w:rsidRDefault="002B00BE" w:rsidP="002B00BE">
      <w:r>
        <w:t xml:space="preserve">The chairman reminded delegates to </w:t>
      </w:r>
      <w:r w:rsidR="00C07F9C">
        <w:t>register</w:t>
      </w:r>
      <w:r>
        <w:t xml:space="preserve"> for the meeting.</w:t>
      </w:r>
    </w:p>
    <w:p w14:paraId="089E3425" w14:textId="77777777" w:rsidR="00C5536D" w:rsidRDefault="00C5536D" w:rsidP="00C5536D">
      <w:pPr>
        <w:pStyle w:val="Heading2"/>
      </w:pPr>
      <w:bookmarkStart w:id="12" w:name="_Toc65060021"/>
      <w:bookmarkStart w:id="13" w:name="_Toc65060089"/>
      <w:r>
        <w:t>2</w:t>
      </w:r>
      <w:r>
        <w:tab/>
        <w:t>Agenda and Chairman’s notes</w:t>
      </w:r>
      <w:bookmarkEnd w:id="12"/>
      <w:bookmarkEnd w:id="13"/>
    </w:p>
    <w:p w14:paraId="38431894" w14:textId="77777777" w:rsidR="00C5536D" w:rsidRDefault="00C5536D" w:rsidP="00C5536D">
      <w:pPr>
        <w:rPr>
          <w:rFonts w:ascii="Arial" w:hAnsi="Arial" w:cs="Arial"/>
          <w:b/>
          <w:sz w:val="24"/>
        </w:rPr>
      </w:pPr>
      <w:r>
        <w:rPr>
          <w:rFonts w:ascii="Arial" w:hAnsi="Arial" w:cs="Arial"/>
          <w:b/>
          <w:color w:val="0000FF"/>
          <w:sz w:val="24"/>
        </w:rPr>
        <w:t>S6-210001</w:t>
      </w:r>
      <w:r>
        <w:rPr>
          <w:rFonts w:ascii="Arial" w:hAnsi="Arial" w:cs="Arial"/>
          <w:b/>
          <w:color w:val="0000FF"/>
          <w:sz w:val="24"/>
        </w:rPr>
        <w:tab/>
      </w:r>
      <w:r>
        <w:rPr>
          <w:rFonts w:ascii="Arial" w:hAnsi="Arial" w:cs="Arial"/>
          <w:b/>
          <w:sz w:val="24"/>
        </w:rPr>
        <w:t>SA6 Meeting 41-e Agenda</w:t>
      </w:r>
    </w:p>
    <w:p w14:paraId="0112B4E5" w14:textId="77777777" w:rsidR="00C5536D" w:rsidRDefault="00C5536D" w:rsidP="00C5536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45B26179" w14:textId="77777777" w:rsidR="00C5536D" w:rsidRDefault="00C5536D" w:rsidP="00C5536D">
      <w:pPr>
        <w:rPr>
          <w:rFonts w:ascii="Arial" w:hAnsi="Arial" w:cs="Arial"/>
          <w:b/>
        </w:rPr>
      </w:pPr>
      <w:r>
        <w:rPr>
          <w:rFonts w:ascii="Arial" w:hAnsi="Arial" w:cs="Arial"/>
          <w:b/>
        </w:rPr>
        <w:t xml:space="preserve">Abstract: </w:t>
      </w:r>
    </w:p>
    <w:p w14:paraId="67524635" w14:textId="77777777" w:rsidR="00C5536D" w:rsidRDefault="00C5536D" w:rsidP="00C5536D">
      <w:r>
        <w:t>Agenda for the SA6#41-e meeting</w:t>
      </w:r>
    </w:p>
    <w:p w14:paraId="5A5C501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97B1" w14:textId="77777777" w:rsidR="00C5536D" w:rsidRDefault="00C5536D" w:rsidP="00C5536D">
      <w:pPr>
        <w:rPr>
          <w:rFonts w:ascii="Arial" w:hAnsi="Arial" w:cs="Arial"/>
          <w:b/>
          <w:sz w:val="24"/>
        </w:rPr>
      </w:pPr>
      <w:r>
        <w:rPr>
          <w:rFonts w:ascii="Arial" w:hAnsi="Arial" w:cs="Arial"/>
          <w:b/>
          <w:color w:val="0000FF"/>
          <w:sz w:val="24"/>
        </w:rPr>
        <w:t>S6-210003</w:t>
      </w:r>
      <w:r>
        <w:rPr>
          <w:rFonts w:ascii="Arial" w:hAnsi="Arial" w:cs="Arial"/>
          <w:b/>
          <w:color w:val="0000FF"/>
          <w:sz w:val="24"/>
        </w:rPr>
        <w:tab/>
      </w:r>
      <w:r>
        <w:rPr>
          <w:rFonts w:ascii="Arial" w:hAnsi="Arial" w:cs="Arial"/>
          <w:b/>
          <w:sz w:val="24"/>
        </w:rPr>
        <w:t>SA6 Meeting #41-e - Agenda with Tdocs allocation after submission deadline</w:t>
      </w:r>
    </w:p>
    <w:p w14:paraId="2DBD1527" w14:textId="77777777" w:rsidR="00C5536D" w:rsidRDefault="00C5536D" w:rsidP="00C5536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49E14751" w14:textId="77777777" w:rsidR="00C5536D" w:rsidRDefault="00C5536D" w:rsidP="00C5536D">
      <w:pPr>
        <w:rPr>
          <w:rFonts w:ascii="Arial" w:hAnsi="Arial" w:cs="Arial"/>
          <w:b/>
        </w:rPr>
      </w:pPr>
      <w:r>
        <w:rPr>
          <w:rFonts w:ascii="Arial" w:hAnsi="Arial" w:cs="Arial"/>
          <w:b/>
        </w:rPr>
        <w:t xml:space="preserve">Abstract: </w:t>
      </w:r>
    </w:p>
    <w:p w14:paraId="6279D992" w14:textId="77777777" w:rsidR="00C5536D" w:rsidRDefault="00C5536D" w:rsidP="00C5536D">
      <w:r>
        <w:lastRenderedPageBreak/>
        <w:t>The SA6#41-e meeting agenda with Tdocs allocation after submission deadline</w:t>
      </w:r>
    </w:p>
    <w:p w14:paraId="779CAC7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28B02" w14:textId="77777777" w:rsidR="00C5536D" w:rsidRDefault="00C5536D" w:rsidP="00C5536D">
      <w:pPr>
        <w:rPr>
          <w:rFonts w:ascii="Arial" w:hAnsi="Arial" w:cs="Arial"/>
          <w:b/>
          <w:sz w:val="24"/>
        </w:rPr>
      </w:pPr>
      <w:r>
        <w:rPr>
          <w:rFonts w:ascii="Arial" w:hAnsi="Arial" w:cs="Arial"/>
          <w:b/>
          <w:color w:val="0000FF"/>
          <w:sz w:val="24"/>
        </w:rPr>
        <w:t>S6-210004</w:t>
      </w:r>
      <w:r>
        <w:rPr>
          <w:rFonts w:ascii="Arial" w:hAnsi="Arial" w:cs="Arial"/>
          <w:b/>
          <w:color w:val="0000FF"/>
          <w:sz w:val="24"/>
        </w:rPr>
        <w:tab/>
      </w:r>
      <w:r>
        <w:rPr>
          <w:rFonts w:ascii="Arial" w:hAnsi="Arial" w:cs="Arial"/>
          <w:b/>
          <w:sz w:val="24"/>
        </w:rPr>
        <w:t>SA6 Meeting #41-e - Agenda with Tdocs allocation at start of the meeting</w:t>
      </w:r>
    </w:p>
    <w:p w14:paraId="20EBA3C5" w14:textId="77777777" w:rsidR="00C5536D" w:rsidRDefault="00C5536D" w:rsidP="00C5536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0AF68074" w14:textId="77777777" w:rsidR="00C5536D" w:rsidRDefault="00C5536D" w:rsidP="00C5536D">
      <w:pPr>
        <w:rPr>
          <w:rFonts w:ascii="Arial" w:hAnsi="Arial" w:cs="Arial"/>
          <w:b/>
        </w:rPr>
      </w:pPr>
      <w:r>
        <w:rPr>
          <w:rFonts w:ascii="Arial" w:hAnsi="Arial" w:cs="Arial"/>
          <w:b/>
        </w:rPr>
        <w:t xml:space="preserve">Abstract: </w:t>
      </w:r>
    </w:p>
    <w:p w14:paraId="2DAAAB59" w14:textId="77777777" w:rsidR="00C5536D" w:rsidRDefault="00C5536D" w:rsidP="00C5536D">
      <w:r>
        <w:t>The SA6#41-e meeting agenda with Tdocs allocation at the start of the meeting</w:t>
      </w:r>
    </w:p>
    <w:p w14:paraId="077C3A9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FA039" w14:textId="77777777" w:rsidR="00C5536D" w:rsidRDefault="00C5536D" w:rsidP="00C5536D">
      <w:pPr>
        <w:rPr>
          <w:rFonts w:ascii="Arial" w:hAnsi="Arial" w:cs="Arial"/>
          <w:b/>
          <w:sz w:val="24"/>
        </w:rPr>
      </w:pPr>
      <w:r>
        <w:rPr>
          <w:rFonts w:ascii="Arial" w:hAnsi="Arial" w:cs="Arial"/>
          <w:b/>
          <w:color w:val="0000FF"/>
          <w:sz w:val="24"/>
        </w:rPr>
        <w:t>S6-210005</w:t>
      </w:r>
      <w:r>
        <w:rPr>
          <w:rFonts w:ascii="Arial" w:hAnsi="Arial" w:cs="Arial"/>
          <w:b/>
          <w:color w:val="0000FF"/>
          <w:sz w:val="24"/>
        </w:rPr>
        <w:tab/>
      </w:r>
      <w:r>
        <w:rPr>
          <w:rFonts w:ascii="Arial" w:hAnsi="Arial" w:cs="Arial"/>
          <w:b/>
          <w:sz w:val="24"/>
        </w:rPr>
        <w:t>SA6 Meeting #41-e - Chairman's notes at end of the meeting</w:t>
      </w:r>
    </w:p>
    <w:p w14:paraId="7512727C" w14:textId="77777777" w:rsidR="00C5536D" w:rsidRDefault="00C5536D" w:rsidP="00C5536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5FBEFFB2" w14:textId="77777777" w:rsidR="00C5536D" w:rsidRDefault="00C5536D" w:rsidP="00C5536D">
      <w:pPr>
        <w:rPr>
          <w:rFonts w:ascii="Arial" w:hAnsi="Arial" w:cs="Arial"/>
          <w:b/>
        </w:rPr>
      </w:pPr>
      <w:r>
        <w:rPr>
          <w:rFonts w:ascii="Arial" w:hAnsi="Arial" w:cs="Arial"/>
          <w:b/>
        </w:rPr>
        <w:t xml:space="preserve">Abstract: </w:t>
      </w:r>
    </w:p>
    <w:p w14:paraId="3D644B39" w14:textId="77777777" w:rsidR="00C5536D" w:rsidRDefault="00C5536D" w:rsidP="00C5536D">
      <w:r>
        <w:t>Chairman's notes at end of the SA6#41-e meeting</w:t>
      </w:r>
    </w:p>
    <w:p w14:paraId="4BA6915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82F5" w14:textId="77777777" w:rsidR="00C5536D" w:rsidRDefault="00C5536D" w:rsidP="00C5536D">
      <w:pPr>
        <w:pStyle w:val="Heading2"/>
      </w:pPr>
      <w:bookmarkStart w:id="14" w:name="_Toc65060022"/>
      <w:bookmarkStart w:id="15" w:name="_Toc65060090"/>
      <w:r>
        <w:t>3</w:t>
      </w:r>
      <w:r>
        <w:tab/>
        <w:t>Report from previous meetings</w:t>
      </w:r>
      <w:bookmarkEnd w:id="14"/>
      <w:bookmarkEnd w:id="15"/>
    </w:p>
    <w:p w14:paraId="5706CE5D" w14:textId="77777777" w:rsidR="00C5536D" w:rsidRDefault="00C5536D" w:rsidP="00C5536D">
      <w:pPr>
        <w:rPr>
          <w:rFonts w:ascii="Arial" w:hAnsi="Arial" w:cs="Arial"/>
          <w:b/>
          <w:sz w:val="24"/>
        </w:rPr>
      </w:pPr>
      <w:r>
        <w:rPr>
          <w:rFonts w:ascii="Arial" w:hAnsi="Arial" w:cs="Arial"/>
          <w:b/>
          <w:color w:val="0000FF"/>
          <w:sz w:val="24"/>
        </w:rPr>
        <w:t>S6-210002</w:t>
      </w:r>
      <w:r>
        <w:rPr>
          <w:rFonts w:ascii="Arial" w:hAnsi="Arial" w:cs="Arial"/>
          <w:b/>
          <w:color w:val="0000FF"/>
          <w:sz w:val="24"/>
        </w:rPr>
        <w:tab/>
      </w:r>
      <w:r>
        <w:rPr>
          <w:rFonts w:ascii="Arial" w:hAnsi="Arial" w:cs="Arial"/>
          <w:b/>
          <w:sz w:val="24"/>
        </w:rPr>
        <w:t>SA6 Meeting 40-e Report</w:t>
      </w:r>
    </w:p>
    <w:p w14:paraId="3B27AC10" w14:textId="77777777" w:rsidR="00C5536D" w:rsidRDefault="00C5536D" w:rsidP="00C5536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C00B953" w14:textId="77777777" w:rsidR="00C5536D" w:rsidRDefault="00C5536D" w:rsidP="00C5536D">
      <w:pPr>
        <w:rPr>
          <w:rFonts w:ascii="Arial" w:hAnsi="Arial" w:cs="Arial"/>
          <w:b/>
        </w:rPr>
      </w:pPr>
      <w:r>
        <w:rPr>
          <w:rFonts w:ascii="Arial" w:hAnsi="Arial" w:cs="Arial"/>
          <w:b/>
        </w:rPr>
        <w:t xml:space="preserve">Abstract: </w:t>
      </w:r>
    </w:p>
    <w:p w14:paraId="42D2AB59" w14:textId="77777777" w:rsidR="00C5536D" w:rsidRDefault="00C5536D" w:rsidP="00C5536D">
      <w:r>
        <w:t>The report of the SA6#40-e meeting.</w:t>
      </w:r>
    </w:p>
    <w:p w14:paraId="27045B7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58772" w14:textId="77777777" w:rsidR="00C5536D" w:rsidRDefault="00C5536D" w:rsidP="00C5536D">
      <w:pPr>
        <w:rPr>
          <w:rFonts w:ascii="Arial" w:hAnsi="Arial" w:cs="Arial"/>
          <w:b/>
          <w:sz w:val="24"/>
        </w:rPr>
      </w:pPr>
      <w:r>
        <w:rPr>
          <w:rFonts w:ascii="Arial" w:hAnsi="Arial" w:cs="Arial"/>
          <w:b/>
          <w:color w:val="0000FF"/>
          <w:sz w:val="24"/>
        </w:rPr>
        <w:t>S6-210044</w:t>
      </w:r>
      <w:r>
        <w:rPr>
          <w:rFonts w:ascii="Arial" w:hAnsi="Arial" w:cs="Arial"/>
          <w:b/>
          <w:color w:val="0000FF"/>
          <w:sz w:val="24"/>
        </w:rPr>
        <w:tab/>
      </w:r>
      <w:r>
        <w:rPr>
          <w:rFonts w:ascii="Arial" w:hAnsi="Arial" w:cs="Arial"/>
          <w:b/>
          <w:sz w:val="24"/>
        </w:rPr>
        <w:t>Report on SA6 related topics at SA#90-e</w:t>
      </w:r>
    </w:p>
    <w:p w14:paraId="399A087D" w14:textId="77777777" w:rsidR="00C5536D" w:rsidRDefault="00C5536D" w:rsidP="00C5536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14:paraId="654488C9" w14:textId="77777777" w:rsidR="00C5536D" w:rsidRDefault="00C5536D" w:rsidP="00C5536D">
      <w:pPr>
        <w:rPr>
          <w:rFonts w:ascii="Arial" w:hAnsi="Arial" w:cs="Arial"/>
          <w:b/>
        </w:rPr>
      </w:pPr>
      <w:r>
        <w:rPr>
          <w:rFonts w:ascii="Arial" w:hAnsi="Arial" w:cs="Arial"/>
          <w:b/>
        </w:rPr>
        <w:t xml:space="preserve">Abstract: </w:t>
      </w:r>
    </w:p>
    <w:p w14:paraId="11407E02" w14:textId="77777777" w:rsidR="00C5536D" w:rsidRDefault="00C5536D" w:rsidP="00C5536D">
      <w:r>
        <w:t>This document contains a brief report from SA#90-e on matters relating to SA6 WG activities.</w:t>
      </w:r>
    </w:p>
    <w:p w14:paraId="722ED749" w14:textId="77777777" w:rsidR="00C5536D" w:rsidRDefault="00C5536D" w:rsidP="00C5536D">
      <w:pPr>
        <w:rPr>
          <w:rFonts w:ascii="Arial" w:hAnsi="Arial" w:cs="Arial"/>
          <w:b/>
        </w:rPr>
      </w:pPr>
      <w:r>
        <w:rPr>
          <w:rFonts w:ascii="Arial" w:hAnsi="Arial" w:cs="Arial"/>
          <w:b/>
        </w:rPr>
        <w:t xml:space="preserve">Discussion: </w:t>
      </w:r>
    </w:p>
    <w:p w14:paraId="0A05ED14" w14:textId="77777777" w:rsidR="00C5536D" w:rsidRDefault="00C5536D" w:rsidP="00C5536D">
      <w:r>
        <w:t>The chairman presented a brief report from SA#90-e during the opening call.</w:t>
      </w:r>
    </w:p>
    <w:p w14:paraId="2064DEED" w14:textId="77777777" w:rsidR="00C5536D" w:rsidRDefault="00C5536D" w:rsidP="00C5536D">
      <w:r>
        <w:t>Release 17 freeze shifted by 6 months:</w:t>
      </w:r>
    </w:p>
    <w:p w14:paraId="58C8E896" w14:textId="77777777" w:rsidR="00C5536D" w:rsidRDefault="00C5536D" w:rsidP="00C5536D">
      <w:r>
        <w:t xml:space="preserve"> - Stage 2 freeze June 2021,</w:t>
      </w:r>
    </w:p>
    <w:p w14:paraId="2E8FAF11" w14:textId="77777777" w:rsidR="00C5536D" w:rsidRDefault="00C5536D" w:rsidP="00C5536D">
      <w:r>
        <w:t xml:space="preserve"> - Stage 3 freeze March 2022,</w:t>
      </w:r>
    </w:p>
    <w:p w14:paraId="593BDA38" w14:textId="77777777" w:rsidR="00C5536D" w:rsidRDefault="00C5536D" w:rsidP="00C5536D">
      <w:r>
        <w:t xml:space="preserve"> - Protocol Coding freeze June 2022 and </w:t>
      </w:r>
    </w:p>
    <w:p w14:paraId="682F7547" w14:textId="77777777" w:rsidR="00C5536D" w:rsidRDefault="00C5536D" w:rsidP="00C5536D">
      <w:r>
        <w:t xml:space="preserve"> - SA6 ToR brought back to SA6 for further discussion.</w:t>
      </w:r>
    </w:p>
    <w:p w14:paraId="7FB303F3" w14:textId="77777777" w:rsidR="00C5536D" w:rsidRDefault="00C5536D" w:rsidP="00C5536D">
      <w:r>
        <w:t xml:space="preserve">The chairman also invited rapporteurs to make use of </w:t>
      </w:r>
      <w:hyperlink r:id="rId8" w:history="1">
        <w:r>
          <w:rPr>
            <w:rStyle w:val="Hyperlink"/>
          </w:rPr>
          <w:t>edithelp@etsi.org</w:t>
        </w:r>
      </w:hyperlink>
      <w:r>
        <w:t xml:space="preserve"> services.</w:t>
      </w:r>
    </w:p>
    <w:p w14:paraId="11AB755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17261" w14:textId="77777777" w:rsidR="00C5536D" w:rsidRDefault="00C5536D" w:rsidP="00C5536D">
      <w:pPr>
        <w:pStyle w:val="Heading2"/>
      </w:pPr>
      <w:bookmarkStart w:id="16" w:name="_Toc65060023"/>
      <w:bookmarkStart w:id="17" w:name="_Toc65060091"/>
      <w:r>
        <w:lastRenderedPageBreak/>
        <w:t>4</w:t>
      </w:r>
      <w:r>
        <w:tab/>
        <w:t>Liaison statements</w:t>
      </w:r>
      <w:bookmarkEnd w:id="16"/>
      <w:bookmarkEnd w:id="17"/>
    </w:p>
    <w:p w14:paraId="0D4DE309" w14:textId="77777777" w:rsidR="00C5536D" w:rsidRDefault="00C5536D" w:rsidP="00C5536D">
      <w:pPr>
        <w:pStyle w:val="Heading3"/>
      </w:pPr>
      <w:bookmarkStart w:id="18" w:name="_Toc65060024"/>
      <w:bookmarkStart w:id="19" w:name="_Toc65060092"/>
      <w:r>
        <w:t>4.1</w:t>
      </w:r>
      <w:r>
        <w:tab/>
        <w:t>Incoming LSs</w:t>
      </w:r>
      <w:bookmarkEnd w:id="18"/>
      <w:bookmarkEnd w:id="19"/>
    </w:p>
    <w:p w14:paraId="000B840D" w14:textId="77777777" w:rsidR="00C5536D" w:rsidRDefault="00C5536D" w:rsidP="00C5536D">
      <w:pPr>
        <w:rPr>
          <w:rFonts w:ascii="Arial" w:hAnsi="Arial" w:cs="Arial"/>
          <w:b/>
          <w:sz w:val="24"/>
        </w:rPr>
      </w:pPr>
      <w:r>
        <w:rPr>
          <w:rFonts w:ascii="Arial" w:hAnsi="Arial" w:cs="Arial"/>
          <w:b/>
          <w:color w:val="0000FF"/>
          <w:sz w:val="24"/>
        </w:rPr>
        <w:t>S6-210009</w:t>
      </w:r>
      <w:r>
        <w:rPr>
          <w:rFonts w:ascii="Arial" w:hAnsi="Arial" w:cs="Arial"/>
          <w:b/>
          <w:color w:val="0000FF"/>
          <w:sz w:val="24"/>
        </w:rPr>
        <w:tab/>
      </w:r>
      <w:r>
        <w:rPr>
          <w:rFonts w:ascii="Arial" w:hAnsi="Arial" w:cs="Arial"/>
          <w:b/>
          <w:sz w:val="24"/>
        </w:rPr>
        <w:t>LS on Private call transfer</w:t>
      </w:r>
    </w:p>
    <w:p w14:paraId="54D5878A"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C1-207765, to SA6, cc -</w:t>
      </w:r>
      <w:r>
        <w:rPr>
          <w:i/>
        </w:rPr>
        <w:br/>
      </w:r>
      <w:r>
        <w:rPr>
          <w:i/>
        </w:rPr>
        <w:tab/>
      </w:r>
      <w:r>
        <w:rPr>
          <w:i/>
        </w:rPr>
        <w:tab/>
      </w:r>
      <w:r>
        <w:rPr>
          <w:i/>
        </w:rPr>
        <w:tab/>
      </w:r>
      <w:r>
        <w:rPr>
          <w:i/>
        </w:rPr>
        <w:tab/>
      </w:r>
      <w:r>
        <w:rPr>
          <w:i/>
        </w:rPr>
        <w:tab/>
        <w:t>Source: CT1</w:t>
      </w:r>
    </w:p>
    <w:p w14:paraId="1EBDA868" w14:textId="77777777" w:rsidR="00C5536D" w:rsidRDefault="00C5536D" w:rsidP="00C5536D">
      <w:pPr>
        <w:rPr>
          <w:rFonts w:ascii="Arial" w:hAnsi="Arial" w:cs="Arial"/>
          <w:b/>
        </w:rPr>
      </w:pPr>
      <w:r>
        <w:rPr>
          <w:rFonts w:ascii="Arial" w:hAnsi="Arial" w:cs="Arial"/>
          <w:b/>
        </w:rPr>
        <w:t xml:space="preserve">Abstract: </w:t>
      </w:r>
    </w:p>
    <w:p w14:paraId="6CF254C7" w14:textId="77777777" w:rsidR="00C5536D" w:rsidRDefault="00C5536D" w:rsidP="00C5536D">
      <w:r>
        <w:t xml:space="preserve">1. </w:t>
      </w:r>
      <w:r>
        <w:tab/>
        <w:t>Overall description</w:t>
      </w:r>
    </w:p>
    <w:p w14:paraId="27AB3C92" w14:textId="77777777" w:rsidR="00C5536D" w:rsidRDefault="00C5536D" w:rsidP="00C5536D">
      <w:r>
        <w:t xml:space="preserve">The procedure in TS 23.379 v17.4.0 subclause 10.7.6.2.1 indicates that Client 2 sends a message to the MCPTT server in step 3 that results in the MCPTT server managing the removal of the existing private call between Client 1 and Client 2. This approach adds unnecessary complexity to the MCPTT server. A simpler approach is to have Client 2 indicate back to Client 1 the MCPTT ID the new target of the call. Client 1 and Client 2 can then end their private call using existing </w:t>
      </w:r>
      <w:proofErr w:type="gramStart"/>
      <w:r>
        <w:t>client initiated</w:t>
      </w:r>
      <w:proofErr w:type="gramEnd"/>
      <w:r>
        <w:t xml:space="preserve"> procedures. As currently defined, Client 1 can initiate a new private call to Client 3 using the MCPTT ID provided (possibly translated from a functional alias in the MCPTT server). By keeping the overall procedure simple, possible impacts on future features are minimised.</w:t>
      </w:r>
    </w:p>
    <w:p w14:paraId="6F3F84A1" w14:textId="77777777" w:rsidR="00C5536D" w:rsidRDefault="00C5536D" w:rsidP="00C5536D">
      <w:r>
        <w:t>Similar simplifications can be applied to the procedure in TS 23.379 v17.4.0 subclause 10.7.6.2.2.</w:t>
      </w:r>
    </w:p>
    <w:p w14:paraId="72CFFB4A" w14:textId="77777777" w:rsidR="00C5536D" w:rsidRDefault="00C5536D" w:rsidP="00C5536D">
      <w:r>
        <w:t>CT1 respectfully asks SA6 if there are any good reasons for the server to initiate the call release between client 1 and 2, and not for the clients to initiate the call release? If it is acceptable for SA6 that the clients initiate the call release of the call between client 1 and 2, CT1 kindly asks SA6 to change the procedures to do the call release client based.</w:t>
      </w:r>
    </w:p>
    <w:p w14:paraId="2FE827D1" w14:textId="77777777" w:rsidR="00C5536D" w:rsidRDefault="00C5536D" w:rsidP="00C5536D">
      <w:r>
        <w:t>2. Actions</w:t>
      </w:r>
    </w:p>
    <w:p w14:paraId="784C3FFC" w14:textId="77777777" w:rsidR="00C5536D" w:rsidRDefault="00C5536D" w:rsidP="00C5536D">
      <w:r>
        <w:t xml:space="preserve">To SA6: </w:t>
      </w:r>
    </w:p>
    <w:p w14:paraId="203F9631" w14:textId="77777777" w:rsidR="00C5536D" w:rsidRDefault="00C5536D" w:rsidP="00C5536D">
      <w:r>
        <w:t xml:space="preserve">ACTION: </w:t>
      </w:r>
      <w:r>
        <w:tab/>
        <w:t xml:space="preserve">CT1 respectfully asks SA6 to answer the question above. If SA6 agrees that a </w:t>
      </w:r>
      <w:proofErr w:type="gramStart"/>
      <w:r>
        <w:t>client initiated</w:t>
      </w:r>
      <w:proofErr w:type="gramEnd"/>
      <w:r>
        <w:t xml:space="preserve"> release of the call is preferred, please modify your procedures accordingly.</w:t>
      </w:r>
    </w:p>
    <w:p w14:paraId="4271A227" w14:textId="77777777" w:rsidR="00C5536D" w:rsidRDefault="00C5536D" w:rsidP="00C5536D">
      <w:pPr>
        <w:rPr>
          <w:rFonts w:ascii="Arial" w:hAnsi="Arial" w:cs="Arial"/>
          <w:b/>
        </w:rPr>
      </w:pPr>
      <w:r>
        <w:rPr>
          <w:rFonts w:ascii="Arial" w:hAnsi="Arial" w:cs="Arial"/>
          <w:b/>
        </w:rPr>
        <w:t xml:space="preserve">Discussion: </w:t>
      </w:r>
    </w:p>
    <w:p w14:paraId="1C668F88" w14:textId="77777777" w:rsidR="00C5536D" w:rsidRDefault="00C5536D" w:rsidP="00C5536D">
      <w:r>
        <w:t>Kontron presented the LS available as S6-210009 during the opening call.</w:t>
      </w:r>
    </w:p>
    <w:p w14:paraId="259D1452" w14:textId="77777777" w:rsidR="00C5536D" w:rsidRDefault="00C5536D" w:rsidP="00C5536D">
      <w:r>
        <w:t>Kontron noted a related CR had been submitted.</w:t>
      </w:r>
    </w:p>
    <w:p w14:paraId="1621654F" w14:textId="77777777" w:rsidR="00C5536D" w:rsidRDefault="00C5536D" w:rsidP="00C5536D">
      <w:r>
        <w:t>Motorola Solutions suggested discussing the CR over email (i.e. SA6 reflector), to conclude whether something had been overlooked.</w:t>
      </w:r>
    </w:p>
    <w:p w14:paraId="1A38412C" w14:textId="77777777" w:rsidR="00C5536D" w:rsidRDefault="00C5536D" w:rsidP="00C5536D">
      <w:r>
        <w:t>A possible reply will appear as S6-210194.</w:t>
      </w:r>
    </w:p>
    <w:p w14:paraId="7B28F4A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S6-210194</w:t>
      </w:r>
      <w:r>
        <w:rPr>
          <w:color w:val="993300"/>
          <w:u w:val="single"/>
        </w:rPr>
        <w:t>.</w:t>
      </w:r>
    </w:p>
    <w:p w14:paraId="6D3F5375" w14:textId="77777777" w:rsidR="00C5536D" w:rsidRDefault="00C5536D" w:rsidP="00C5536D">
      <w:pPr>
        <w:rPr>
          <w:rFonts w:ascii="Arial" w:hAnsi="Arial" w:cs="Arial"/>
          <w:b/>
          <w:sz w:val="24"/>
        </w:rPr>
      </w:pPr>
      <w:r>
        <w:rPr>
          <w:rFonts w:ascii="Arial" w:hAnsi="Arial" w:cs="Arial"/>
          <w:b/>
          <w:color w:val="0000FF"/>
          <w:sz w:val="24"/>
        </w:rPr>
        <w:t>S6-210006</w:t>
      </w:r>
      <w:r>
        <w:rPr>
          <w:rFonts w:ascii="Arial" w:hAnsi="Arial" w:cs="Arial"/>
          <w:b/>
          <w:color w:val="0000FF"/>
          <w:sz w:val="24"/>
        </w:rPr>
        <w:tab/>
      </w:r>
      <w:r>
        <w:rPr>
          <w:rFonts w:ascii="Arial" w:hAnsi="Arial" w:cs="Arial"/>
          <w:b/>
          <w:sz w:val="24"/>
        </w:rPr>
        <w:t>Reply to LS on APIs in EDGEAPP</w:t>
      </w:r>
    </w:p>
    <w:p w14:paraId="31719BC7"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C3-205439, to SA6, cc CT1, CT4</w:t>
      </w:r>
      <w:r>
        <w:rPr>
          <w:i/>
        </w:rPr>
        <w:br/>
      </w:r>
      <w:r>
        <w:rPr>
          <w:i/>
        </w:rPr>
        <w:tab/>
      </w:r>
      <w:r>
        <w:rPr>
          <w:i/>
        </w:rPr>
        <w:tab/>
      </w:r>
      <w:r>
        <w:rPr>
          <w:i/>
        </w:rPr>
        <w:tab/>
      </w:r>
      <w:r>
        <w:rPr>
          <w:i/>
        </w:rPr>
        <w:tab/>
      </w:r>
      <w:r>
        <w:rPr>
          <w:i/>
        </w:rPr>
        <w:tab/>
        <w:t>Source: CT3</w:t>
      </w:r>
    </w:p>
    <w:p w14:paraId="6E71E6E6" w14:textId="77777777" w:rsidR="00C5536D" w:rsidRDefault="00C5536D" w:rsidP="00C5536D">
      <w:pPr>
        <w:rPr>
          <w:rFonts w:ascii="Arial" w:hAnsi="Arial" w:cs="Arial"/>
          <w:b/>
        </w:rPr>
      </w:pPr>
      <w:r>
        <w:rPr>
          <w:rFonts w:ascii="Arial" w:hAnsi="Arial" w:cs="Arial"/>
          <w:b/>
        </w:rPr>
        <w:t xml:space="preserve">Abstract: </w:t>
      </w:r>
    </w:p>
    <w:p w14:paraId="22B3FBF2" w14:textId="77777777" w:rsidR="00C5536D" w:rsidRDefault="00C5536D" w:rsidP="00C5536D">
      <w:r>
        <w:t>1</w:t>
      </w:r>
      <w:r>
        <w:tab/>
        <w:t>. Overall description</w:t>
      </w:r>
    </w:p>
    <w:p w14:paraId="6DD52616" w14:textId="77777777" w:rsidR="00C5536D" w:rsidRDefault="00C5536D" w:rsidP="00C5536D">
      <w:r>
        <w:t xml:space="preserve">CT3 would like to thank SA6 for sending the “LS on APIs for EDGEAPP” in S6-202009 (C3-205086). </w:t>
      </w:r>
    </w:p>
    <w:p w14:paraId="25231C85" w14:textId="77777777" w:rsidR="00C5536D" w:rsidRDefault="00C5536D" w:rsidP="00C5536D">
      <w:r>
        <w:t>CT3 would like to understand exactly which APIs could be modelled as unified service and which service consumers are served by such APIs? Based on this information, CT3 would be able to provide concrete feedback on the unification of the APIs.</w:t>
      </w:r>
    </w:p>
    <w:p w14:paraId="4F09DDFA" w14:textId="77777777" w:rsidR="00C5536D" w:rsidRDefault="00C5536D" w:rsidP="00C5536D">
      <w:r>
        <w:t>2</w:t>
      </w:r>
      <w:r>
        <w:tab/>
        <w:t>. Actions</w:t>
      </w:r>
    </w:p>
    <w:p w14:paraId="48959A7C" w14:textId="77777777" w:rsidR="00C5536D" w:rsidRDefault="00C5536D" w:rsidP="00C5536D">
      <w:r>
        <w:lastRenderedPageBreak/>
        <w:t xml:space="preserve">To SA WG6 </w:t>
      </w:r>
    </w:p>
    <w:p w14:paraId="2E5458A5" w14:textId="77777777" w:rsidR="00C5536D" w:rsidRDefault="00C5536D" w:rsidP="00C5536D">
      <w:r>
        <w:t xml:space="preserve">ACTION: </w:t>
      </w:r>
      <w:r>
        <w:tab/>
        <w:t>CT3 kindly requests SA6 answer the question on unification of APIs.</w:t>
      </w:r>
    </w:p>
    <w:p w14:paraId="74D9845C" w14:textId="77777777" w:rsidR="00C5536D" w:rsidRDefault="00C5536D" w:rsidP="00C5536D">
      <w:pPr>
        <w:rPr>
          <w:rFonts w:ascii="Arial" w:hAnsi="Arial" w:cs="Arial"/>
          <w:b/>
        </w:rPr>
      </w:pPr>
      <w:r>
        <w:rPr>
          <w:rFonts w:ascii="Arial" w:hAnsi="Arial" w:cs="Arial"/>
          <w:b/>
        </w:rPr>
        <w:t xml:space="preserve">Discussion: </w:t>
      </w:r>
    </w:p>
    <w:p w14:paraId="57B7B621" w14:textId="77777777" w:rsidR="00C5536D" w:rsidRDefault="00C5536D" w:rsidP="00C5536D">
      <w:r>
        <w:t>Samsung presented the LS available as S6-210006 during the opening call.</w:t>
      </w:r>
    </w:p>
    <w:p w14:paraId="3DD301CE" w14:textId="77777777" w:rsidR="00C5536D" w:rsidRDefault="00C5536D" w:rsidP="00C5536D">
      <w:r>
        <w:t>It was decided to discuss the Tdocs S6-210112 (discussion paper), as well as the proposals for outgoing LS available as S6-210112 and S6-210082.</w:t>
      </w:r>
    </w:p>
    <w:p w14:paraId="62F9124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S6-210282</w:t>
      </w:r>
      <w:r>
        <w:rPr>
          <w:color w:val="993300"/>
          <w:u w:val="single"/>
        </w:rPr>
        <w:t>.</w:t>
      </w:r>
    </w:p>
    <w:p w14:paraId="08400558" w14:textId="77777777" w:rsidR="00C5536D" w:rsidRDefault="00C5536D" w:rsidP="00C5536D">
      <w:pPr>
        <w:rPr>
          <w:rFonts w:ascii="Arial" w:hAnsi="Arial" w:cs="Arial"/>
          <w:b/>
          <w:sz w:val="24"/>
        </w:rPr>
      </w:pPr>
      <w:r>
        <w:rPr>
          <w:rFonts w:ascii="Arial" w:hAnsi="Arial" w:cs="Arial"/>
          <w:b/>
          <w:color w:val="0000FF"/>
          <w:sz w:val="24"/>
        </w:rPr>
        <w:t>S6-210010</w:t>
      </w:r>
      <w:r>
        <w:rPr>
          <w:rFonts w:ascii="Arial" w:hAnsi="Arial" w:cs="Arial"/>
          <w:b/>
          <w:color w:val="0000FF"/>
          <w:sz w:val="24"/>
        </w:rPr>
        <w:tab/>
      </w:r>
      <w:r>
        <w:rPr>
          <w:rFonts w:ascii="Arial" w:hAnsi="Arial" w:cs="Arial"/>
          <w:b/>
          <w:sz w:val="24"/>
        </w:rPr>
        <w:t>Reply LS on IP address to GPSI translation</w:t>
      </w:r>
    </w:p>
    <w:p w14:paraId="1B19ADA1"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S2-2009339, to SA3, SA6, cc -</w:t>
      </w:r>
      <w:r>
        <w:rPr>
          <w:i/>
        </w:rPr>
        <w:br/>
      </w:r>
      <w:r>
        <w:rPr>
          <w:i/>
        </w:rPr>
        <w:tab/>
      </w:r>
      <w:r>
        <w:rPr>
          <w:i/>
        </w:rPr>
        <w:tab/>
      </w:r>
      <w:r>
        <w:rPr>
          <w:i/>
        </w:rPr>
        <w:tab/>
      </w:r>
      <w:r>
        <w:rPr>
          <w:i/>
        </w:rPr>
        <w:tab/>
      </w:r>
      <w:r>
        <w:rPr>
          <w:i/>
        </w:rPr>
        <w:tab/>
        <w:t>Source: SA2</w:t>
      </w:r>
    </w:p>
    <w:p w14:paraId="4326B6DB" w14:textId="77777777" w:rsidR="00C5536D" w:rsidRDefault="00C5536D" w:rsidP="00C5536D">
      <w:pPr>
        <w:rPr>
          <w:rFonts w:ascii="Arial" w:hAnsi="Arial" w:cs="Arial"/>
          <w:b/>
        </w:rPr>
      </w:pPr>
      <w:r>
        <w:rPr>
          <w:rFonts w:ascii="Arial" w:hAnsi="Arial" w:cs="Arial"/>
          <w:b/>
        </w:rPr>
        <w:t xml:space="preserve">Abstract: </w:t>
      </w:r>
    </w:p>
    <w:p w14:paraId="3F41C055" w14:textId="77777777" w:rsidR="00C5536D" w:rsidRDefault="00C5536D" w:rsidP="00C5536D">
      <w:r>
        <w:t>1. Overall Description:</w:t>
      </w:r>
    </w:p>
    <w:p w14:paraId="587C4F60" w14:textId="77777777" w:rsidR="00C5536D" w:rsidRDefault="00C5536D" w:rsidP="00C5536D">
      <w:r>
        <w:t>SA2 thanks SA6 for their input on IP address/GPSI translation. SA2 has agreed on the principles below for Rel-17:</w:t>
      </w:r>
    </w:p>
    <w:p w14:paraId="33FDEF31" w14:textId="77777777" w:rsidR="00C5536D" w:rsidRDefault="00C5536D" w:rsidP="00C5536D">
      <w:r>
        <w:t>1.</w:t>
      </w:r>
      <w:r>
        <w:tab/>
        <w:t xml:space="preserve">SA2 agrees to specify a 5GC capability exposure API allowing an AF to resolve UE addressing information (e.g. UE IP address) into a static UE identifier. </w:t>
      </w:r>
    </w:p>
    <w:p w14:paraId="2FCDF20F" w14:textId="77777777" w:rsidR="00C5536D" w:rsidRDefault="00C5536D" w:rsidP="00C5536D">
      <w:r>
        <w:t>2.</w:t>
      </w:r>
      <w:r>
        <w:tab/>
        <w:t xml:space="preserve">The case where NAT is deployed on N6 interface is not specified in Rel-17. </w:t>
      </w:r>
    </w:p>
    <w:p w14:paraId="0ACBF954" w14:textId="77777777" w:rsidR="00C5536D" w:rsidRDefault="00C5536D" w:rsidP="00C5536D">
      <w:r>
        <w:t>3.</w:t>
      </w:r>
      <w:r>
        <w:tab/>
        <w:t>The AF may have its own means to maintain the static UE identifier through, e.g., a session. After the retrieval of a static UE identifier the AF shall not keep maintaining a mapping between the returned static UE identifier and the UE addressing information as this mapping may change.</w:t>
      </w:r>
    </w:p>
    <w:p w14:paraId="4E28B0C1" w14:textId="77777777" w:rsidR="00C5536D" w:rsidRDefault="00C5536D" w:rsidP="00C5536D">
      <w:r>
        <w:t>2. Actions:</w:t>
      </w:r>
    </w:p>
    <w:p w14:paraId="0A11C085" w14:textId="77777777" w:rsidR="00C5536D" w:rsidRDefault="00C5536D" w:rsidP="00C5536D">
      <w:r>
        <w:t>To SA3 and SA6 group.</w:t>
      </w:r>
    </w:p>
    <w:p w14:paraId="66137113" w14:textId="77777777" w:rsidR="00C5536D" w:rsidRDefault="00C5536D" w:rsidP="00C5536D">
      <w:r>
        <w:t xml:space="preserve">ACTION: </w:t>
      </w:r>
      <w:r>
        <w:tab/>
        <w:t>SA2 asks SA3 and SA6 to take the above information into account and provide any further feedback if needed.</w:t>
      </w:r>
    </w:p>
    <w:p w14:paraId="12E5E00A" w14:textId="77777777" w:rsidR="00C5536D" w:rsidRDefault="00C5536D" w:rsidP="00C5536D">
      <w:pPr>
        <w:rPr>
          <w:rFonts w:ascii="Arial" w:hAnsi="Arial" w:cs="Arial"/>
          <w:b/>
        </w:rPr>
      </w:pPr>
      <w:r>
        <w:rPr>
          <w:rFonts w:ascii="Arial" w:hAnsi="Arial" w:cs="Arial"/>
          <w:b/>
        </w:rPr>
        <w:t xml:space="preserve">Discussion: </w:t>
      </w:r>
    </w:p>
    <w:p w14:paraId="17D095F5" w14:textId="77777777" w:rsidR="00C5536D" w:rsidRDefault="00C5536D" w:rsidP="00C5536D">
      <w:r>
        <w:t>Qualcomm presented the LS available as S6-210010 during the opening call.</w:t>
      </w:r>
    </w:p>
    <w:p w14:paraId="3815A5E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B71B4" w14:textId="77777777" w:rsidR="00C5536D" w:rsidRDefault="00C5536D" w:rsidP="00C5536D">
      <w:pPr>
        <w:rPr>
          <w:rFonts w:ascii="Arial" w:hAnsi="Arial" w:cs="Arial"/>
          <w:b/>
          <w:sz w:val="24"/>
        </w:rPr>
      </w:pPr>
      <w:r>
        <w:rPr>
          <w:rFonts w:ascii="Arial" w:hAnsi="Arial" w:cs="Arial"/>
          <w:b/>
          <w:color w:val="0000FF"/>
          <w:sz w:val="24"/>
        </w:rPr>
        <w:t>S6-210012</w:t>
      </w:r>
      <w:r>
        <w:rPr>
          <w:rFonts w:ascii="Arial" w:hAnsi="Arial" w:cs="Arial"/>
          <w:b/>
          <w:color w:val="0000FF"/>
          <w:sz w:val="24"/>
        </w:rPr>
        <w:tab/>
      </w:r>
      <w:r>
        <w:rPr>
          <w:rFonts w:ascii="Arial" w:hAnsi="Arial" w:cs="Arial"/>
          <w:b/>
          <w:sz w:val="24"/>
        </w:rPr>
        <w:t>Reply LS on IP address to GPSI translation</w:t>
      </w:r>
    </w:p>
    <w:p w14:paraId="4D95E2DA"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S3-203360, to SA2, SA6, cc -</w:t>
      </w:r>
      <w:r>
        <w:rPr>
          <w:i/>
        </w:rPr>
        <w:br/>
      </w:r>
      <w:r>
        <w:rPr>
          <w:i/>
        </w:rPr>
        <w:tab/>
      </w:r>
      <w:r>
        <w:rPr>
          <w:i/>
        </w:rPr>
        <w:tab/>
      </w:r>
      <w:r>
        <w:rPr>
          <w:i/>
        </w:rPr>
        <w:tab/>
      </w:r>
      <w:r>
        <w:rPr>
          <w:i/>
        </w:rPr>
        <w:tab/>
      </w:r>
      <w:r>
        <w:rPr>
          <w:i/>
        </w:rPr>
        <w:tab/>
        <w:t>Source: SA3</w:t>
      </w:r>
    </w:p>
    <w:p w14:paraId="0A2CA495" w14:textId="77777777" w:rsidR="00C5536D" w:rsidRDefault="00C5536D" w:rsidP="00C5536D">
      <w:pPr>
        <w:rPr>
          <w:rFonts w:ascii="Arial" w:hAnsi="Arial" w:cs="Arial"/>
          <w:b/>
        </w:rPr>
      </w:pPr>
      <w:r>
        <w:rPr>
          <w:rFonts w:ascii="Arial" w:hAnsi="Arial" w:cs="Arial"/>
          <w:b/>
        </w:rPr>
        <w:t xml:space="preserve">Abstract: </w:t>
      </w:r>
    </w:p>
    <w:p w14:paraId="6DB2A45E" w14:textId="77777777" w:rsidR="00C5536D" w:rsidRDefault="00C5536D" w:rsidP="00C5536D">
      <w:r>
        <w:t>1. Overall Description:</w:t>
      </w:r>
    </w:p>
    <w:p w14:paraId="7958ABD9" w14:textId="77777777" w:rsidR="00C5536D" w:rsidRDefault="00C5536D" w:rsidP="00C5536D">
      <w:r>
        <w:t xml:space="preserve">SA3 thanks SA6 for the Reply LS on IP address to GPSI translation (S6-202008/S3-202849) and SA2 for the LS on IP address to GPSI translation (S2-2005923/ S3-202839). </w:t>
      </w:r>
    </w:p>
    <w:p w14:paraId="59C58DDB" w14:textId="77777777" w:rsidR="00C5536D" w:rsidRDefault="00C5536D" w:rsidP="00C5536D">
      <w:r>
        <w:t xml:space="preserve">SA3 acknowledges the SA6 requirement to enable exposure of network services to AF (e.g. EAS/EES) using a static identifier, when only an IP address of the UE is known. </w:t>
      </w:r>
    </w:p>
    <w:p w14:paraId="0ADFE54D" w14:textId="77777777" w:rsidR="00C5536D" w:rsidRDefault="00C5536D" w:rsidP="00C5536D">
      <w:r>
        <w:t xml:space="preserve">Using 3GPP system specific permanent identities (e.g. SUPI) for network external identification purposes should be avoided. However, using a public identity like the GPSI outside the 3GPP operator domain for external identification purposes can be possible. </w:t>
      </w:r>
    </w:p>
    <w:p w14:paraId="4A6C6D2D" w14:textId="77777777" w:rsidR="00C5536D" w:rsidRDefault="00C5536D" w:rsidP="00C5536D">
      <w:r>
        <w:lastRenderedPageBreak/>
        <w:t>As SA6 and SA2 are aware of, a GPSI can be an MSISDN or an External Identifier. A user may not be comfortable with sharing its MSISDN with the external AF. However, an External Identifier can be exposed to the AF.</w:t>
      </w:r>
    </w:p>
    <w:p w14:paraId="3CA525A6" w14:textId="77777777" w:rsidR="00C5536D" w:rsidRDefault="00C5536D" w:rsidP="00C5536D">
      <w:r>
        <w:t>Therefore, SA2 can consider studying on reliable identification of the UE using the IP address with a corresponding public identity for CN capability exposure APIs.</w:t>
      </w:r>
    </w:p>
    <w:p w14:paraId="26A22407" w14:textId="77777777" w:rsidR="00C5536D" w:rsidRDefault="00C5536D" w:rsidP="00C5536D">
      <w:r>
        <w:t>2. Actions:</w:t>
      </w:r>
    </w:p>
    <w:p w14:paraId="354CE866" w14:textId="77777777" w:rsidR="00C5536D" w:rsidRDefault="00C5536D" w:rsidP="00C5536D">
      <w:r>
        <w:t>To SA6 and SA2 groups.</w:t>
      </w:r>
    </w:p>
    <w:p w14:paraId="627C724F" w14:textId="77777777" w:rsidR="00C5536D" w:rsidRDefault="00C5536D" w:rsidP="00C5536D">
      <w:r>
        <w:t xml:space="preserve">ACTION: </w:t>
      </w:r>
      <w:r>
        <w:tab/>
        <w:t>SA3 requests SA6 and SA2 to take the above response in to account.</w:t>
      </w:r>
    </w:p>
    <w:p w14:paraId="5B3A380F" w14:textId="77777777" w:rsidR="00C5536D" w:rsidRDefault="00C5536D" w:rsidP="00C5536D">
      <w:pPr>
        <w:rPr>
          <w:rFonts w:ascii="Arial" w:hAnsi="Arial" w:cs="Arial"/>
          <w:b/>
        </w:rPr>
      </w:pPr>
      <w:r>
        <w:rPr>
          <w:rFonts w:ascii="Arial" w:hAnsi="Arial" w:cs="Arial"/>
          <w:b/>
        </w:rPr>
        <w:t xml:space="preserve">Discussion: </w:t>
      </w:r>
    </w:p>
    <w:p w14:paraId="63857ED9" w14:textId="77777777" w:rsidR="00C5536D" w:rsidRDefault="00C5536D" w:rsidP="00C5536D">
      <w:r>
        <w:t>Samsung presented the LS available as S6-210012 during the opening call.</w:t>
      </w:r>
    </w:p>
    <w:p w14:paraId="13603E2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D002F" w14:textId="77777777" w:rsidR="00C5536D" w:rsidRDefault="00C5536D" w:rsidP="00C5536D">
      <w:pPr>
        <w:rPr>
          <w:rFonts w:ascii="Arial" w:hAnsi="Arial" w:cs="Arial"/>
          <w:b/>
          <w:sz w:val="24"/>
        </w:rPr>
      </w:pPr>
      <w:r>
        <w:rPr>
          <w:rFonts w:ascii="Arial" w:hAnsi="Arial" w:cs="Arial"/>
          <w:b/>
          <w:color w:val="0000FF"/>
          <w:sz w:val="24"/>
        </w:rPr>
        <w:t>S6-210011</w:t>
      </w:r>
      <w:r>
        <w:rPr>
          <w:rFonts w:ascii="Arial" w:hAnsi="Arial" w:cs="Arial"/>
          <w:b/>
          <w:color w:val="0000FF"/>
          <w:sz w:val="24"/>
        </w:rPr>
        <w:tab/>
      </w:r>
      <w:r>
        <w:rPr>
          <w:rFonts w:ascii="Arial" w:hAnsi="Arial" w:cs="Arial"/>
          <w:b/>
          <w:sz w:val="24"/>
        </w:rPr>
        <w:t>LS on clarification regarding EEC ID</w:t>
      </w:r>
    </w:p>
    <w:p w14:paraId="353CF6BF"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S3-203339, to SA6, cc -</w:t>
      </w:r>
      <w:r>
        <w:rPr>
          <w:i/>
        </w:rPr>
        <w:br/>
      </w:r>
      <w:r>
        <w:rPr>
          <w:i/>
        </w:rPr>
        <w:tab/>
      </w:r>
      <w:r>
        <w:rPr>
          <w:i/>
        </w:rPr>
        <w:tab/>
      </w:r>
      <w:r>
        <w:rPr>
          <w:i/>
        </w:rPr>
        <w:tab/>
      </w:r>
      <w:r>
        <w:rPr>
          <w:i/>
        </w:rPr>
        <w:tab/>
      </w:r>
      <w:r>
        <w:rPr>
          <w:i/>
        </w:rPr>
        <w:tab/>
        <w:t>Source: SA3</w:t>
      </w:r>
    </w:p>
    <w:p w14:paraId="7ED2D7F9" w14:textId="77777777" w:rsidR="00C5536D" w:rsidRDefault="00C5536D" w:rsidP="00C5536D">
      <w:pPr>
        <w:rPr>
          <w:rFonts w:ascii="Arial" w:hAnsi="Arial" w:cs="Arial"/>
          <w:b/>
        </w:rPr>
      </w:pPr>
      <w:r>
        <w:rPr>
          <w:rFonts w:ascii="Arial" w:hAnsi="Arial" w:cs="Arial"/>
          <w:b/>
        </w:rPr>
        <w:t xml:space="preserve">Abstract: </w:t>
      </w:r>
    </w:p>
    <w:p w14:paraId="79B45C72" w14:textId="77777777" w:rsidR="00C5536D" w:rsidRDefault="00C5536D" w:rsidP="00C5536D">
      <w:r>
        <w:t>1. Overall Description:</w:t>
      </w:r>
    </w:p>
    <w:p w14:paraId="174B7E53" w14:textId="77777777" w:rsidR="00C5536D" w:rsidRDefault="00C5536D" w:rsidP="00C5536D">
      <w:r>
        <w:t>SA3 is currently working on the "Study on Security Aspects of Enhancement of Support for Edge Computing in 5GC", captured in TR 33.839. This work includes studying the security aspects related to SA6's work with draft TS 23.558.</w:t>
      </w:r>
    </w:p>
    <w:p w14:paraId="4639E1D6" w14:textId="77777777" w:rsidR="00C5536D" w:rsidRDefault="00C5536D" w:rsidP="00C5536D">
      <w:r>
        <w:t>TR 33.839 includes two Key Issues related to the authentication of the EEC towards EES and ECS, respectively. Key Issue #1 covers Authentication and Authorization between EEC and EES, and Key Issue #2 covers Authentication and Authorization between EEC and ECS. Several solutions have been proposed and added to the TR that try to address these key issues.</w:t>
      </w:r>
    </w:p>
    <w:p w14:paraId="3599A49C" w14:textId="77777777" w:rsidR="00C5536D" w:rsidRDefault="00C5536D" w:rsidP="00C5536D">
      <w:r>
        <w:t>In this context, SA3 has discussed the EEC ID. According to v1.1.0 of TS 23.558, "The Edge Enabler Client ID is a globally unique value that identifies the Edge Enabler Clients." However, there are a few aspects that are not clear to SA3. Hence SA3 would like to ask the following questions to SA6.</w:t>
      </w:r>
    </w:p>
    <w:p w14:paraId="624CD4A7" w14:textId="77777777" w:rsidR="00C5536D" w:rsidRDefault="00C5536D" w:rsidP="00C5536D">
      <w:r>
        <w:t xml:space="preserve">Questions to SA6. </w:t>
      </w:r>
    </w:p>
    <w:p w14:paraId="3886FEA8" w14:textId="77777777" w:rsidR="00C5536D" w:rsidRDefault="00C5536D" w:rsidP="00C5536D">
      <w:r>
        <w:t>Q1: Is the EEC ID globally unique across different UEs? Or can several UEs have the same EEC ID?</w:t>
      </w:r>
    </w:p>
    <w:p w14:paraId="2DE453C4" w14:textId="77777777" w:rsidR="00C5536D" w:rsidRDefault="00C5536D" w:rsidP="00C5536D">
      <w:r>
        <w:t>Q2: Who is responsible for generating the EEC ID? How is the EEC ID configured into the EEC?</w:t>
      </w:r>
    </w:p>
    <w:p w14:paraId="2B6E4CCA" w14:textId="77777777" w:rsidR="00C5536D" w:rsidRDefault="00C5536D" w:rsidP="00C5536D">
      <w:r>
        <w:t>Q3: What is the format of the EEC ID?</w:t>
      </w:r>
    </w:p>
    <w:p w14:paraId="418498E8" w14:textId="77777777" w:rsidR="00C5536D" w:rsidRDefault="00C5536D" w:rsidP="00C5536D">
      <w:r>
        <w:t>2. Actions:</w:t>
      </w:r>
    </w:p>
    <w:p w14:paraId="16EAC69D" w14:textId="77777777" w:rsidR="00C5536D" w:rsidRDefault="00C5536D" w:rsidP="00C5536D">
      <w:r>
        <w:t>To SA6 group.</w:t>
      </w:r>
    </w:p>
    <w:p w14:paraId="47D22FB4" w14:textId="77777777" w:rsidR="00C5536D" w:rsidRDefault="00C5536D" w:rsidP="00C5536D">
      <w:r>
        <w:t xml:space="preserve">ACTION: </w:t>
      </w:r>
      <w:r>
        <w:tab/>
        <w:t>SA3 asks SA6 to answer the question above.</w:t>
      </w:r>
    </w:p>
    <w:p w14:paraId="657CEED8" w14:textId="77777777" w:rsidR="00C5536D" w:rsidRDefault="00C5536D" w:rsidP="00C5536D">
      <w:pPr>
        <w:rPr>
          <w:rFonts w:ascii="Arial" w:hAnsi="Arial" w:cs="Arial"/>
          <w:b/>
        </w:rPr>
      </w:pPr>
      <w:r>
        <w:rPr>
          <w:rFonts w:ascii="Arial" w:hAnsi="Arial" w:cs="Arial"/>
          <w:b/>
        </w:rPr>
        <w:t xml:space="preserve">Discussion: </w:t>
      </w:r>
    </w:p>
    <w:p w14:paraId="04E3C83D" w14:textId="77777777" w:rsidR="00C5536D" w:rsidRDefault="00C5536D" w:rsidP="00C5536D">
      <w:r>
        <w:t>Ericsson presented the LS available as S6-210011 during the opening call.</w:t>
      </w:r>
    </w:p>
    <w:p w14:paraId="318571A0" w14:textId="77777777" w:rsidR="00C5536D" w:rsidRDefault="00C5536D" w:rsidP="00C5536D">
      <w:r>
        <w:t>Qualcomm made a remark it was too early to discuss the actual reply as nothing had yest been agreed.</w:t>
      </w:r>
    </w:p>
    <w:p w14:paraId="6764DA12" w14:textId="77777777" w:rsidR="00C5536D" w:rsidRDefault="00C5536D" w:rsidP="00C5536D">
      <w:proofErr w:type="gramStart"/>
      <w:r>
        <w:t>Nevertheless</w:t>
      </w:r>
      <w:proofErr w:type="gramEnd"/>
      <w:r>
        <w:t xml:space="preserve"> a brief presentation of the proposed outgoing LS in S6-210083 was made.</w:t>
      </w:r>
    </w:p>
    <w:p w14:paraId="230EC14D" w14:textId="77777777" w:rsidR="00C5536D" w:rsidRDefault="00C5536D" w:rsidP="00C5536D">
      <w:r>
        <w:t>During the course of the meeting it was decided to postpone both the incoming in S6-210011 and as well as the proposed reply in S6-210083.</w:t>
      </w:r>
    </w:p>
    <w:p w14:paraId="081A7BD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EC5C4" w14:textId="77777777" w:rsidR="00C5536D" w:rsidRDefault="00C5536D" w:rsidP="00C5536D">
      <w:pPr>
        <w:rPr>
          <w:rFonts w:ascii="Arial" w:hAnsi="Arial" w:cs="Arial"/>
          <w:b/>
          <w:sz w:val="24"/>
        </w:rPr>
      </w:pPr>
      <w:r>
        <w:rPr>
          <w:rFonts w:ascii="Arial" w:hAnsi="Arial" w:cs="Arial"/>
          <w:b/>
          <w:color w:val="0000FF"/>
          <w:sz w:val="24"/>
        </w:rPr>
        <w:lastRenderedPageBreak/>
        <w:t>S6-210013</w:t>
      </w:r>
      <w:r>
        <w:rPr>
          <w:rFonts w:ascii="Arial" w:hAnsi="Arial" w:cs="Arial"/>
          <w:b/>
          <w:color w:val="0000FF"/>
          <w:sz w:val="24"/>
        </w:rPr>
        <w:tab/>
      </w:r>
      <w:r>
        <w:rPr>
          <w:rFonts w:ascii="Arial" w:hAnsi="Arial" w:cs="Arial"/>
          <w:b/>
          <w:sz w:val="24"/>
        </w:rPr>
        <w:t>New Whitepaper: “Operator Platform Telco Edge proposal"</w:t>
      </w:r>
    </w:p>
    <w:p w14:paraId="00C5F368"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(SA2, SA6, SA5), Linux Foundation, O-RAN SC (ORAN Alliance x Linux Foundation), ETSI MEC, NFV, OSM, TM Forum, OpenStack, Starling X, Open Edge Computing Group, Open19, OneM2M, ITU, O-RAN, NGMN, 5GAA, cc -</w:t>
      </w:r>
      <w:r>
        <w:rPr>
          <w:i/>
        </w:rPr>
        <w:br/>
      </w:r>
      <w:r>
        <w:rPr>
          <w:i/>
        </w:rPr>
        <w:tab/>
      </w:r>
      <w:r>
        <w:rPr>
          <w:i/>
        </w:rPr>
        <w:tab/>
      </w:r>
      <w:r>
        <w:rPr>
          <w:i/>
        </w:rPr>
        <w:tab/>
      </w:r>
      <w:r>
        <w:rPr>
          <w:i/>
        </w:rPr>
        <w:tab/>
      </w:r>
      <w:r>
        <w:rPr>
          <w:i/>
        </w:rPr>
        <w:tab/>
        <w:t>Source: GSMA Operator Platform Group (OPG)</w:t>
      </w:r>
    </w:p>
    <w:p w14:paraId="4517925B" w14:textId="77777777" w:rsidR="00C5536D" w:rsidRDefault="00C5536D" w:rsidP="00C5536D">
      <w:pPr>
        <w:rPr>
          <w:rFonts w:ascii="Arial" w:hAnsi="Arial" w:cs="Arial"/>
          <w:b/>
        </w:rPr>
      </w:pPr>
      <w:r>
        <w:rPr>
          <w:rFonts w:ascii="Arial" w:hAnsi="Arial" w:cs="Arial"/>
          <w:b/>
        </w:rPr>
        <w:t xml:space="preserve">Abstract: </w:t>
      </w:r>
    </w:p>
    <w:p w14:paraId="34568208" w14:textId="77777777" w:rsidR="00C5536D" w:rsidRDefault="00C5536D" w:rsidP="00C5536D">
      <w:r>
        <w:t>GSMA Operator Platform Group (OPG) would like to announce that the GSMA Whitepaper OPG.01 "Operator Platform: Telco Edge Proposal” has been published. The Operator Platform (OP) aims to expose capabilities in operator networks to 3rd party developers and applications. The initial scope of the Operator Platform that is described in this document, focuses on the exposure of the telco edge capabilities in operator networks.</w:t>
      </w:r>
    </w:p>
    <w:p w14:paraId="75C72B18" w14:textId="77777777" w:rsidR="00C5536D" w:rsidRDefault="00C5536D" w:rsidP="00C5536D">
      <w:r>
        <w:t>The document is attached to this liaison statement and suggests suitable technical requirements, functional blocks and interface characteristics and is provided as a whitepaper because it is intended as a proposal to the wider industry with the intention of getting feedback and providing a guide to future specifications for an Operator Platform. The target for this document is all impacted organisations, including platform developers, edge cloud providers, SDOs, Open Source Projects, industry fora, and market participants from across the cloud services value chain.</w:t>
      </w:r>
    </w:p>
    <w:p w14:paraId="74CD2EC7" w14:textId="77777777" w:rsidR="00C5536D" w:rsidRDefault="00C5536D" w:rsidP="00C5536D">
      <w:r>
        <w:t xml:space="preserve">The document also starts mapping these to specifications produced in different Standards Developing Organisations (SDOs). The target is to complete that in the feedback phase that is starting with this publication and to then identify the gaps where these SDOs would be requested to fill in such specifications. To facilitate the development of interoperable Operator Platform products it is the intention to provide also references of the Open Source communities where source code implementing the Operator Platform functionality and interfaces is available. </w:t>
      </w:r>
    </w:p>
    <w:p w14:paraId="7E887A41" w14:textId="77777777" w:rsidR="00C5536D" w:rsidRDefault="00C5536D" w:rsidP="00C5536D">
      <w:r>
        <w:t xml:space="preserve">Your input would be welcomed to both improve on the suggested requirements and architecture and to understand how existing or future work being done in your organisation can support the development of the Operator Platform. </w:t>
      </w:r>
    </w:p>
    <w:p w14:paraId="54C71A74" w14:textId="77777777" w:rsidR="00C5536D" w:rsidRDefault="00C5536D" w:rsidP="00C5536D">
      <w:r>
        <w:t xml:space="preserve">Next to the whitepaper, the Operator Platform Group roadmap, </w:t>
      </w:r>
      <w:proofErr w:type="gramStart"/>
      <w:r>
        <w:t>deliverables</w:t>
      </w:r>
      <w:proofErr w:type="gramEnd"/>
      <w:r>
        <w:t xml:space="preserve"> and priorities have been provided for information.</w:t>
      </w:r>
    </w:p>
    <w:p w14:paraId="754EC44E" w14:textId="77777777" w:rsidR="00C5536D" w:rsidRDefault="00C5536D" w:rsidP="00C5536D">
      <w:r>
        <w:t>ACTION</w:t>
      </w:r>
    </w:p>
    <w:p w14:paraId="69CDE150" w14:textId="77777777" w:rsidR="00C5536D" w:rsidRDefault="00C5536D" w:rsidP="00C5536D">
      <w:r>
        <w:t>Recipients are kindly asked to:-</w:t>
      </w:r>
    </w:p>
    <w:p w14:paraId="1A49B95E" w14:textId="77777777" w:rsidR="00C5536D" w:rsidRDefault="00C5536D" w:rsidP="00C5536D">
      <w:r>
        <w:t xml:space="preserve"> • </w:t>
      </w:r>
      <w:r>
        <w:tab/>
        <w:t>comment and provide feedback on OP whitepaper,</w:t>
      </w:r>
    </w:p>
    <w:p w14:paraId="195915EE" w14:textId="77777777" w:rsidR="00C5536D" w:rsidRDefault="00C5536D" w:rsidP="00C5536D">
      <w:r>
        <w:t xml:space="preserve"> • </w:t>
      </w:r>
      <w:r>
        <w:tab/>
        <w:t>provide details on any existing or future work that can map to functionality or interfaces in proposed paper or support phase 2 activities,</w:t>
      </w:r>
    </w:p>
    <w:p w14:paraId="09AB0995" w14:textId="77777777" w:rsidR="00C5536D" w:rsidRDefault="00C5536D" w:rsidP="00C5536D">
      <w:r>
        <w:t xml:space="preserve"> • </w:t>
      </w:r>
      <w:r>
        <w:tab/>
        <w:t xml:space="preserve">consider if there is an opportunity for collaboration to address issues related to OP,  </w:t>
      </w:r>
    </w:p>
    <w:p w14:paraId="019B3C80" w14:textId="77777777" w:rsidR="00C5536D" w:rsidRDefault="00C5536D" w:rsidP="00C5536D">
      <w:r>
        <w:t>Responses received by 18 December will be prioritised, and further engagement proposed as appropriate.</w:t>
      </w:r>
    </w:p>
    <w:p w14:paraId="3B6CA3C9" w14:textId="77777777" w:rsidR="00C5536D" w:rsidRDefault="00C5536D" w:rsidP="00C5536D">
      <w:pPr>
        <w:rPr>
          <w:rFonts w:ascii="Arial" w:hAnsi="Arial" w:cs="Arial"/>
          <w:b/>
        </w:rPr>
      </w:pPr>
      <w:r>
        <w:rPr>
          <w:rFonts w:ascii="Arial" w:hAnsi="Arial" w:cs="Arial"/>
          <w:b/>
        </w:rPr>
        <w:t xml:space="preserve">Discussion: </w:t>
      </w:r>
    </w:p>
    <w:p w14:paraId="51D43315" w14:textId="77777777" w:rsidR="00C5536D" w:rsidRDefault="00C5536D" w:rsidP="00C5536D">
      <w:r>
        <w:t>Samsung presented the LS available as S6-210013 during the opening call.</w:t>
      </w:r>
    </w:p>
    <w:p w14:paraId="54B8827F" w14:textId="77777777" w:rsidR="00C5536D" w:rsidRDefault="00C5536D" w:rsidP="00C5536D">
      <w:r>
        <w:t>It was noted that document S6-210013 contains a proposed reply LS.</w:t>
      </w:r>
    </w:p>
    <w:p w14:paraId="4573221F" w14:textId="77777777" w:rsidR="00C5536D" w:rsidRDefault="00C5536D" w:rsidP="00C5536D">
      <w:r>
        <w:t>Qualcomm was of the view that there was too much information considering the white paper, and hence suggested to postpone the LS.</w:t>
      </w:r>
    </w:p>
    <w:p w14:paraId="6CF0CCE3" w14:textId="77777777" w:rsidR="00C5536D" w:rsidRDefault="00C5536D" w:rsidP="00C5536D">
      <w:r>
        <w:t>Motorola Solutions was of the view it was not for SA6 to interpret the white paper. If a reply would be provided it should be short and without any interpretation going beyond SA6 remit.</w:t>
      </w:r>
    </w:p>
    <w:p w14:paraId="6CF10132" w14:textId="77777777" w:rsidR="00C5536D" w:rsidRDefault="00C5536D" w:rsidP="00C5536D">
      <w:r>
        <w:t>InterDigital was I favour of replying but pointed out that a reply should be carefully drafted within the SA6 remit.</w:t>
      </w:r>
    </w:p>
    <w:p w14:paraId="74C7C82F" w14:textId="77777777" w:rsidR="00C5536D" w:rsidRDefault="00C5536D" w:rsidP="00C5536D">
      <w:r>
        <w:t>Huawei supported the view of Qualcomm.</w:t>
      </w:r>
    </w:p>
    <w:p w14:paraId="2F57980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S6-210283</w:t>
      </w:r>
      <w:r>
        <w:rPr>
          <w:color w:val="993300"/>
          <w:u w:val="single"/>
        </w:rPr>
        <w:t>.</w:t>
      </w:r>
    </w:p>
    <w:p w14:paraId="4E6F2B9D" w14:textId="77777777" w:rsidR="00C5536D" w:rsidRDefault="00C5536D" w:rsidP="00C5536D">
      <w:pPr>
        <w:rPr>
          <w:rFonts w:ascii="Arial" w:hAnsi="Arial" w:cs="Arial"/>
          <w:b/>
          <w:sz w:val="24"/>
        </w:rPr>
      </w:pPr>
      <w:r>
        <w:rPr>
          <w:rFonts w:ascii="Arial" w:hAnsi="Arial" w:cs="Arial"/>
          <w:b/>
          <w:color w:val="0000FF"/>
          <w:sz w:val="24"/>
        </w:rPr>
        <w:t>S6-210014</w:t>
      </w:r>
      <w:r>
        <w:rPr>
          <w:rFonts w:ascii="Arial" w:hAnsi="Arial" w:cs="Arial"/>
          <w:b/>
          <w:color w:val="0000FF"/>
          <w:sz w:val="24"/>
        </w:rPr>
        <w:tab/>
      </w:r>
      <w:r>
        <w:rPr>
          <w:rFonts w:ascii="Arial" w:hAnsi="Arial" w:cs="Arial"/>
          <w:b/>
          <w:sz w:val="24"/>
        </w:rPr>
        <w:t>LS reply to 3GPP on the relation between EDGEAPP and ETSI MEC architectures</w:t>
      </w:r>
    </w:p>
    <w:p w14:paraId="19E90A4B" w14:textId="77777777" w:rsidR="00C5536D" w:rsidRDefault="00C5536D" w:rsidP="00C5536D">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MEC(20)000393r2, to SA5, SA6, cc -</w:t>
      </w:r>
      <w:r>
        <w:rPr>
          <w:i/>
        </w:rPr>
        <w:br/>
      </w:r>
      <w:r>
        <w:rPr>
          <w:i/>
        </w:rPr>
        <w:tab/>
      </w:r>
      <w:r>
        <w:rPr>
          <w:i/>
        </w:rPr>
        <w:tab/>
      </w:r>
      <w:r>
        <w:rPr>
          <w:i/>
        </w:rPr>
        <w:tab/>
      </w:r>
      <w:r>
        <w:rPr>
          <w:i/>
        </w:rPr>
        <w:tab/>
      </w:r>
      <w:r>
        <w:rPr>
          <w:i/>
        </w:rPr>
        <w:tab/>
        <w:t>Source: ETSI ISG MEC</w:t>
      </w:r>
    </w:p>
    <w:p w14:paraId="1C3C9413" w14:textId="77777777" w:rsidR="00C5536D" w:rsidRDefault="00C5536D" w:rsidP="00C5536D">
      <w:pPr>
        <w:rPr>
          <w:rFonts w:ascii="Arial" w:hAnsi="Arial" w:cs="Arial"/>
          <w:b/>
        </w:rPr>
      </w:pPr>
      <w:r>
        <w:rPr>
          <w:rFonts w:ascii="Arial" w:hAnsi="Arial" w:cs="Arial"/>
          <w:b/>
        </w:rPr>
        <w:t xml:space="preserve">Abstract: </w:t>
      </w:r>
    </w:p>
    <w:p w14:paraId="5B09528D" w14:textId="77777777" w:rsidR="00C5536D" w:rsidRDefault="00C5536D" w:rsidP="00C5536D">
      <w:r>
        <w:t>1.</w:t>
      </w:r>
      <w:r>
        <w:tab/>
        <w:t xml:space="preserve"> ETSI ISG MEC Response</w:t>
      </w:r>
    </w:p>
    <w:p w14:paraId="0FB0C72A" w14:textId="77777777" w:rsidR="00C5536D" w:rsidRDefault="00C5536D" w:rsidP="00C5536D">
      <w:r>
        <w:t xml:space="preserve">ETSI ISG MEC thanks 3GPP SA5 and SA6 for the LSs with regards to the relationship between EDGEAPP and ETSI MEC architecture as captured in the Annex C of 3GPP TS 23.558. </w:t>
      </w:r>
    </w:p>
    <w:p w14:paraId="0BD544DE" w14:textId="77777777" w:rsidR="00C5536D" w:rsidRDefault="00C5536D" w:rsidP="00C5536D">
      <w:r>
        <w:t xml:space="preserve">ETSI ISG MEC shares the view that both EAS and MEC application are application servers. As to the potential alignment between ETSI MEC architectures and 3GPP EDGEAPP, ETSI ISG MEC concludes that it is necessary to align with 3GPP SA6 work on “Architecture for enabling Edge Applications”. </w:t>
      </w:r>
    </w:p>
    <w:p w14:paraId="0FBFAB61" w14:textId="77777777" w:rsidR="00C5536D" w:rsidRDefault="00C5536D" w:rsidP="00C5536D">
      <w:r>
        <w:t xml:space="preserve">The potential alignment will be </w:t>
      </w:r>
      <w:proofErr w:type="gramStart"/>
      <w:r>
        <w:t>discussed</w:t>
      </w:r>
      <w:proofErr w:type="gramEnd"/>
      <w:r>
        <w:t xml:space="preserve"> and the agreements will be captured in several MEC specifications. For </w:t>
      </w:r>
      <w:proofErr w:type="gramStart"/>
      <w:r>
        <w:t>example</w:t>
      </w:r>
      <w:proofErr w:type="gramEnd"/>
      <w:r>
        <w:t xml:space="preserve"> the overall relationship between EDGEAPP and ETSI MEC architectures will be described in ETSI GS MEC003 “MEC Framework and Reference Architecture”, while the similarity between Mp1 interface and the EDGE-3 will be addressed in ETSI GS MEC011 “MEC Edge Platform Application Enablement”. </w:t>
      </w:r>
    </w:p>
    <w:p w14:paraId="471E5A97" w14:textId="77777777" w:rsidR="00C5536D" w:rsidRDefault="00C5536D" w:rsidP="00C5536D">
      <w:r>
        <w:t xml:space="preserve">We would also like to call your attention to a white paper about harmonizing standards for edge computing, which provides a synergized approach supporting different modes of operations and leveraging 3GPP and ETSI ISG MEC. This approach is aligned with informative Annex C of 3GPP TS 23.558. LINK to the ETSI white paper: https://www.etsi.org/images/files/ETSIWhitePapers/ETSI_wp36_Harmonizing-standards-for-edge-computing.pdf </w:t>
      </w:r>
    </w:p>
    <w:p w14:paraId="72862F17" w14:textId="77777777" w:rsidR="00C5536D" w:rsidRDefault="00C5536D" w:rsidP="00C5536D">
      <w:r>
        <w:t>2.</w:t>
      </w:r>
      <w:r>
        <w:tab/>
        <w:t xml:space="preserve"> Actions:</w:t>
      </w:r>
    </w:p>
    <w:p w14:paraId="20C97633" w14:textId="77777777" w:rsidR="00C5536D" w:rsidRDefault="00C5536D" w:rsidP="00C5536D">
      <w:r>
        <w:t>ETSI ISG MEC kindly asks 3GPP SA5 and SA6 to consider the above information. ETSI ISG MEC welcomes any further requests and considerations from 3GPP SA5 and SA6 on this topic.</w:t>
      </w:r>
    </w:p>
    <w:p w14:paraId="6BC84B48" w14:textId="77777777" w:rsidR="00C5536D" w:rsidRDefault="00C5536D" w:rsidP="00C5536D">
      <w:r>
        <w:t xml:space="preserve">3. </w:t>
      </w:r>
      <w:r>
        <w:tab/>
        <w:t>References:</w:t>
      </w:r>
    </w:p>
    <w:p w14:paraId="7DFCF14E" w14:textId="77777777" w:rsidR="00C5536D" w:rsidRDefault="00C5536D" w:rsidP="00C5536D">
      <w:r>
        <w:t>[1]</w:t>
      </w:r>
      <w:r>
        <w:tab/>
        <w:t xml:space="preserve"> ETSI GS MEC003: “Multi-access Edge Computing (MEC); Framework and Reference Architecture” https://www.etsi.org/deliver/etsi_gs/MEC/001_099/003/02.01.01_60/gs_MEC003v020101p.pdf  </w:t>
      </w:r>
    </w:p>
    <w:p w14:paraId="6BC229C1" w14:textId="77777777" w:rsidR="00C5536D" w:rsidRDefault="00C5536D" w:rsidP="00C5536D">
      <w:r>
        <w:t xml:space="preserve">[2] </w:t>
      </w:r>
      <w:r>
        <w:tab/>
        <w:t>ETSI GS MEC011: “Multi-access Edge Computing (MEC); Edge Platform Application Enablement” https://www.etsi.org/deliver/etsi_gs/MEC/001_099/011/02.02.01_60/gs_MEC011v020201p.pdf</w:t>
      </w:r>
    </w:p>
    <w:p w14:paraId="12C8CB06" w14:textId="77777777" w:rsidR="00C5536D" w:rsidRDefault="00C5536D" w:rsidP="00C5536D">
      <w:pPr>
        <w:rPr>
          <w:rFonts w:ascii="Arial" w:hAnsi="Arial" w:cs="Arial"/>
          <w:b/>
        </w:rPr>
      </w:pPr>
      <w:r>
        <w:rPr>
          <w:rFonts w:ascii="Arial" w:hAnsi="Arial" w:cs="Arial"/>
          <w:b/>
        </w:rPr>
        <w:t xml:space="preserve">Discussion: </w:t>
      </w:r>
    </w:p>
    <w:p w14:paraId="3C216D09" w14:textId="77777777" w:rsidR="00C5536D" w:rsidRDefault="00C5536D" w:rsidP="00C5536D">
      <w:r>
        <w:t>Samsung presented the LS available as S6-210014 during the opening call.</w:t>
      </w:r>
    </w:p>
    <w:p w14:paraId="6960D386" w14:textId="77777777" w:rsidR="00C5536D" w:rsidRDefault="00C5536D" w:rsidP="00C5536D">
      <w:r>
        <w:t>Samsung had prepared a draft reply  S6-210015, to draw the attention to latest update of the spec.</w:t>
      </w:r>
    </w:p>
    <w:p w14:paraId="429FB30A" w14:textId="77777777" w:rsidR="00C5536D" w:rsidRDefault="00C5536D" w:rsidP="00C5536D">
      <w:r>
        <w:t>Huawei suggested simply to note the LS, and did not think there was a need for reply.</w:t>
      </w:r>
    </w:p>
    <w:p w14:paraId="03A46E0A" w14:textId="77777777" w:rsidR="00C5536D" w:rsidRDefault="00C5536D" w:rsidP="00C5536D">
      <w:r>
        <w:t>Motorola Solutions agreed that no reply was needed.</w:t>
      </w:r>
    </w:p>
    <w:p w14:paraId="561E1C3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D7F16" w14:textId="77777777" w:rsidR="00C5536D" w:rsidRDefault="00C5536D" w:rsidP="00C5536D">
      <w:pPr>
        <w:rPr>
          <w:rFonts w:ascii="Arial" w:hAnsi="Arial" w:cs="Arial"/>
          <w:b/>
          <w:sz w:val="24"/>
        </w:rPr>
      </w:pPr>
      <w:r>
        <w:rPr>
          <w:rFonts w:ascii="Arial" w:hAnsi="Arial" w:cs="Arial"/>
          <w:b/>
          <w:color w:val="0000FF"/>
          <w:sz w:val="24"/>
        </w:rPr>
        <w:t>S6-210015</w:t>
      </w:r>
      <w:r>
        <w:rPr>
          <w:rFonts w:ascii="Arial" w:hAnsi="Arial" w:cs="Arial"/>
          <w:b/>
          <w:color w:val="0000FF"/>
          <w:sz w:val="24"/>
        </w:rPr>
        <w:tab/>
      </w:r>
      <w:r>
        <w:rPr>
          <w:rFonts w:ascii="Arial" w:hAnsi="Arial" w:cs="Arial"/>
          <w:b/>
          <w:sz w:val="24"/>
        </w:rPr>
        <w:t>LS on Use of Inclusive Language in 3GPP</w:t>
      </w:r>
    </w:p>
    <w:p w14:paraId="58715AAA"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SP-201143, to SA WG1, WG2, WG3, WG4, WG5, WG6, RAN WG1, WG2, WG3, WG4, WG5, CT WG1, WG3, WG4, WG6, cc TSG RAN, TSG CT</w:t>
      </w:r>
      <w:r>
        <w:rPr>
          <w:i/>
        </w:rPr>
        <w:br/>
      </w:r>
      <w:r>
        <w:rPr>
          <w:i/>
        </w:rPr>
        <w:tab/>
      </w:r>
      <w:r>
        <w:rPr>
          <w:i/>
        </w:rPr>
        <w:tab/>
      </w:r>
      <w:r>
        <w:rPr>
          <w:i/>
        </w:rPr>
        <w:tab/>
      </w:r>
      <w:r>
        <w:rPr>
          <w:i/>
        </w:rPr>
        <w:tab/>
      </w:r>
      <w:r>
        <w:rPr>
          <w:i/>
        </w:rPr>
        <w:tab/>
        <w:t>Source: TSG SA</w:t>
      </w:r>
    </w:p>
    <w:p w14:paraId="0FB00646" w14:textId="77777777" w:rsidR="00C5536D" w:rsidRDefault="00C5536D" w:rsidP="00C5536D">
      <w:pPr>
        <w:rPr>
          <w:rFonts w:ascii="Arial" w:hAnsi="Arial" w:cs="Arial"/>
          <w:b/>
        </w:rPr>
      </w:pPr>
      <w:r>
        <w:rPr>
          <w:rFonts w:ascii="Arial" w:hAnsi="Arial" w:cs="Arial"/>
          <w:b/>
        </w:rPr>
        <w:t xml:space="preserve">Abstract: </w:t>
      </w:r>
    </w:p>
    <w:p w14:paraId="6EED6F16" w14:textId="77777777" w:rsidR="00C5536D" w:rsidRDefault="00C5536D" w:rsidP="00C5536D">
      <w:r>
        <w:t>1. Overall Description:</w:t>
      </w:r>
    </w:p>
    <w:p w14:paraId="25CBA005" w14:textId="77777777" w:rsidR="00C5536D" w:rsidRDefault="00C5536D" w:rsidP="00C5536D">
      <w:r>
        <w:t>TSG SA# 90-e has endorsed the proposal (see SP-201042) to use more inclusive and neutral language in all 3GPP specifications.</w:t>
      </w:r>
    </w:p>
    <w:p w14:paraId="0FC6B191" w14:textId="77777777" w:rsidR="00C5536D" w:rsidRDefault="00C5536D" w:rsidP="00C5536D">
      <w:r>
        <w:t>TSG SA#90-e has also approved a CR that introduces an Annex into the 3GPP TR 21.801 "Specification drafting rules" that lists all non-inclusive terminology to be replaced. Please see attached SP-201142.</w:t>
      </w:r>
    </w:p>
    <w:p w14:paraId="5496C1AB" w14:textId="77777777" w:rsidR="00C5536D" w:rsidRDefault="00C5536D" w:rsidP="00C5536D">
      <w:r>
        <w:lastRenderedPageBreak/>
        <w:t>2. General Guidance:</w:t>
      </w:r>
    </w:p>
    <w:p w14:paraId="3690AD97" w14:textId="77777777" w:rsidR="00C5536D" w:rsidRDefault="00C5536D" w:rsidP="00C5536D">
      <w:r>
        <w:t>Besides the detailed guidance in the Actions below, the following more general guidelines should be followed.</w:t>
      </w:r>
    </w:p>
    <w:p w14:paraId="676045FB" w14:textId="77777777" w:rsidR="00C5536D" w:rsidRDefault="00C5536D" w:rsidP="00C5536D">
      <w:r>
        <w:t xml:space="preserve">In </w:t>
      </w:r>
      <w:proofErr w:type="gramStart"/>
      <w:r>
        <w:t>general</w:t>
      </w:r>
      <w:proofErr w:type="gramEnd"/>
      <w:r>
        <w:t xml:space="preserve"> 3GPP should strive for more inclusive and neutral language, even if the related terminology is not explicitly listed below. Some examples can be found here: https://en.wikipedia.org/wiki/Gender-neutral_language.</w:t>
      </w:r>
    </w:p>
    <w:p w14:paraId="73699D00" w14:textId="77777777" w:rsidR="00C5536D" w:rsidRDefault="00C5536D" w:rsidP="00C5536D">
      <w:r>
        <w:t>If delegates feel offended by certain additional terminology in 3GPP specs or by other means of how 3GPP conducts its work, then the delegate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35B8FBA4" w14:textId="77777777" w:rsidR="00C5536D" w:rsidRDefault="00C5536D" w:rsidP="00C5536D">
      <w:r>
        <w:t xml:space="preserve">3GPP delegates and groups shall avoid use of language or pronunciation of 3GPP defined abbreviations in a way that may cause offense in all standards, </w:t>
      </w:r>
      <w:proofErr w:type="gramStart"/>
      <w:r>
        <w:t>verbal</w:t>
      </w:r>
      <w:proofErr w:type="gramEnd"/>
      <w:r>
        <w:t xml:space="preserve"> and written communications.  For abbreviations where such mispronunciation has become common place in wider industry usage, it may be necessary for 3GPP to consider replacing such abbreviations with alternatives that cannot be used in such a way as to cause offense. For example, the abbreviation GPSI should be pronounced in single letters, i.e. G-P-S-I.</w:t>
      </w:r>
    </w:p>
    <w:p w14:paraId="149A9920" w14:textId="77777777" w:rsidR="00C5536D" w:rsidRDefault="00C5536D" w:rsidP="00C5536D">
      <w:r>
        <w:t> </w:t>
      </w:r>
    </w:p>
    <w:p w14:paraId="09F10C3D" w14:textId="77777777" w:rsidR="00C5536D" w:rsidRDefault="00C5536D" w:rsidP="00C5536D">
      <w:r>
        <w:t>3. Actions:</w:t>
      </w:r>
    </w:p>
    <w:p w14:paraId="7F6F28B1" w14:textId="77777777" w:rsidR="00C5536D" w:rsidRDefault="00C5536D" w:rsidP="00C5536D">
      <w:r>
        <w:t>To</w:t>
      </w:r>
      <w:r>
        <w:tab/>
        <w:t>SA WG1, SA WG2, SA WG3, SA WG4, SA WG5, SA WG6, RAN WG1, RAN WG2, RAN WG3, RAN WG4, RAN WG5, CT WG1, CT WG3, CT WG4, CT WG6</w:t>
      </w:r>
    </w:p>
    <w:p w14:paraId="667918C4" w14:textId="77777777" w:rsidR="00C5536D" w:rsidRDefault="00C5536D" w:rsidP="00C5536D">
      <w:r>
        <w:t xml:space="preserve">ACTION:  </w:t>
      </w:r>
    </w:p>
    <w:p w14:paraId="4EB80AD1" w14:textId="77777777" w:rsidR="00C5536D" w:rsidRDefault="00C5536D" w:rsidP="00C5536D">
      <w:r>
        <w:t xml:space="preserve">Please take the above decision into account and take the following actions: </w:t>
      </w:r>
    </w:p>
    <w:p w14:paraId="0583D82F" w14:textId="77777777" w:rsidR="00C5536D" w:rsidRDefault="00C5536D" w:rsidP="00C5536D">
      <w:r>
        <w:t>1)</w:t>
      </w:r>
      <w:r>
        <w:tab/>
        <w:t xml:space="preserve"> Strictly avoid the use of non-inclusive terms in all-new 3GPP documents (including TS, TR, SID, WID, LS).</w:t>
      </w:r>
    </w:p>
    <w:p w14:paraId="2E0937E6" w14:textId="77777777" w:rsidR="00C5536D" w:rsidRDefault="00C5536D" w:rsidP="00C5536D">
      <w:r>
        <w:t>2)</w:t>
      </w:r>
      <w:r>
        <w:tab/>
        <w:t xml:space="preserve"> Replace the non-inclusive terms used in all relevant 3GPP specifications per the updated 3GPP drafting rules.</w:t>
      </w:r>
    </w:p>
    <w:p w14:paraId="32B24E91" w14:textId="77777777" w:rsidR="00C5536D" w:rsidRDefault="00C5536D" w:rsidP="00C5536D">
      <w:r>
        <w:t xml:space="preserve">3) </w:t>
      </w:r>
      <w:r>
        <w:tab/>
        <w:t>WG Chairs are requested to follow the following process for non-inclusive term replacement in the existing 3GPP specifications:</w:t>
      </w:r>
    </w:p>
    <w:p w14:paraId="7D7CEC9C" w14:textId="77777777" w:rsidR="00C5536D" w:rsidRDefault="00C5536D" w:rsidP="00C5536D">
      <w:r>
        <w:t>a.</w:t>
      </w:r>
      <w:r>
        <w:tab/>
        <w:t>The changes shall be applied to 3GPP Technical Specifications and 3GPP Technical Reports.</w:t>
      </w:r>
    </w:p>
    <w:p w14:paraId="3C8E1801" w14:textId="77777777" w:rsidR="00C5536D" w:rsidRDefault="00C5536D" w:rsidP="00C5536D">
      <w:r>
        <w:t>b.</w:t>
      </w:r>
      <w:r>
        <w:tab/>
        <w:t>The changes shall in a first step be applied from Rel-17 onwards.</w:t>
      </w:r>
    </w:p>
    <w:p w14:paraId="323BB79B" w14:textId="77777777" w:rsidR="00C5536D" w:rsidRDefault="00C5536D" w:rsidP="00C5536D">
      <w:r>
        <w:t>c.</w:t>
      </w:r>
      <w:r>
        <w:tab/>
        <w:t>The changes shall only be done if they are of a purely editorial nature and do not lead to any backward incompatibility. These CRs should not include any further editorial changes.</w:t>
      </w:r>
    </w:p>
    <w:p w14:paraId="37FF7599" w14:textId="77777777" w:rsidR="00C5536D" w:rsidRDefault="00C5536D" w:rsidP="00C5536D">
      <w:r>
        <w:t>d.</w:t>
      </w:r>
      <w:r>
        <w:tab/>
        <w:t>WG chairs shall request rapporteurs and MCC to check their specs as to whether the non-inclusive terminology is used therein.</w:t>
      </w:r>
    </w:p>
    <w:p w14:paraId="5E4F4293" w14:textId="77777777" w:rsidR="00C5536D" w:rsidRDefault="00C5536D" w:rsidP="00C5536D">
      <w:r>
        <w:t>e.</w:t>
      </w:r>
      <w:r>
        <w:tab/>
        <w:t>The MCC of a WG  together with the specification rapporteurs should come up with related CRs to the affected specifications. The CRs should be issued under TEI17 and the CR title should start with “Inclusive language review”. If terms are used in multiple specifications (possibly in different working groups), then the related rapporteurs and MCCs should coordinate to align the replacement terms.</w:t>
      </w:r>
    </w:p>
    <w:p w14:paraId="21B9F2FF" w14:textId="77777777" w:rsidR="00C5536D" w:rsidRDefault="00C5536D" w:rsidP="00C5536D">
      <w:r>
        <w:t>4)</w:t>
      </w:r>
      <w:r>
        <w:tab/>
        <w:t xml:space="preserve"> Related CRs against already existing Rel-17 specifications should be submitted for approval at plenary (after WG agreement) in separate CR packs at the March 2021 TSGs meetings, except where coordination with external organizations is required.</w:t>
      </w:r>
    </w:p>
    <w:p w14:paraId="75ABE232" w14:textId="77777777" w:rsidR="00C5536D" w:rsidRDefault="00C5536D" w:rsidP="00C5536D">
      <w:r>
        <w:t xml:space="preserve">5) </w:t>
      </w:r>
      <w:r>
        <w:tab/>
        <w:t>Rel-17 specifications which are created after March 2021 should be updated per the updated 3GPP drafting rules at their creation in separate CR packs.</w:t>
      </w:r>
    </w:p>
    <w:p w14:paraId="5E1195E4" w14:textId="77777777" w:rsidR="00C5536D" w:rsidRDefault="00C5536D" w:rsidP="00C5536D">
      <w:pPr>
        <w:rPr>
          <w:rFonts w:ascii="Arial" w:hAnsi="Arial" w:cs="Arial"/>
          <w:b/>
        </w:rPr>
      </w:pPr>
      <w:r>
        <w:rPr>
          <w:rFonts w:ascii="Arial" w:hAnsi="Arial" w:cs="Arial"/>
          <w:b/>
        </w:rPr>
        <w:t xml:space="preserve">Discussion: </w:t>
      </w:r>
    </w:p>
    <w:p w14:paraId="63B0443C" w14:textId="77777777" w:rsidR="00C5536D" w:rsidRDefault="00C5536D" w:rsidP="00C5536D">
      <w:r>
        <w:t>The chair presented the LS available as S6-210015 during the opening call.</w:t>
      </w:r>
    </w:p>
    <w:p w14:paraId="7C36AE06" w14:textId="77777777" w:rsidR="00C5536D" w:rsidRDefault="00C5536D" w:rsidP="00C5536D">
      <w:r>
        <w:t>Motorola Solutions indicated support for this action, and that they had already started the work on this with regard to TS 23.379.</w:t>
      </w:r>
    </w:p>
    <w:p w14:paraId="58BF2286" w14:textId="77777777" w:rsidR="00C5536D" w:rsidRDefault="00C5536D" w:rsidP="00C5536D">
      <w:r>
        <w:t>One2many pointed out that there had been some related discussion within ETSI, about avoiding "sexist" words like chairman, man-month etc.</w:t>
      </w:r>
    </w:p>
    <w:p w14:paraId="379C62BF" w14:textId="77777777" w:rsidR="00C5536D" w:rsidRDefault="00C5536D" w:rsidP="00C5536D">
      <w:r>
        <w:lastRenderedPageBreak/>
        <w:t>The SA6 accepted to take on board the related activity.</w:t>
      </w:r>
    </w:p>
    <w:p w14:paraId="0584FAB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7408" w14:textId="77777777" w:rsidR="00C5536D" w:rsidRDefault="00C5536D" w:rsidP="00C5536D">
      <w:pPr>
        <w:rPr>
          <w:rFonts w:ascii="Arial" w:hAnsi="Arial" w:cs="Arial"/>
          <w:b/>
          <w:sz w:val="24"/>
        </w:rPr>
      </w:pPr>
      <w:r>
        <w:rPr>
          <w:rFonts w:ascii="Arial" w:hAnsi="Arial" w:cs="Arial"/>
          <w:b/>
          <w:color w:val="0000FF"/>
          <w:sz w:val="24"/>
        </w:rPr>
        <w:t>S6-210007</w:t>
      </w:r>
      <w:r>
        <w:rPr>
          <w:rFonts w:ascii="Arial" w:hAnsi="Arial" w:cs="Arial"/>
          <w:b/>
          <w:color w:val="0000FF"/>
          <w:sz w:val="24"/>
        </w:rPr>
        <w:tab/>
      </w:r>
      <w:r>
        <w:rPr>
          <w:rFonts w:ascii="Arial" w:hAnsi="Arial" w:cs="Arial"/>
          <w:b/>
          <w:sz w:val="24"/>
        </w:rPr>
        <w:t>Reply LS on Service Layer aspects for 5G MBS</w:t>
      </w:r>
    </w:p>
    <w:p w14:paraId="08D7352B"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S4-201586, to SA2, cc SA6</w:t>
      </w:r>
      <w:r>
        <w:rPr>
          <w:i/>
        </w:rPr>
        <w:br/>
      </w:r>
      <w:r>
        <w:rPr>
          <w:i/>
        </w:rPr>
        <w:tab/>
      </w:r>
      <w:r>
        <w:rPr>
          <w:i/>
        </w:rPr>
        <w:tab/>
      </w:r>
      <w:r>
        <w:rPr>
          <w:i/>
        </w:rPr>
        <w:tab/>
      </w:r>
      <w:r>
        <w:rPr>
          <w:i/>
        </w:rPr>
        <w:tab/>
      </w:r>
      <w:r>
        <w:rPr>
          <w:i/>
        </w:rPr>
        <w:tab/>
        <w:t>Source: SA4</w:t>
      </w:r>
    </w:p>
    <w:p w14:paraId="431F796E" w14:textId="77777777" w:rsidR="00C5536D" w:rsidRDefault="00C5536D" w:rsidP="00C5536D">
      <w:pPr>
        <w:rPr>
          <w:rFonts w:ascii="Arial" w:hAnsi="Arial" w:cs="Arial"/>
          <w:b/>
        </w:rPr>
      </w:pPr>
      <w:r>
        <w:rPr>
          <w:rFonts w:ascii="Arial" w:hAnsi="Arial" w:cs="Arial"/>
          <w:b/>
        </w:rPr>
        <w:t xml:space="preserve">Abstract: </w:t>
      </w:r>
    </w:p>
    <w:p w14:paraId="29823D64" w14:textId="77777777" w:rsidR="00C5536D" w:rsidRDefault="00C5536D" w:rsidP="00C5536D">
      <w:r>
        <w:t xml:space="preserve">1. </w:t>
      </w:r>
      <w:r>
        <w:tab/>
        <w:t>Overall description</w:t>
      </w:r>
    </w:p>
    <w:p w14:paraId="0479E34C" w14:textId="77777777" w:rsidR="00C5536D" w:rsidRDefault="00C5536D" w:rsidP="00C5536D">
      <w:r>
        <w:t>SA4 thanks SA2 for their LS on Service Layer Aspects for 5MBS. SA4 is already studying potential Multicast extensions for the 5G Media Streaming Architecture within the FS_5GMS_Multicast study item. We understand that 5MBS may also be used independently from the 5G Media Streaming Architecture (5GMSA).</w:t>
      </w:r>
    </w:p>
    <w:p w14:paraId="53119667" w14:textId="77777777" w:rsidR="00C5536D" w:rsidRDefault="00C5536D" w:rsidP="00C5536D">
      <w:r>
        <w:t>SA4 would like to provide the following feedback:</w:t>
      </w:r>
    </w:p>
    <w:p w14:paraId="64C3C54F" w14:textId="77777777" w:rsidR="00C5536D" w:rsidRDefault="00C5536D" w:rsidP="00C5536D">
      <w:r>
        <w:t>SA2 assumes that the 5G service layer functionality for MBS is in scope of SA4 work.</w:t>
      </w:r>
    </w:p>
    <w:p w14:paraId="45754403" w14:textId="77777777" w:rsidR="00C5536D" w:rsidRDefault="00C5536D" w:rsidP="00C5536D">
      <w:r>
        <w:t>SA4 concur with your assumption that the service layer functionality for 5G MBS is in scope of SA4. SA4 has already started identifying the functional mapping of BM-SC functions and xMB interfaces to the new MBSF entities (MBSF-C and MBSF-U).</w:t>
      </w:r>
    </w:p>
    <w:p w14:paraId="3EBEF88A" w14:textId="77777777" w:rsidR="00C5536D" w:rsidRDefault="00C5536D" w:rsidP="00C5536D">
      <w:r>
        <w:t>…</w:t>
      </w:r>
      <w:proofErr w:type="gramStart"/>
      <w:r>
        <w:t>therefore</w:t>
      </w:r>
      <w:proofErr w:type="gramEnd"/>
      <w:r>
        <w:t xml:space="preserve"> SA2 would like to seek coordination with SA4 regarding the standardisation of a framework to enable media processing for 5MBS services and related interactions between MBSF-C and MBSF-U. Solution #33 in the TR contains not yet agreed proposals for such a framework.</w:t>
      </w:r>
      <w:r>
        <w:tab/>
      </w:r>
    </w:p>
    <w:p w14:paraId="3F518A9E" w14:textId="77777777" w:rsidR="00C5536D" w:rsidRDefault="00C5536D" w:rsidP="00C5536D">
      <w:r>
        <w:t>SA4 has started the discussions around the MBSF-U functionality and its configuration from an API invoker side. The currently agreed SA4 architecture assumptions are in the attached TDoc. It is assumed that existing BM-SC user plane functions relating to multicast/broadcast delivery and the related xMB-U ingest protocols are evolved into the MBSF-U. Since SA4 is responsible for the definition of the BM-SC function and the xMB interface, SA4 proposes to specify the MBSF-U and MBSF-C functions and the Nmbsu interface with inputs from SA2. Does SA2 concur with this proposal?</w:t>
      </w:r>
    </w:p>
    <w:p w14:paraId="363FA9FD" w14:textId="77777777" w:rsidR="00C5536D" w:rsidRDefault="00C5536D" w:rsidP="00C5536D">
      <w:r>
        <w:t>SA4 has also identified several issues which would benefit from SA2 input:</w:t>
      </w:r>
    </w:p>
    <w:p w14:paraId="4369198A" w14:textId="77777777" w:rsidR="00C5536D" w:rsidRDefault="00C5536D" w:rsidP="00C5536D">
      <w:r>
        <w:t xml:space="preserve">1. </w:t>
      </w:r>
      <w:r>
        <w:tab/>
        <w:t xml:space="preserve">For the MBSF-U design (in particular the Nmbsu definition) SA4 would need to know the MB-UPF ingest options and configuration parameters. From TR 23.757, N6 appears to offer two transport options, either direct IP Multicast or a unicast tunnel (MB2-U). Is this assumption correct? </w:t>
      </w:r>
    </w:p>
    <w:p w14:paraId="320599AD" w14:textId="77777777" w:rsidR="00C5536D" w:rsidRDefault="00C5536D" w:rsidP="00C5536D">
      <w:r>
        <w:t>2.</w:t>
      </w:r>
      <w:r>
        <w:tab/>
        <w:t xml:space="preserve"> Regarding Configuration 1, Figure A.3.2-2, TR 23.757: Can an Application Function in any external Data Network publish data directly into the MB-UPF via N6/MB2-U? Or is Configuration 1 limited to Mission Critical Services / GCS?</w:t>
      </w:r>
    </w:p>
    <w:p w14:paraId="1BE553D2" w14:textId="77777777" w:rsidR="00C5536D" w:rsidRDefault="00C5536D" w:rsidP="00C5536D">
      <w:r>
        <w:t>3.</w:t>
      </w:r>
      <w:r>
        <w:tab/>
        <w:t xml:space="preserve">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p w14:paraId="47CD6E30" w14:textId="77777777" w:rsidR="00C5536D" w:rsidRDefault="00C5536D" w:rsidP="00C5536D">
      <w:r>
        <w:t>4.</w:t>
      </w:r>
      <w:r>
        <w:tab/>
        <w:t xml:space="preserve"> For Nmbsu, SA4 proposes that interface Nmbsu follows the SBA design principles (i.e. following HTTP REST principles), re-using semantics, </w:t>
      </w:r>
      <w:proofErr w:type="gramStart"/>
      <w:r>
        <w:t>concepts</w:t>
      </w:r>
      <w:proofErr w:type="gramEnd"/>
      <w:r>
        <w:t xml:space="preserve"> and properties from xMB-C. Can SA2 confirm this assumption? </w:t>
      </w:r>
    </w:p>
    <w:p w14:paraId="2F090B8B" w14:textId="77777777" w:rsidR="00C5536D" w:rsidRDefault="00C5536D" w:rsidP="00C5536D">
      <w:r>
        <w:t xml:space="preserve">In addition, SA4 </w:t>
      </w:r>
      <w:proofErr w:type="gramStart"/>
      <w:r>
        <w:t>would to</w:t>
      </w:r>
      <w:proofErr w:type="gramEnd"/>
      <w:r>
        <w:t xml:space="preserve"> provide the following feedback:</w:t>
      </w:r>
    </w:p>
    <w:p w14:paraId="090CA0C0" w14:textId="77777777" w:rsidR="00C5536D" w:rsidRDefault="00C5536D" w:rsidP="00C5536D">
      <w:r>
        <w:t xml:space="preserve"> • </w:t>
      </w:r>
      <w:r>
        <w:tab/>
        <w:t>SA2’s converged architecture depicts only a single AF function handling both control plane and user plane interactions. During our recent joint conference call with SA2 FS_MBS experts it was clarified that the AF can also support the separation of control plane and user plane aspects (like the split between 5GMS AF and 5GMS AS). SA4 kindly asks SA2 to add a note into the final TS that an AF can also support the split of control/user plane.</w:t>
      </w:r>
    </w:p>
    <w:p w14:paraId="447FA3A4" w14:textId="77777777" w:rsidR="00C5536D" w:rsidRDefault="00C5536D" w:rsidP="00C5536D">
      <w:r>
        <w:t xml:space="preserve"> • </w:t>
      </w:r>
      <w:r>
        <w:tab/>
        <w:t>SA4 has frequent conference calls to progress the work between formal e-meetings. SA4 may invite SA2 delegates to join such conference call to discuss this matter further.</w:t>
      </w:r>
    </w:p>
    <w:p w14:paraId="6FB5A5C3" w14:textId="77777777" w:rsidR="00C5536D" w:rsidRDefault="00C5536D" w:rsidP="00C5536D">
      <w:r>
        <w:t xml:space="preserve">2. </w:t>
      </w:r>
      <w:r>
        <w:tab/>
        <w:t>Actions</w:t>
      </w:r>
    </w:p>
    <w:p w14:paraId="26A52C38" w14:textId="77777777" w:rsidR="00C5536D" w:rsidRDefault="00C5536D" w:rsidP="00C5536D">
      <w:r>
        <w:lastRenderedPageBreak/>
        <w:t xml:space="preserve">To SA2 </w:t>
      </w:r>
    </w:p>
    <w:p w14:paraId="299E15EB" w14:textId="77777777" w:rsidR="00C5536D" w:rsidRDefault="00C5536D" w:rsidP="00C5536D">
      <w:r>
        <w:t xml:space="preserve">ACTION: </w:t>
      </w:r>
      <w:r>
        <w:tab/>
        <w:t xml:space="preserve">SA4 kindly asks SA2 to </w:t>
      </w:r>
    </w:p>
    <w:p w14:paraId="30BBAD57" w14:textId="77777777" w:rsidR="00C5536D" w:rsidRDefault="00C5536D" w:rsidP="00C5536D">
      <w:r>
        <w:t>o</w:t>
      </w:r>
      <w:r>
        <w:tab/>
        <w:t xml:space="preserve">Inform SA4 once the 5G MBS reference architecture is </w:t>
      </w:r>
      <w:proofErr w:type="gramStart"/>
      <w:r>
        <w:t>stable;</w:t>
      </w:r>
      <w:proofErr w:type="gramEnd"/>
    </w:p>
    <w:p w14:paraId="2AF5BBB2" w14:textId="77777777" w:rsidR="00C5536D" w:rsidRDefault="00C5536D" w:rsidP="00C5536D">
      <w:r>
        <w:t xml:space="preserve"> - Add a Note to your 5MBS Technical Specification that the AF can also support the separation of control plane and user </w:t>
      </w:r>
      <w:proofErr w:type="gramStart"/>
      <w:r>
        <w:t>plane;</w:t>
      </w:r>
      <w:proofErr w:type="gramEnd"/>
    </w:p>
    <w:p w14:paraId="302E7461" w14:textId="77777777" w:rsidR="00C5536D" w:rsidRDefault="00C5536D" w:rsidP="00C5536D">
      <w:r>
        <w:t xml:space="preserve"> - Confirm that SA4 will define the detailed MBSF functions (MBSF-C and MBSF-U entities) as well as the Nmbsu </w:t>
      </w:r>
      <w:proofErr w:type="gramStart"/>
      <w:r>
        <w:t>Interface;</w:t>
      </w:r>
      <w:proofErr w:type="gramEnd"/>
    </w:p>
    <w:p w14:paraId="0133897B" w14:textId="77777777" w:rsidR="00C5536D" w:rsidRDefault="00C5536D" w:rsidP="00C5536D">
      <w:r>
        <w:t xml:space="preserve"> - </w:t>
      </w:r>
      <w:r>
        <w:tab/>
        <w:t xml:space="preserve">Provide information on the N6 transport </w:t>
      </w:r>
      <w:proofErr w:type="gramStart"/>
      <w:r>
        <w:t>options;</w:t>
      </w:r>
      <w:proofErr w:type="gramEnd"/>
    </w:p>
    <w:p w14:paraId="312DD7CD" w14:textId="77777777" w:rsidR="00C5536D" w:rsidRDefault="00C5536D" w:rsidP="00C5536D">
      <w:r>
        <w:t>o</w:t>
      </w:r>
      <w:r>
        <w:tab/>
        <w:t xml:space="preserve">Provide information on whether an IP Multicast stream can be sourced from an external </w:t>
      </w:r>
      <w:proofErr w:type="gramStart"/>
      <w:r>
        <w:t>AF;</w:t>
      </w:r>
      <w:proofErr w:type="gramEnd"/>
    </w:p>
    <w:p w14:paraId="46BC9C14" w14:textId="77777777" w:rsidR="00C5536D" w:rsidRDefault="00C5536D" w:rsidP="00C5536D">
      <w:r>
        <w:t xml:space="preserve"> - </w:t>
      </w:r>
      <w:r>
        <w:tab/>
        <w:t xml:space="preserve">Provide information on SYNC and / or RoHC in the </w:t>
      </w:r>
      <w:proofErr w:type="gramStart"/>
      <w:r>
        <w:t>MBSF;</w:t>
      </w:r>
      <w:proofErr w:type="gramEnd"/>
    </w:p>
    <w:p w14:paraId="4CBC90FB" w14:textId="77777777" w:rsidR="00C5536D" w:rsidRDefault="00C5536D" w:rsidP="00C5536D">
      <w:r>
        <w:t xml:space="preserve"> - </w:t>
      </w:r>
      <w:r>
        <w:tab/>
        <w:t>Provide feedback on the SBA-based design assumption for Nmbsu.</w:t>
      </w:r>
    </w:p>
    <w:p w14:paraId="7912C9F1" w14:textId="77777777" w:rsidR="00C5536D" w:rsidRDefault="00C5536D" w:rsidP="00C5536D">
      <w:pPr>
        <w:rPr>
          <w:rFonts w:ascii="Arial" w:hAnsi="Arial" w:cs="Arial"/>
          <w:b/>
        </w:rPr>
      </w:pPr>
      <w:r>
        <w:rPr>
          <w:rFonts w:ascii="Arial" w:hAnsi="Arial" w:cs="Arial"/>
          <w:b/>
        </w:rPr>
        <w:t xml:space="preserve">Discussion: </w:t>
      </w:r>
    </w:p>
    <w:p w14:paraId="60DA1DCE" w14:textId="77777777" w:rsidR="00C5536D" w:rsidRDefault="00C5536D" w:rsidP="00C5536D">
      <w:r>
        <w:t>Ericsson presented the LS available as S6-210007 during the opening call.</w:t>
      </w:r>
    </w:p>
    <w:p w14:paraId="2AB66066" w14:textId="77777777" w:rsidR="00C5536D" w:rsidRDefault="00C5536D" w:rsidP="00C5536D">
      <w:r>
        <w:t>Motorola Solutions made a remark that they would like 4G aspects to be carried over to 5G.</w:t>
      </w:r>
    </w:p>
    <w:p w14:paraId="319CE67F" w14:textId="77777777" w:rsidR="00C5536D" w:rsidRDefault="00C5536D" w:rsidP="00C5536D">
      <w:r>
        <w:t>Ericsson suggested just to keep an eye on the developments related to this.</w:t>
      </w:r>
    </w:p>
    <w:p w14:paraId="6B436DE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B1F1E" w14:textId="77777777" w:rsidR="00C5536D" w:rsidRDefault="00C5536D" w:rsidP="00C5536D">
      <w:pPr>
        <w:rPr>
          <w:rFonts w:ascii="Arial" w:hAnsi="Arial" w:cs="Arial"/>
          <w:b/>
          <w:sz w:val="24"/>
        </w:rPr>
      </w:pPr>
      <w:r>
        <w:rPr>
          <w:rFonts w:ascii="Arial" w:hAnsi="Arial" w:cs="Arial"/>
          <w:b/>
          <w:color w:val="0000FF"/>
          <w:sz w:val="24"/>
        </w:rPr>
        <w:t>S6-210008</w:t>
      </w:r>
      <w:r>
        <w:rPr>
          <w:rFonts w:ascii="Arial" w:hAnsi="Arial" w:cs="Arial"/>
          <w:b/>
          <w:color w:val="0000FF"/>
          <w:sz w:val="24"/>
        </w:rPr>
        <w:tab/>
      </w:r>
      <w:r>
        <w:rPr>
          <w:rFonts w:ascii="Arial" w:hAnsi="Arial" w:cs="Arial"/>
          <w:b/>
          <w:sz w:val="24"/>
        </w:rPr>
        <w:t>NGMN 5G End-to-End Architecture Framework (Phase-3)</w:t>
      </w:r>
    </w:p>
    <w:p w14:paraId="35457560" w14:textId="77777777" w:rsidR="00C5536D" w:rsidRDefault="00C5536D" w:rsidP="00C5536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201117, to -, cc -</w:t>
      </w:r>
      <w:r>
        <w:rPr>
          <w:i/>
        </w:rPr>
        <w:br/>
      </w:r>
      <w:r>
        <w:rPr>
          <w:i/>
        </w:rPr>
        <w:tab/>
      </w:r>
      <w:r>
        <w:rPr>
          <w:i/>
        </w:rPr>
        <w:tab/>
      </w:r>
      <w:r>
        <w:rPr>
          <w:i/>
        </w:rPr>
        <w:tab/>
      </w:r>
      <w:r>
        <w:rPr>
          <w:i/>
        </w:rPr>
        <w:tab/>
      </w:r>
      <w:r>
        <w:rPr>
          <w:i/>
        </w:rPr>
        <w:tab/>
        <w:t>Source: NGMN Alliance Project P1 E2E Architecture Framework</w:t>
      </w:r>
    </w:p>
    <w:p w14:paraId="44B4B58C" w14:textId="77777777" w:rsidR="00C5536D" w:rsidRDefault="00C5536D" w:rsidP="00C5536D">
      <w:pPr>
        <w:rPr>
          <w:rFonts w:ascii="Arial" w:hAnsi="Arial" w:cs="Arial"/>
          <w:b/>
        </w:rPr>
      </w:pPr>
      <w:r>
        <w:rPr>
          <w:rFonts w:ascii="Arial" w:hAnsi="Arial" w:cs="Arial"/>
          <w:b/>
        </w:rPr>
        <w:t xml:space="preserve">Abstract: </w:t>
      </w:r>
    </w:p>
    <w:p w14:paraId="63A5953F" w14:textId="77777777" w:rsidR="00C5536D" w:rsidRDefault="00C5536D" w:rsidP="00C5536D">
      <w:r>
        <w:t>1. About the NGMN Alliance</w:t>
      </w:r>
    </w:p>
    <w:p w14:paraId="625B8679" w14:textId="77777777" w:rsidR="00C5536D" w:rsidRDefault="00C5536D" w:rsidP="00C5536D">
      <w:r>
        <w:t>The NGMN Alliance is an industry organization of leading world-wide Telecom Operators, Vendors and Research Institutes (see www.ngmn.org)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and successful co-operations with other industry organisations.</w:t>
      </w:r>
    </w:p>
    <w:p w14:paraId="6C42C212" w14:textId="77777777" w:rsidR="00C5536D" w:rsidRDefault="00C5536D" w:rsidP="00C5536D">
      <w:r>
        <w:t xml:space="preserve">2. NGMN 5G Work-Programme, Requirements and Architecture </w:t>
      </w:r>
    </w:p>
    <w:p w14:paraId="581C1EE1" w14:textId="77777777" w:rsidR="00C5536D" w:rsidRDefault="00C5536D" w:rsidP="00C5536D">
      <w:r>
        <w:t>The third version of the NGMN End-to-End Architecture Framework, builds on the end-to-end 5G system envisioned in the first 5G White Paper (2015), and subsequently advanced in the second version of the 5G White Paper (2020), which supports the standardization and subsequent availability of the next phase of 5G.</w:t>
      </w:r>
    </w:p>
    <w:p w14:paraId="49D97EC5" w14:textId="77777777" w:rsidR="00C5536D" w:rsidRDefault="00C5536D" w:rsidP="00C5536D">
      <w:r>
        <w:t>3. Intention of the LS and required actions</w:t>
      </w:r>
    </w:p>
    <w:p w14:paraId="37E12E06" w14:textId="77777777" w:rsidR="00C5536D" w:rsidRDefault="00C5536D" w:rsidP="00C5536D">
      <w:r>
        <w:t>NGMN is pleased to inform the recipient of this liaison statement for information sharing on the NGMN 5G End-to-End Architecture Framework (Phase-3) that includes requirements together with considerations and concepts emerging in the industry. This builds on the themes described in NGMN 5G End-to-End Architecture Framework (Phase-2) that was published in 2019 and shared subsequently.</w:t>
      </w:r>
    </w:p>
    <w:p w14:paraId="54AF6994" w14:textId="77777777" w:rsidR="00C5536D" w:rsidRDefault="00C5536D" w:rsidP="00C5536D">
      <w:r>
        <w:t>The topics of interest the NGMN 5G End-to-End Architecture Framework (Phase-3) include:</w:t>
      </w:r>
    </w:p>
    <w:p w14:paraId="687244F4" w14:textId="77777777" w:rsidR="00C5536D" w:rsidRDefault="00C5536D" w:rsidP="00C5536D">
      <w:r>
        <w:t xml:space="preserve">The new topics and advancements of interest include: </w:t>
      </w:r>
    </w:p>
    <w:p w14:paraId="02CC3DF4" w14:textId="77777777" w:rsidR="00C5536D" w:rsidRDefault="00C5536D" w:rsidP="00C5536D">
      <w:r>
        <w:t xml:space="preserve"> </w:t>
      </w:r>
      <w:r>
        <w:sym w:font="Times New Roman" w:char="F0D8"/>
      </w:r>
      <w:r>
        <w:t xml:space="preserve"> </w:t>
      </w:r>
      <w:r>
        <w:tab/>
        <w:t>Autonomic Networking</w:t>
      </w:r>
    </w:p>
    <w:p w14:paraId="70717009" w14:textId="77777777" w:rsidR="00C5536D" w:rsidRDefault="00C5536D" w:rsidP="00C5536D">
      <w:r>
        <w:lastRenderedPageBreak/>
        <w:t xml:space="preserve"> </w:t>
      </w:r>
      <w:r>
        <w:sym w:font="Times New Roman" w:char="F0D8"/>
      </w:r>
      <w:r>
        <w:t xml:space="preserve"> </w:t>
      </w:r>
      <w:r>
        <w:tab/>
        <w:t>Network Data Layer</w:t>
      </w:r>
    </w:p>
    <w:p w14:paraId="4AE40487" w14:textId="77777777" w:rsidR="00C5536D" w:rsidRDefault="00C5536D" w:rsidP="00C5536D">
      <w:r>
        <w:t xml:space="preserve"> </w:t>
      </w:r>
      <w:r>
        <w:sym w:font="Times New Roman" w:char="F0D8"/>
      </w:r>
      <w:r>
        <w:t xml:space="preserve"> </w:t>
      </w:r>
      <w:r>
        <w:tab/>
        <w:t>Artificial Intelligence and Machine Learning</w:t>
      </w:r>
    </w:p>
    <w:p w14:paraId="288E982B" w14:textId="77777777" w:rsidR="00C5536D" w:rsidRDefault="00C5536D" w:rsidP="00C5536D">
      <w:r>
        <w:t xml:space="preserve"> </w:t>
      </w:r>
      <w:r>
        <w:sym w:font="Times New Roman" w:char="F0D8"/>
      </w:r>
      <w:r>
        <w:t xml:space="preserve"> </w:t>
      </w:r>
      <w:r>
        <w:tab/>
        <w:t>Virtualization in the Radio Access Network</w:t>
      </w:r>
    </w:p>
    <w:p w14:paraId="01707D65" w14:textId="77777777" w:rsidR="00C5536D" w:rsidRDefault="00C5536D" w:rsidP="00C5536D">
      <w:r>
        <w:t xml:space="preserve"> </w:t>
      </w:r>
      <w:r>
        <w:sym w:font="Times New Roman" w:char="F0D8"/>
      </w:r>
      <w:r>
        <w:t xml:space="preserve"> </w:t>
      </w:r>
      <w:r>
        <w:tab/>
        <w:t>Multi-access Edge Computing</w:t>
      </w:r>
    </w:p>
    <w:p w14:paraId="53874203" w14:textId="77777777" w:rsidR="00C5536D" w:rsidRDefault="00C5536D" w:rsidP="00C5536D">
      <w:r>
        <w:t xml:space="preserve"> </w:t>
      </w:r>
      <w:r>
        <w:sym w:font="Times New Roman" w:char="F0D8"/>
      </w:r>
      <w:r>
        <w:t xml:space="preserve"> </w:t>
      </w:r>
      <w:r>
        <w:tab/>
        <w:t>Distributed Ledger Technology</w:t>
      </w:r>
    </w:p>
    <w:p w14:paraId="06FC6162" w14:textId="77777777" w:rsidR="00C5536D" w:rsidRDefault="00C5536D" w:rsidP="00C5536D">
      <w:r>
        <w:t xml:space="preserve"> </w:t>
      </w:r>
      <w:r>
        <w:sym w:font="Times New Roman" w:char="F0D8"/>
      </w:r>
      <w:r>
        <w:t xml:space="preserve"> </w:t>
      </w:r>
      <w:r>
        <w:tab/>
        <w:t>Vertical Market</w:t>
      </w:r>
    </w:p>
    <w:p w14:paraId="1B30A7F3" w14:textId="77777777" w:rsidR="00C5536D" w:rsidRDefault="00C5536D" w:rsidP="00C5536D">
      <w:r>
        <w:t xml:space="preserve"> </w:t>
      </w:r>
      <w:r>
        <w:sym w:font="Times New Roman" w:char="F0D8"/>
      </w:r>
      <w:r>
        <w:t xml:space="preserve"> </w:t>
      </w:r>
      <w:r>
        <w:tab/>
        <w:t>End-to-End Security</w:t>
      </w:r>
    </w:p>
    <w:p w14:paraId="34A7C35C" w14:textId="77777777" w:rsidR="00C5536D" w:rsidRDefault="00C5536D" w:rsidP="00C5536D">
      <w:r>
        <w:t>This NGMN liaison is intended for information sharing in terms of the new topics that have been introduced in the attached document.</w:t>
      </w:r>
    </w:p>
    <w:p w14:paraId="22FE6F19" w14:textId="77777777" w:rsidR="00C5536D" w:rsidRDefault="00C5536D" w:rsidP="00C5536D">
      <w:r>
        <w:t>References</w:t>
      </w:r>
    </w:p>
    <w:p w14:paraId="15F8E149" w14:textId="77777777" w:rsidR="00C5536D" w:rsidRDefault="00C5536D" w:rsidP="00C5536D">
      <w:r>
        <w:t>NGMN 5G End-to-End Architecture Framework (Phase-3)</w:t>
      </w:r>
    </w:p>
    <w:p w14:paraId="07E760C6" w14:textId="77777777" w:rsidR="00C5536D" w:rsidRDefault="00C5536D" w:rsidP="00C5536D">
      <w:r>
        <w:t>Link: https://www.ngmn.org/wp-content/uploads/201117-NGMN_E2EArchFramework_v4.31.pdf</w:t>
      </w:r>
    </w:p>
    <w:p w14:paraId="527848B2" w14:textId="77777777" w:rsidR="00C5536D" w:rsidRDefault="00C5536D" w:rsidP="00C5536D">
      <w:pPr>
        <w:rPr>
          <w:rFonts w:ascii="Arial" w:hAnsi="Arial" w:cs="Arial"/>
          <w:b/>
        </w:rPr>
      </w:pPr>
      <w:r>
        <w:rPr>
          <w:rFonts w:ascii="Arial" w:hAnsi="Arial" w:cs="Arial"/>
          <w:b/>
        </w:rPr>
        <w:t xml:space="preserve">Discussion: </w:t>
      </w:r>
    </w:p>
    <w:p w14:paraId="6B89BA6A" w14:textId="77777777" w:rsidR="00C5536D" w:rsidRDefault="00C5536D" w:rsidP="00C5536D">
      <w:r>
        <w:t>The chair presented the LS available as S6-210008 during the opening call.</w:t>
      </w:r>
    </w:p>
    <w:p w14:paraId="1DC167F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E91DA" w14:textId="77777777" w:rsidR="00C5536D" w:rsidRDefault="00C5536D" w:rsidP="00C5536D">
      <w:pPr>
        <w:pStyle w:val="Heading3"/>
      </w:pPr>
      <w:bookmarkStart w:id="20" w:name="_Toc65060025"/>
      <w:bookmarkStart w:id="21" w:name="_Toc65060093"/>
      <w:r>
        <w:t>4.2</w:t>
      </w:r>
      <w:r>
        <w:tab/>
        <w:t>Outgoing LSs</w:t>
      </w:r>
      <w:bookmarkEnd w:id="20"/>
      <w:bookmarkEnd w:id="21"/>
    </w:p>
    <w:p w14:paraId="6CEE1C3A" w14:textId="77777777" w:rsidR="00C5536D" w:rsidRDefault="00C5536D" w:rsidP="00C5536D">
      <w:pPr>
        <w:rPr>
          <w:rFonts w:ascii="Arial" w:hAnsi="Arial" w:cs="Arial"/>
          <w:b/>
          <w:sz w:val="24"/>
        </w:rPr>
      </w:pPr>
      <w:r>
        <w:rPr>
          <w:rFonts w:ascii="Arial" w:hAnsi="Arial" w:cs="Arial"/>
          <w:b/>
          <w:color w:val="0000FF"/>
          <w:sz w:val="24"/>
        </w:rPr>
        <w:t>S6-210069</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14:paraId="05BDDA94"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 BDBOS, FirstNet, Police of the Netherlands</w:t>
      </w:r>
    </w:p>
    <w:p w14:paraId="5F771CD5" w14:textId="77777777" w:rsidR="00C5536D" w:rsidRDefault="00C5536D" w:rsidP="00C5536D">
      <w:pPr>
        <w:rPr>
          <w:color w:val="808080"/>
        </w:rPr>
      </w:pPr>
      <w:r>
        <w:rPr>
          <w:color w:val="808080"/>
        </w:rPr>
        <w:t>(Replaces S6-202007)</w:t>
      </w:r>
    </w:p>
    <w:p w14:paraId="7799F2A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E608E" w14:textId="77777777" w:rsidR="00C5536D" w:rsidRDefault="00C5536D" w:rsidP="00C5536D">
      <w:pPr>
        <w:rPr>
          <w:rFonts w:ascii="Arial" w:hAnsi="Arial" w:cs="Arial"/>
          <w:b/>
          <w:sz w:val="24"/>
        </w:rPr>
      </w:pPr>
      <w:r>
        <w:rPr>
          <w:rFonts w:ascii="Arial" w:hAnsi="Arial" w:cs="Arial"/>
          <w:b/>
          <w:color w:val="0000FF"/>
          <w:sz w:val="24"/>
        </w:rPr>
        <w:t>S6-210072</w:t>
      </w:r>
      <w:r>
        <w:rPr>
          <w:rFonts w:ascii="Arial" w:hAnsi="Arial" w:cs="Arial"/>
          <w:b/>
          <w:color w:val="0000FF"/>
          <w:sz w:val="24"/>
        </w:rPr>
        <w:tab/>
      </w:r>
      <w:r>
        <w:rPr>
          <w:rFonts w:ascii="Arial" w:hAnsi="Arial" w:cs="Arial"/>
          <w:b/>
          <w:sz w:val="24"/>
        </w:rPr>
        <w:t>Resolution to Plugtest issues passed to SA6 by CT1</w:t>
      </w:r>
    </w:p>
    <w:p w14:paraId="24CB25D8"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w:t>
      </w:r>
    </w:p>
    <w:p w14:paraId="2077856B" w14:textId="77777777" w:rsidR="00C5536D" w:rsidRDefault="00C5536D" w:rsidP="00C5536D">
      <w:pPr>
        <w:rPr>
          <w:rFonts w:ascii="Arial" w:hAnsi="Arial" w:cs="Arial"/>
          <w:b/>
        </w:rPr>
      </w:pPr>
      <w:r>
        <w:rPr>
          <w:rFonts w:ascii="Arial" w:hAnsi="Arial" w:cs="Arial"/>
          <w:b/>
        </w:rPr>
        <w:t xml:space="preserve">Abstract: </w:t>
      </w:r>
    </w:p>
    <w:p w14:paraId="24462B52" w14:textId="77777777" w:rsidR="00C5536D" w:rsidRDefault="00C5536D" w:rsidP="00C5536D">
      <w:r>
        <w:t>Discussion of SA6 actions arising from issues raised by ETSI Plugtests</w:t>
      </w:r>
    </w:p>
    <w:p w14:paraId="32F8AD46" w14:textId="77777777" w:rsidR="00C5536D" w:rsidRDefault="00C5536D" w:rsidP="00C5536D">
      <w:pPr>
        <w:rPr>
          <w:rFonts w:ascii="Arial" w:hAnsi="Arial" w:cs="Arial"/>
          <w:b/>
        </w:rPr>
      </w:pPr>
      <w:r>
        <w:rPr>
          <w:rFonts w:ascii="Arial" w:hAnsi="Arial" w:cs="Arial"/>
          <w:b/>
        </w:rPr>
        <w:t xml:space="preserve">Discussion: </w:t>
      </w:r>
    </w:p>
    <w:p w14:paraId="091C3106" w14:textId="77777777" w:rsidR="00C5536D" w:rsidRDefault="00C5536D" w:rsidP="00C5536D">
      <w:r>
        <w:t>Motorola Solutions presented the S6-210072 during the opening call. The discussion paper was related to the proposed outgoing LS S6-210077.</w:t>
      </w:r>
    </w:p>
    <w:p w14:paraId="1991577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86F4" w14:textId="77777777" w:rsidR="00C5536D" w:rsidRDefault="00C5536D" w:rsidP="00C5536D">
      <w:pPr>
        <w:rPr>
          <w:rFonts w:ascii="Arial" w:hAnsi="Arial" w:cs="Arial"/>
          <w:b/>
          <w:sz w:val="24"/>
        </w:rPr>
      </w:pPr>
      <w:r>
        <w:rPr>
          <w:rFonts w:ascii="Arial" w:hAnsi="Arial" w:cs="Arial"/>
          <w:b/>
          <w:color w:val="0000FF"/>
          <w:sz w:val="24"/>
        </w:rPr>
        <w:t>S6-210077</w:t>
      </w:r>
      <w:r>
        <w:rPr>
          <w:rFonts w:ascii="Arial" w:hAnsi="Arial" w:cs="Arial"/>
          <w:b/>
          <w:color w:val="0000FF"/>
          <w:sz w:val="24"/>
        </w:rPr>
        <w:tab/>
      </w:r>
      <w:r>
        <w:rPr>
          <w:rFonts w:ascii="Arial" w:hAnsi="Arial" w:cs="Arial"/>
          <w:b/>
          <w:sz w:val="24"/>
        </w:rPr>
        <w:t>LS on Plugtest issues</w:t>
      </w:r>
    </w:p>
    <w:p w14:paraId="2F4A36FA"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Motorola Solutions</w:t>
      </w:r>
    </w:p>
    <w:p w14:paraId="4D2BE3DF" w14:textId="77777777" w:rsidR="00C5536D" w:rsidRDefault="00C5536D" w:rsidP="00C5536D">
      <w:pPr>
        <w:rPr>
          <w:rFonts w:ascii="Arial" w:hAnsi="Arial" w:cs="Arial"/>
          <w:b/>
        </w:rPr>
      </w:pPr>
      <w:r>
        <w:rPr>
          <w:rFonts w:ascii="Arial" w:hAnsi="Arial" w:cs="Arial"/>
          <w:b/>
        </w:rPr>
        <w:t xml:space="preserve">Abstract: </w:t>
      </w:r>
    </w:p>
    <w:p w14:paraId="27D1ADB1" w14:textId="77777777" w:rsidR="00C5536D" w:rsidRDefault="00C5536D" w:rsidP="00C5536D">
      <w:r>
        <w:lastRenderedPageBreak/>
        <w:t>Reply concerning SA6 actions on Plugtest issues</w:t>
      </w:r>
    </w:p>
    <w:p w14:paraId="32012450" w14:textId="77777777" w:rsidR="00C5536D" w:rsidRDefault="00C5536D" w:rsidP="00C5536D">
      <w:pPr>
        <w:rPr>
          <w:rFonts w:ascii="Arial" w:hAnsi="Arial" w:cs="Arial"/>
          <w:b/>
        </w:rPr>
      </w:pPr>
      <w:r>
        <w:rPr>
          <w:rFonts w:ascii="Arial" w:hAnsi="Arial" w:cs="Arial"/>
          <w:b/>
        </w:rPr>
        <w:t xml:space="preserve">Discussion: </w:t>
      </w:r>
    </w:p>
    <w:p w14:paraId="70DACFB3" w14:textId="77777777" w:rsidR="00C5536D" w:rsidRDefault="00C5536D" w:rsidP="00C5536D">
      <w:r>
        <w:t>Motorola Solutions presented the LS available as S6-210077 during the opening call.</w:t>
      </w:r>
    </w:p>
    <w:p w14:paraId="155F008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S6-210203</w:t>
      </w:r>
      <w:r>
        <w:rPr>
          <w:color w:val="993300"/>
          <w:u w:val="single"/>
        </w:rPr>
        <w:t>.</w:t>
      </w:r>
    </w:p>
    <w:p w14:paraId="78A46102" w14:textId="77777777" w:rsidR="00C5536D" w:rsidRDefault="00C5536D" w:rsidP="00C5536D">
      <w:pPr>
        <w:rPr>
          <w:rFonts w:ascii="Arial" w:hAnsi="Arial" w:cs="Arial"/>
          <w:b/>
          <w:sz w:val="24"/>
        </w:rPr>
      </w:pPr>
      <w:r>
        <w:rPr>
          <w:rFonts w:ascii="Arial" w:hAnsi="Arial" w:cs="Arial"/>
          <w:b/>
          <w:color w:val="0000FF"/>
          <w:sz w:val="24"/>
        </w:rPr>
        <w:t>S6-210203</w:t>
      </w:r>
      <w:r>
        <w:rPr>
          <w:rFonts w:ascii="Arial" w:hAnsi="Arial" w:cs="Arial"/>
          <w:b/>
          <w:color w:val="0000FF"/>
          <w:sz w:val="24"/>
        </w:rPr>
        <w:tab/>
      </w:r>
      <w:r>
        <w:rPr>
          <w:rFonts w:ascii="Arial" w:hAnsi="Arial" w:cs="Arial"/>
          <w:b/>
          <w:sz w:val="24"/>
        </w:rPr>
        <w:t>LS on Plugtest issues</w:t>
      </w:r>
    </w:p>
    <w:p w14:paraId="552A7061"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SA3</w:t>
      </w:r>
      <w:r>
        <w:rPr>
          <w:i/>
        </w:rPr>
        <w:br/>
      </w:r>
      <w:r>
        <w:rPr>
          <w:i/>
        </w:rPr>
        <w:tab/>
      </w:r>
      <w:r>
        <w:rPr>
          <w:i/>
        </w:rPr>
        <w:tab/>
      </w:r>
      <w:r>
        <w:rPr>
          <w:i/>
        </w:rPr>
        <w:tab/>
      </w:r>
      <w:r>
        <w:rPr>
          <w:i/>
        </w:rPr>
        <w:tab/>
      </w:r>
      <w:r>
        <w:rPr>
          <w:i/>
        </w:rPr>
        <w:tab/>
        <w:t>Source: Motorola Solutions</w:t>
      </w:r>
    </w:p>
    <w:p w14:paraId="58260D62" w14:textId="77777777" w:rsidR="00C5536D" w:rsidRDefault="00C5536D" w:rsidP="00C5536D">
      <w:pPr>
        <w:rPr>
          <w:color w:val="808080"/>
        </w:rPr>
      </w:pPr>
      <w:r>
        <w:rPr>
          <w:color w:val="808080"/>
        </w:rPr>
        <w:t>(Replaces S6-210077)</w:t>
      </w:r>
    </w:p>
    <w:p w14:paraId="46DC41C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3DBE4" w14:textId="77777777" w:rsidR="00C5536D" w:rsidRDefault="00C5536D" w:rsidP="00C5536D">
      <w:pPr>
        <w:rPr>
          <w:rFonts w:ascii="Arial" w:hAnsi="Arial" w:cs="Arial"/>
          <w:b/>
          <w:sz w:val="24"/>
        </w:rPr>
      </w:pPr>
      <w:r>
        <w:rPr>
          <w:rFonts w:ascii="Arial" w:hAnsi="Arial" w:cs="Arial"/>
          <w:b/>
          <w:color w:val="0000FF"/>
          <w:sz w:val="24"/>
        </w:rPr>
        <w:t>S6-210112</w:t>
      </w:r>
      <w:r>
        <w:rPr>
          <w:rFonts w:ascii="Arial" w:hAnsi="Arial" w:cs="Arial"/>
          <w:b/>
          <w:color w:val="0000FF"/>
          <w:sz w:val="24"/>
        </w:rPr>
        <w:tab/>
      </w:r>
      <w:r>
        <w:rPr>
          <w:rFonts w:ascii="Arial" w:hAnsi="Arial" w:cs="Arial"/>
          <w:b/>
          <w:sz w:val="24"/>
        </w:rPr>
        <w:t>Unification of APIs</w:t>
      </w:r>
    </w:p>
    <w:p w14:paraId="7CA76B94"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w:t>
      </w:r>
    </w:p>
    <w:p w14:paraId="3DD6FDFC" w14:textId="77777777" w:rsidR="00C5536D" w:rsidRDefault="00C5536D" w:rsidP="00C5536D">
      <w:pPr>
        <w:rPr>
          <w:rFonts w:ascii="Arial" w:hAnsi="Arial" w:cs="Arial"/>
          <w:b/>
        </w:rPr>
      </w:pPr>
      <w:r>
        <w:rPr>
          <w:rFonts w:ascii="Arial" w:hAnsi="Arial" w:cs="Arial"/>
          <w:b/>
        </w:rPr>
        <w:t xml:space="preserve">Abstract: </w:t>
      </w:r>
    </w:p>
    <w:p w14:paraId="7BDA71B4" w14:textId="77777777" w:rsidR="00C5536D" w:rsidRDefault="00C5536D" w:rsidP="00C5536D">
      <w:r>
        <w:t>The paper weighs in the proposal of exposing single unified API to both EEC and EAS when the service being consumed is similar in nature.</w:t>
      </w:r>
    </w:p>
    <w:p w14:paraId="0648F956" w14:textId="77777777" w:rsidR="00C5536D" w:rsidRDefault="00C5536D" w:rsidP="00C5536D">
      <w:pPr>
        <w:rPr>
          <w:rFonts w:ascii="Arial" w:hAnsi="Arial" w:cs="Arial"/>
          <w:b/>
        </w:rPr>
      </w:pPr>
      <w:r>
        <w:rPr>
          <w:rFonts w:ascii="Arial" w:hAnsi="Arial" w:cs="Arial"/>
          <w:b/>
        </w:rPr>
        <w:t xml:space="preserve">Discussion: </w:t>
      </w:r>
    </w:p>
    <w:p w14:paraId="3891FDEF" w14:textId="77777777" w:rsidR="00C5536D" w:rsidRDefault="00C5536D" w:rsidP="00C5536D">
      <w:r>
        <w:t>Samsung presented the contribution S6-210112 during the opening call.</w:t>
      </w:r>
    </w:p>
    <w:p w14:paraId="53C77B50" w14:textId="77777777" w:rsidR="00C5536D" w:rsidRDefault="00C5536D" w:rsidP="00C5536D">
      <w:r>
        <w:t xml:space="preserve">Ericsson was of the view that the APIs should be unify. </w:t>
      </w:r>
    </w:p>
    <w:p w14:paraId="26D27C76" w14:textId="77777777" w:rsidR="00C5536D" w:rsidRDefault="00C5536D" w:rsidP="00C5536D">
      <w:r>
        <w:t>Huawei indicated support for the paper (i.e. not to unify the APIs).</w:t>
      </w:r>
    </w:p>
    <w:p w14:paraId="73FD90E2" w14:textId="77777777" w:rsidR="00C5536D" w:rsidRDefault="00C5536D" w:rsidP="00C5536D">
      <w:r>
        <w:t>Qualcomm pointed out that one should distinguish how this is handled in stage 2 and 3.</w:t>
      </w:r>
    </w:p>
    <w:p w14:paraId="61AC1C05" w14:textId="77777777" w:rsidR="00C5536D" w:rsidRDefault="00C5536D" w:rsidP="00C5536D">
      <w:r>
        <w:t>Deutsche Telekom supported the view of Ericsson.</w:t>
      </w:r>
    </w:p>
    <w:p w14:paraId="22BBD7A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C70AB" w14:textId="77777777" w:rsidR="00C5536D" w:rsidRDefault="00C5536D" w:rsidP="00C5536D">
      <w:pPr>
        <w:rPr>
          <w:rFonts w:ascii="Arial" w:hAnsi="Arial" w:cs="Arial"/>
          <w:b/>
          <w:sz w:val="24"/>
        </w:rPr>
      </w:pPr>
      <w:r>
        <w:rPr>
          <w:rFonts w:ascii="Arial" w:hAnsi="Arial" w:cs="Arial"/>
          <w:b/>
          <w:color w:val="0000FF"/>
          <w:sz w:val="24"/>
        </w:rPr>
        <w:t>S6-210113</w:t>
      </w:r>
      <w:r>
        <w:rPr>
          <w:rFonts w:ascii="Arial" w:hAnsi="Arial" w:cs="Arial"/>
          <w:b/>
          <w:color w:val="0000FF"/>
          <w:sz w:val="24"/>
        </w:rPr>
        <w:tab/>
      </w:r>
      <w:r>
        <w:rPr>
          <w:rFonts w:ascii="Arial" w:hAnsi="Arial" w:cs="Arial"/>
          <w:b/>
          <w:sz w:val="24"/>
        </w:rPr>
        <w:t>Reply LS on APIs in EDGEAPP</w:t>
      </w:r>
    </w:p>
    <w:p w14:paraId="5E8B0B8A"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CT, SA</w:t>
      </w:r>
      <w:r>
        <w:rPr>
          <w:i/>
        </w:rPr>
        <w:br/>
      </w:r>
      <w:r>
        <w:rPr>
          <w:i/>
        </w:rPr>
        <w:tab/>
      </w:r>
      <w:r>
        <w:rPr>
          <w:i/>
        </w:rPr>
        <w:tab/>
      </w:r>
      <w:r>
        <w:rPr>
          <w:i/>
        </w:rPr>
        <w:tab/>
      </w:r>
      <w:r>
        <w:rPr>
          <w:i/>
        </w:rPr>
        <w:tab/>
      </w:r>
      <w:r>
        <w:rPr>
          <w:i/>
        </w:rPr>
        <w:tab/>
        <w:t>Source: Samsung</w:t>
      </w:r>
    </w:p>
    <w:p w14:paraId="1746888C" w14:textId="77777777" w:rsidR="00C5536D" w:rsidRDefault="00C5536D" w:rsidP="00C5536D">
      <w:pPr>
        <w:rPr>
          <w:rFonts w:ascii="Arial" w:hAnsi="Arial" w:cs="Arial"/>
          <w:b/>
        </w:rPr>
      </w:pPr>
      <w:r>
        <w:rPr>
          <w:rFonts w:ascii="Arial" w:hAnsi="Arial" w:cs="Arial"/>
          <w:b/>
        </w:rPr>
        <w:t xml:space="preserve">Discussion: </w:t>
      </w:r>
    </w:p>
    <w:p w14:paraId="07F12D6B" w14:textId="77777777" w:rsidR="00C5536D" w:rsidRDefault="00C5536D" w:rsidP="00C5536D">
      <w:r>
        <w:t>Samsung presented the contribution S6-210113 during the opening call.</w:t>
      </w:r>
    </w:p>
    <w:p w14:paraId="4A680B15" w14:textId="77777777" w:rsidR="00C5536D" w:rsidRDefault="00C5536D" w:rsidP="00C5536D">
      <w:r>
        <w:t>Discussion to continue over the SA6 reflector.</w:t>
      </w:r>
    </w:p>
    <w:p w14:paraId="147DFAB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S6-210282</w:t>
      </w:r>
      <w:r>
        <w:rPr>
          <w:color w:val="993300"/>
          <w:u w:val="single"/>
        </w:rPr>
        <w:t>.</w:t>
      </w:r>
    </w:p>
    <w:p w14:paraId="400859BB" w14:textId="77777777" w:rsidR="00C5536D" w:rsidRDefault="00C5536D" w:rsidP="00C5536D">
      <w:pPr>
        <w:rPr>
          <w:rFonts w:ascii="Arial" w:hAnsi="Arial" w:cs="Arial"/>
          <w:b/>
          <w:sz w:val="24"/>
        </w:rPr>
      </w:pPr>
      <w:r>
        <w:rPr>
          <w:rFonts w:ascii="Arial" w:hAnsi="Arial" w:cs="Arial"/>
          <w:b/>
          <w:color w:val="0000FF"/>
          <w:sz w:val="24"/>
        </w:rPr>
        <w:t>S6-210282</w:t>
      </w:r>
      <w:r>
        <w:rPr>
          <w:rFonts w:ascii="Arial" w:hAnsi="Arial" w:cs="Arial"/>
          <w:b/>
          <w:color w:val="0000FF"/>
          <w:sz w:val="24"/>
        </w:rPr>
        <w:tab/>
      </w:r>
      <w:r>
        <w:rPr>
          <w:rFonts w:ascii="Arial" w:hAnsi="Arial" w:cs="Arial"/>
          <w:b/>
          <w:sz w:val="24"/>
        </w:rPr>
        <w:t>Reply LS on APIs in EDGEAPP</w:t>
      </w:r>
    </w:p>
    <w:p w14:paraId="1B674290"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CT, SA</w:t>
      </w:r>
      <w:r>
        <w:rPr>
          <w:i/>
        </w:rPr>
        <w:br/>
      </w:r>
      <w:r>
        <w:rPr>
          <w:i/>
        </w:rPr>
        <w:tab/>
      </w:r>
      <w:r>
        <w:rPr>
          <w:i/>
        </w:rPr>
        <w:tab/>
      </w:r>
      <w:r>
        <w:rPr>
          <w:i/>
        </w:rPr>
        <w:tab/>
      </w:r>
      <w:r>
        <w:rPr>
          <w:i/>
        </w:rPr>
        <w:tab/>
      </w:r>
      <w:r>
        <w:rPr>
          <w:i/>
        </w:rPr>
        <w:tab/>
        <w:t>Source: Samsung</w:t>
      </w:r>
    </w:p>
    <w:p w14:paraId="637149CE" w14:textId="77777777" w:rsidR="00C5536D" w:rsidRDefault="00C5536D" w:rsidP="00C5536D">
      <w:pPr>
        <w:rPr>
          <w:color w:val="808080"/>
        </w:rPr>
      </w:pPr>
      <w:r>
        <w:rPr>
          <w:color w:val="808080"/>
        </w:rPr>
        <w:t>(Replaces S6-210113)</w:t>
      </w:r>
    </w:p>
    <w:p w14:paraId="0C294638" w14:textId="77777777" w:rsidR="00C5536D" w:rsidRDefault="00C5536D" w:rsidP="00C5536D">
      <w:pPr>
        <w:rPr>
          <w:rFonts w:ascii="Arial" w:hAnsi="Arial" w:cs="Arial"/>
          <w:b/>
        </w:rPr>
      </w:pPr>
      <w:r>
        <w:rPr>
          <w:rFonts w:ascii="Arial" w:hAnsi="Arial" w:cs="Arial"/>
          <w:b/>
        </w:rPr>
        <w:t xml:space="preserve">Discussion: </w:t>
      </w:r>
    </w:p>
    <w:p w14:paraId="267798C7" w14:textId="77777777" w:rsidR="00C5536D" w:rsidRDefault="00C5536D" w:rsidP="00C5536D">
      <w:r>
        <w:lastRenderedPageBreak/>
        <w:t>The meeting discussed rev. 1 of the document during the closing session.</w:t>
      </w:r>
    </w:p>
    <w:p w14:paraId="552CDA3E" w14:textId="77777777" w:rsidR="00C5536D" w:rsidRDefault="00C5536D" w:rsidP="00C5536D">
      <w:r>
        <w:t>The doc S6-210330 was considered pre-approved.</w:t>
      </w:r>
    </w:p>
    <w:p w14:paraId="34BD4F1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S6-210330</w:t>
      </w:r>
      <w:r>
        <w:rPr>
          <w:color w:val="993300"/>
          <w:u w:val="single"/>
        </w:rPr>
        <w:t>.</w:t>
      </w:r>
    </w:p>
    <w:p w14:paraId="5D902C00" w14:textId="77777777" w:rsidR="00C5536D" w:rsidRDefault="00C5536D" w:rsidP="00C5536D">
      <w:pPr>
        <w:rPr>
          <w:rFonts w:ascii="Arial" w:hAnsi="Arial" w:cs="Arial"/>
          <w:b/>
          <w:sz w:val="24"/>
        </w:rPr>
      </w:pPr>
      <w:r>
        <w:rPr>
          <w:rFonts w:ascii="Arial" w:hAnsi="Arial" w:cs="Arial"/>
          <w:b/>
          <w:color w:val="0000FF"/>
          <w:sz w:val="24"/>
        </w:rPr>
        <w:t>S6-210330</w:t>
      </w:r>
      <w:r>
        <w:rPr>
          <w:rFonts w:ascii="Arial" w:hAnsi="Arial" w:cs="Arial"/>
          <w:b/>
          <w:color w:val="0000FF"/>
          <w:sz w:val="24"/>
        </w:rPr>
        <w:tab/>
      </w:r>
      <w:r>
        <w:rPr>
          <w:rFonts w:ascii="Arial" w:hAnsi="Arial" w:cs="Arial"/>
          <w:b/>
          <w:sz w:val="24"/>
        </w:rPr>
        <w:t>Reply LS on APIs in EDGEAPP</w:t>
      </w:r>
    </w:p>
    <w:p w14:paraId="7EF4E57F"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CT, SA</w:t>
      </w:r>
      <w:r>
        <w:rPr>
          <w:i/>
        </w:rPr>
        <w:br/>
      </w:r>
      <w:r>
        <w:rPr>
          <w:i/>
        </w:rPr>
        <w:tab/>
      </w:r>
      <w:r>
        <w:rPr>
          <w:i/>
        </w:rPr>
        <w:tab/>
      </w:r>
      <w:r>
        <w:rPr>
          <w:i/>
        </w:rPr>
        <w:tab/>
      </w:r>
      <w:r>
        <w:rPr>
          <w:i/>
        </w:rPr>
        <w:tab/>
      </w:r>
      <w:r>
        <w:rPr>
          <w:i/>
        </w:rPr>
        <w:tab/>
        <w:t>Source: Samsung</w:t>
      </w:r>
    </w:p>
    <w:p w14:paraId="14152FC0" w14:textId="77777777" w:rsidR="00C5536D" w:rsidRDefault="00C5536D" w:rsidP="00C5536D">
      <w:pPr>
        <w:rPr>
          <w:color w:val="808080"/>
        </w:rPr>
      </w:pPr>
      <w:r>
        <w:rPr>
          <w:color w:val="808080"/>
        </w:rPr>
        <w:t>(Replaces S6-210282)</w:t>
      </w:r>
    </w:p>
    <w:p w14:paraId="0BD5A0E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ABB0D" w14:textId="77777777" w:rsidR="00C5536D" w:rsidRDefault="00C5536D" w:rsidP="00C5536D">
      <w:pPr>
        <w:rPr>
          <w:rFonts w:ascii="Arial" w:hAnsi="Arial" w:cs="Arial"/>
          <w:b/>
          <w:sz w:val="24"/>
        </w:rPr>
      </w:pPr>
      <w:r>
        <w:rPr>
          <w:rFonts w:ascii="Arial" w:hAnsi="Arial" w:cs="Arial"/>
          <w:b/>
          <w:color w:val="0000FF"/>
          <w:sz w:val="24"/>
        </w:rPr>
        <w:t>S6-210082</w:t>
      </w:r>
      <w:r>
        <w:rPr>
          <w:rFonts w:ascii="Arial" w:hAnsi="Arial" w:cs="Arial"/>
          <w:b/>
          <w:color w:val="0000FF"/>
          <w:sz w:val="24"/>
        </w:rPr>
        <w:tab/>
      </w:r>
      <w:r>
        <w:rPr>
          <w:rFonts w:ascii="Arial" w:hAnsi="Arial" w:cs="Arial"/>
          <w:b/>
          <w:sz w:val="24"/>
        </w:rPr>
        <w:t>Reply LS on APIs in EDGEAPP</w:t>
      </w:r>
    </w:p>
    <w:p w14:paraId="6E36A23C"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cc CT1</w:t>
      </w:r>
      <w:r>
        <w:rPr>
          <w:i/>
        </w:rPr>
        <w:br/>
      </w:r>
      <w:r>
        <w:rPr>
          <w:i/>
        </w:rPr>
        <w:tab/>
      </w:r>
      <w:r>
        <w:rPr>
          <w:i/>
        </w:rPr>
        <w:tab/>
      </w:r>
      <w:r>
        <w:rPr>
          <w:i/>
        </w:rPr>
        <w:tab/>
      </w:r>
      <w:r>
        <w:rPr>
          <w:i/>
        </w:rPr>
        <w:tab/>
      </w:r>
      <w:r>
        <w:rPr>
          <w:i/>
        </w:rPr>
        <w:tab/>
        <w:t>Source: Ericsson</w:t>
      </w:r>
    </w:p>
    <w:p w14:paraId="40FAC0B2" w14:textId="77777777" w:rsidR="00C5536D" w:rsidRDefault="00C5536D" w:rsidP="00C5536D">
      <w:pPr>
        <w:rPr>
          <w:rFonts w:ascii="Arial" w:hAnsi="Arial" w:cs="Arial"/>
          <w:b/>
        </w:rPr>
      </w:pPr>
      <w:r>
        <w:rPr>
          <w:rFonts w:ascii="Arial" w:hAnsi="Arial" w:cs="Arial"/>
          <w:b/>
        </w:rPr>
        <w:t xml:space="preserve">Discussion: </w:t>
      </w:r>
    </w:p>
    <w:p w14:paraId="6EBF51E4" w14:textId="77777777" w:rsidR="00C5536D" w:rsidRDefault="00C5536D" w:rsidP="00C5536D">
      <w:r>
        <w:t>Ericsson presented the contribution S6-210082 during the opening call.</w:t>
      </w:r>
    </w:p>
    <w:p w14:paraId="3CB580E1" w14:textId="77777777" w:rsidR="00C5536D" w:rsidRDefault="00C5536D" w:rsidP="00C5536D">
      <w:r>
        <w:t>Discussion to continue over the SA6 reflector.</w:t>
      </w:r>
    </w:p>
    <w:p w14:paraId="1A1E04B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6C2AF" w14:textId="77777777" w:rsidR="00C5536D" w:rsidRDefault="00C5536D" w:rsidP="00C5536D">
      <w:pPr>
        <w:rPr>
          <w:rFonts w:ascii="Arial" w:hAnsi="Arial" w:cs="Arial"/>
          <w:b/>
          <w:sz w:val="24"/>
        </w:rPr>
      </w:pPr>
      <w:r>
        <w:rPr>
          <w:rFonts w:ascii="Arial" w:hAnsi="Arial" w:cs="Arial"/>
          <w:b/>
          <w:color w:val="0000FF"/>
          <w:sz w:val="24"/>
        </w:rPr>
        <w:t>S6-210083</w:t>
      </w:r>
      <w:r>
        <w:rPr>
          <w:rFonts w:ascii="Arial" w:hAnsi="Arial" w:cs="Arial"/>
          <w:b/>
          <w:color w:val="0000FF"/>
          <w:sz w:val="24"/>
        </w:rPr>
        <w:tab/>
      </w:r>
      <w:r>
        <w:rPr>
          <w:rFonts w:ascii="Arial" w:hAnsi="Arial" w:cs="Arial"/>
          <w:b/>
          <w:sz w:val="24"/>
        </w:rPr>
        <w:t>Reply LS on clarification regarding EEC ID</w:t>
      </w:r>
    </w:p>
    <w:p w14:paraId="748778E1"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Ericsson</w:t>
      </w:r>
    </w:p>
    <w:p w14:paraId="0C35509E" w14:textId="77777777" w:rsidR="00C5536D" w:rsidRDefault="00C5536D" w:rsidP="00C5536D">
      <w:pPr>
        <w:rPr>
          <w:rFonts w:ascii="Arial" w:hAnsi="Arial" w:cs="Arial"/>
          <w:b/>
        </w:rPr>
      </w:pPr>
      <w:r>
        <w:rPr>
          <w:rFonts w:ascii="Arial" w:hAnsi="Arial" w:cs="Arial"/>
          <w:b/>
        </w:rPr>
        <w:t xml:space="preserve">Discussion: </w:t>
      </w:r>
    </w:p>
    <w:p w14:paraId="7462810E" w14:textId="77777777" w:rsidR="00C5536D" w:rsidRDefault="00C5536D" w:rsidP="00C5536D">
      <w:r>
        <w:t>Ericsson presented the contribution S6-210083 during the opening call.</w:t>
      </w:r>
    </w:p>
    <w:p w14:paraId="01FDF71E" w14:textId="77777777" w:rsidR="00C5536D" w:rsidRDefault="00C5536D" w:rsidP="00C5536D">
      <w:r>
        <w:t>Samsung was of the view that it was for stage 3 to decide on the format (i.e. question 3).</w:t>
      </w:r>
    </w:p>
    <w:p w14:paraId="06FDE54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1DB84" w14:textId="77777777" w:rsidR="00C5536D" w:rsidRDefault="00C5536D" w:rsidP="00C5536D">
      <w:pPr>
        <w:rPr>
          <w:rFonts w:ascii="Arial" w:hAnsi="Arial" w:cs="Arial"/>
          <w:b/>
          <w:sz w:val="24"/>
        </w:rPr>
      </w:pPr>
      <w:r>
        <w:rPr>
          <w:rFonts w:ascii="Arial" w:hAnsi="Arial" w:cs="Arial"/>
          <w:b/>
          <w:color w:val="0000FF"/>
          <w:sz w:val="24"/>
        </w:rPr>
        <w:t>S6-210114</w:t>
      </w:r>
      <w:r>
        <w:rPr>
          <w:rFonts w:ascii="Arial" w:hAnsi="Arial" w:cs="Arial"/>
          <w:b/>
          <w:color w:val="0000FF"/>
          <w:sz w:val="24"/>
        </w:rPr>
        <w:tab/>
      </w:r>
      <w:r>
        <w:rPr>
          <w:rFonts w:ascii="Arial" w:hAnsi="Arial" w:cs="Arial"/>
          <w:b/>
          <w:sz w:val="24"/>
        </w:rPr>
        <w:t>Reply LS on New Whitepaper - OP Telco Edge proposal</w:t>
      </w:r>
    </w:p>
    <w:p w14:paraId="405F380D"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1FF624DD" w14:textId="77777777" w:rsidR="00C5536D" w:rsidRDefault="00C5536D" w:rsidP="00C5536D">
      <w:pPr>
        <w:rPr>
          <w:rFonts w:ascii="Arial" w:hAnsi="Arial" w:cs="Arial"/>
          <w:b/>
        </w:rPr>
      </w:pPr>
      <w:r>
        <w:rPr>
          <w:rFonts w:ascii="Arial" w:hAnsi="Arial" w:cs="Arial"/>
          <w:b/>
        </w:rPr>
        <w:t xml:space="preserve">Discussion: </w:t>
      </w:r>
    </w:p>
    <w:p w14:paraId="40F0F978" w14:textId="77777777" w:rsidR="00C5536D" w:rsidRDefault="00C5536D" w:rsidP="00C5536D">
      <w:r>
        <w:t>Samsung presented the LS available as S6-210114 during the opening call.</w:t>
      </w:r>
    </w:p>
    <w:p w14:paraId="779F397F" w14:textId="77777777" w:rsidR="00C5536D" w:rsidRDefault="00C5536D" w:rsidP="00C5536D">
      <w:r>
        <w:t>Presentation of some further changes were presented during ICC#8.</w:t>
      </w:r>
    </w:p>
    <w:p w14:paraId="326DB33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S6-210283</w:t>
      </w:r>
      <w:r>
        <w:rPr>
          <w:color w:val="993300"/>
          <w:u w:val="single"/>
        </w:rPr>
        <w:t>.</w:t>
      </w:r>
    </w:p>
    <w:p w14:paraId="358175BD" w14:textId="77777777" w:rsidR="00C5536D" w:rsidRDefault="00C5536D" w:rsidP="00C5536D">
      <w:pPr>
        <w:rPr>
          <w:rFonts w:ascii="Arial" w:hAnsi="Arial" w:cs="Arial"/>
          <w:b/>
          <w:sz w:val="24"/>
        </w:rPr>
      </w:pPr>
      <w:r>
        <w:rPr>
          <w:rFonts w:ascii="Arial" w:hAnsi="Arial" w:cs="Arial"/>
          <w:b/>
          <w:color w:val="0000FF"/>
          <w:sz w:val="24"/>
        </w:rPr>
        <w:t>S6-210283</w:t>
      </w:r>
      <w:r>
        <w:rPr>
          <w:rFonts w:ascii="Arial" w:hAnsi="Arial" w:cs="Arial"/>
          <w:b/>
          <w:color w:val="0000FF"/>
          <w:sz w:val="24"/>
        </w:rPr>
        <w:tab/>
      </w:r>
      <w:r>
        <w:rPr>
          <w:rFonts w:ascii="Arial" w:hAnsi="Arial" w:cs="Arial"/>
          <w:b/>
          <w:sz w:val="24"/>
        </w:rPr>
        <w:t>Reply LS on New Whitepaper - OP Telco Edge proposal</w:t>
      </w:r>
    </w:p>
    <w:p w14:paraId="428E99F1"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w:t>
      </w:r>
      <w:r>
        <w:rPr>
          <w:i/>
        </w:rPr>
        <w:br/>
      </w:r>
      <w:r>
        <w:rPr>
          <w:i/>
        </w:rPr>
        <w:tab/>
      </w:r>
      <w:r>
        <w:rPr>
          <w:i/>
        </w:rPr>
        <w:tab/>
      </w:r>
      <w:r>
        <w:rPr>
          <w:i/>
        </w:rPr>
        <w:tab/>
      </w:r>
      <w:r>
        <w:rPr>
          <w:i/>
        </w:rPr>
        <w:tab/>
      </w:r>
      <w:r>
        <w:rPr>
          <w:i/>
        </w:rPr>
        <w:tab/>
        <w:t>Source: Samsung</w:t>
      </w:r>
    </w:p>
    <w:p w14:paraId="73B49AEC" w14:textId="77777777" w:rsidR="00C5536D" w:rsidRDefault="00C5536D" w:rsidP="00C5536D">
      <w:pPr>
        <w:rPr>
          <w:color w:val="808080"/>
        </w:rPr>
      </w:pPr>
      <w:r>
        <w:rPr>
          <w:color w:val="808080"/>
        </w:rPr>
        <w:t>(Replaces S6-210114)</w:t>
      </w:r>
    </w:p>
    <w:p w14:paraId="72A850E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4DA2E" w14:textId="77777777" w:rsidR="00C5536D" w:rsidRDefault="00C5536D" w:rsidP="00C5536D">
      <w:pPr>
        <w:rPr>
          <w:rFonts w:ascii="Arial" w:hAnsi="Arial" w:cs="Arial"/>
          <w:b/>
          <w:sz w:val="24"/>
        </w:rPr>
      </w:pPr>
      <w:r>
        <w:rPr>
          <w:rFonts w:ascii="Arial" w:hAnsi="Arial" w:cs="Arial"/>
          <w:b/>
          <w:color w:val="0000FF"/>
          <w:sz w:val="24"/>
        </w:rPr>
        <w:lastRenderedPageBreak/>
        <w:t>S6-210115</w:t>
      </w:r>
      <w:r>
        <w:rPr>
          <w:rFonts w:ascii="Arial" w:hAnsi="Arial" w:cs="Arial"/>
          <w:b/>
          <w:color w:val="0000FF"/>
          <w:sz w:val="24"/>
        </w:rPr>
        <w:tab/>
      </w:r>
      <w:r>
        <w:rPr>
          <w:rFonts w:ascii="Arial" w:hAnsi="Arial" w:cs="Arial"/>
          <w:b/>
          <w:sz w:val="24"/>
        </w:rPr>
        <w:t>Reply LS on relation between EDGEAPP and ETSI MEC architectures</w:t>
      </w:r>
    </w:p>
    <w:p w14:paraId="0CA2E0F8"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SA5</w:t>
      </w:r>
      <w:r>
        <w:rPr>
          <w:i/>
        </w:rPr>
        <w:br/>
      </w:r>
      <w:r>
        <w:rPr>
          <w:i/>
        </w:rPr>
        <w:tab/>
      </w:r>
      <w:r>
        <w:rPr>
          <w:i/>
        </w:rPr>
        <w:tab/>
      </w:r>
      <w:r>
        <w:rPr>
          <w:i/>
        </w:rPr>
        <w:tab/>
      </w:r>
      <w:r>
        <w:rPr>
          <w:i/>
        </w:rPr>
        <w:tab/>
      </w:r>
      <w:r>
        <w:rPr>
          <w:i/>
        </w:rPr>
        <w:tab/>
        <w:t>Source: Samsung</w:t>
      </w:r>
    </w:p>
    <w:p w14:paraId="5F9D3DC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87B53" w14:textId="77777777" w:rsidR="00C5536D" w:rsidRDefault="00C5536D" w:rsidP="00C5536D">
      <w:pPr>
        <w:rPr>
          <w:rFonts w:ascii="Arial" w:hAnsi="Arial" w:cs="Arial"/>
          <w:b/>
          <w:sz w:val="24"/>
        </w:rPr>
      </w:pPr>
      <w:r>
        <w:rPr>
          <w:rFonts w:ascii="Arial" w:hAnsi="Arial" w:cs="Arial"/>
          <w:b/>
          <w:color w:val="0000FF"/>
          <w:sz w:val="24"/>
        </w:rPr>
        <w:t>S6-210142</w:t>
      </w:r>
      <w:r>
        <w:rPr>
          <w:rFonts w:ascii="Arial" w:hAnsi="Arial" w:cs="Arial"/>
          <w:b/>
          <w:color w:val="0000FF"/>
          <w:sz w:val="24"/>
        </w:rPr>
        <w:tab/>
      </w:r>
      <w:r>
        <w:rPr>
          <w:rFonts w:ascii="Arial" w:hAnsi="Arial" w:cs="Arial"/>
          <w:b/>
          <w:sz w:val="24"/>
        </w:rPr>
        <w:t>Discussion on UPPM issues</w:t>
      </w:r>
    </w:p>
    <w:p w14:paraId="137FEC2F"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947010" w14:textId="77777777" w:rsidR="00C5536D" w:rsidRDefault="00C5536D" w:rsidP="00C5536D">
      <w:pPr>
        <w:rPr>
          <w:rFonts w:ascii="Arial" w:hAnsi="Arial" w:cs="Arial"/>
          <w:b/>
        </w:rPr>
      </w:pPr>
      <w:r>
        <w:rPr>
          <w:rFonts w:ascii="Arial" w:hAnsi="Arial" w:cs="Arial"/>
          <w:b/>
        </w:rPr>
        <w:t xml:space="preserve">Abstract: </w:t>
      </w:r>
    </w:p>
    <w:p w14:paraId="329BD700" w14:textId="77777777" w:rsidR="00C5536D" w:rsidRDefault="00C5536D" w:rsidP="00C5536D">
      <w:r>
        <w:t>Discussion on UPPM issues</w:t>
      </w:r>
    </w:p>
    <w:p w14:paraId="1F93F5E4" w14:textId="77777777" w:rsidR="00C5536D" w:rsidRDefault="00C5536D" w:rsidP="00C5536D">
      <w:pPr>
        <w:rPr>
          <w:rFonts w:ascii="Arial" w:hAnsi="Arial" w:cs="Arial"/>
          <w:b/>
        </w:rPr>
      </w:pPr>
      <w:r>
        <w:rPr>
          <w:rFonts w:ascii="Arial" w:hAnsi="Arial" w:cs="Arial"/>
          <w:b/>
        </w:rPr>
        <w:t xml:space="preserve">Discussion: </w:t>
      </w:r>
    </w:p>
    <w:p w14:paraId="0A4CEBF8" w14:textId="77777777" w:rsidR="00C5536D" w:rsidRDefault="00C5536D" w:rsidP="00C5536D">
      <w:r>
        <w:t>Huawei presented the document S6-210142 during the opening call.</w:t>
      </w:r>
    </w:p>
    <w:p w14:paraId="44054F27" w14:textId="77777777" w:rsidR="00C5536D" w:rsidRDefault="00C5536D" w:rsidP="00C5536D">
      <w:r>
        <w:t>Huawei proposed sending an LS to SA2 and request SA2 to consider the issues mentioned in the presentation.</w:t>
      </w:r>
    </w:p>
    <w:p w14:paraId="1ABA5EA4" w14:textId="77777777" w:rsidR="00C5536D" w:rsidRDefault="00C5536D" w:rsidP="00C5536D">
      <w:r>
        <w:t xml:space="preserve">Several companies raised some concerns with proposal and also some further clarification was </w:t>
      </w:r>
      <w:proofErr w:type="gramStart"/>
      <w:r>
        <w:t>requested..</w:t>
      </w:r>
      <w:proofErr w:type="gramEnd"/>
    </w:p>
    <w:p w14:paraId="7ACD7A63" w14:textId="77777777" w:rsidR="00C5536D" w:rsidRDefault="00C5536D" w:rsidP="00C5536D">
      <w:r>
        <w:t>A related outgoing LS is available as S6-210143.</w:t>
      </w:r>
    </w:p>
    <w:p w14:paraId="37DD2CBD" w14:textId="77777777" w:rsidR="00C5536D" w:rsidRDefault="00C5536D" w:rsidP="00C5536D">
      <w:r>
        <w:t>Discussion on the document S6-210143 continued during the ICC#2.</w:t>
      </w:r>
    </w:p>
    <w:p w14:paraId="3B0A236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D10F8" w14:textId="77777777" w:rsidR="00C5536D" w:rsidRDefault="00C5536D" w:rsidP="00C5536D">
      <w:pPr>
        <w:rPr>
          <w:rFonts w:ascii="Arial" w:hAnsi="Arial" w:cs="Arial"/>
          <w:b/>
          <w:sz w:val="24"/>
        </w:rPr>
      </w:pPr>
      <w:r>
        <w:rPr>
          <w:rFonts w:ascii="Arial" w:hAnsi="Arial" w:cs="Arial"/>
          <w:b/>
          <w:color w:val="0000FF"/>
          <w:sz w:val="24"/>
        </w:rPr>
        <w:t>S6-210143</w:t>
      </w:r>
      <w:r>
        <w:rPr>
          <w:rFonts w:ascii="Arial" w:hAnsi="Arial" w:cs="Arial"/>
          <w:b/>
          <w:color w:val="0000FF"/>
          <w:sz w:val="24"/>
        </w:rPr>
        <w:tab/>
      </w:r>
      <w:r>
        <w:rPr>
          <w:rFonts w:ascii="Arial" w:hAnsi="Arial" w:cs="Arial"/>
          <w:b/>
          <w:sz w:val="24"/>
        </w:rPr>
        <w:t>LS on DNAI usage issues and potential enhancements</w:t>
      </w:r>
    </w:p>
    <w:p w14:paraId="1D80B8D0"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E3EB84F" w14:textId="77777777" w:rsidR="00C5536D" w:rsidRDefault="00C5536D" w:rsidP="00C5536D">
      <w:pPr>
        <w:rPr>
          <w:rFonts w:ascii="Arial" w:hAnsi="Arial" w:cs="Arial"/>
          <w:b/>
        </w:rPr>
      </w:pPr>
      <w:r>
        <w:rPr>
          <w:rFonts w:ascii="Arial" w:hAnsi="Arial" w:cs="Arial"/>
          <w:b/>
        </w:rPr>
        <w:t xml:space="preserve">Abstract: </w:t>
      </w:r>
    </w:p>
    <w:p w14:paraId="7731AA1A" w14:textId="77777777" w:rsidR="00C5536D" w:rsidRDefault="00C5536D" w:rsidP="00C5536D">
      <w:r>
        <w:t>Proposal for LS on DNAI usage issues and potential enhancements</w:t>
      </w:r>
    </w:p>
    <w:p w14:paraId="4757ADF1" w14:textId="77777777" w:rsidR="00C5536D" w:rsidRDefault="00C5536D" w:rsidP="00C5536D">
      <w:pPr>
        <w:rPr>
          <w:rFonts w:ascii="Arial" w:hAnsi="Arial" w:cs="Arial"/>
          <w:b/>
        </w:rPr>
      </w:pPr>
      <w:r>
        <w:rPr>
          <w:rFonts w:ascii="Arial" w:hAnsi="Arial" w:cs="Arial"/>
          <w:b/>
        </w:rPr>
        <w:t xml:space="preserve">Discussion: </w:t>
      </w:r>
    </w:p>
    <w:p w14:paraId="09B8D231" w14:textId="77777777" w:rsidR="00C5536D" w:rsidRDefault="00C5536D" w:rsidP="00C5536D">
      <w:r>
        <w:t>A related discussion paper is available as S6-210142, which was presented during the opening call.</w:t>
      </w:r>
    </w:p>
    <w:p w14:paraId="12645AE6" w14:textId="77777777" w:rsidR="00C5536D" w:rsidRDefault="00C5536D" w:rsidP="00C5536D">
      <w:r>
        <w:t>Presentation of some further changes were presented during ICC#8.</w:t>
      </w:r>
    </w:p>
    <w:p w14:paraId="2EFFECC4" w14:textId="77777777" w:rsidR="00C5536D" w:rsidRDefault="00C5536D" w:rsidP="00C5536D">
      <w:r>
        <w:t>Samsung was of the view that the LS was not needed.</w:t>
      </w:r>
    </w:p>
    <w:p w14:paraId="2B2AF26C" w14:textId="77777777" w:rsidR="00C5536D" w:rsidRDefault="00C5536D" w:rsidP="00C5536D">
      <w:r>
        <w:t>Qualcomm did not see a need for the LS as they did not see AF needing this information.</w:t>
      </w:r>
    </w:p>
    <w:p w14:paraId="29A2DD3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S6-210312</w:t>
      </w:r>
      <w:r>
        <w:rPr>
          <w:color w:val="993300"/>
          <w:u w:val="single"/>
        </w:rPr>
        <w:t>.</w:t>
      </w:r>
    </w:p>
    <w:p w14:paraId="680C9756" w14:textId="77777777" w:rsidR="00C5536D" w:rsidRDefault="00C5536D" w:rsidP="00C5536D">
      <w:pPr>
        <w:rPr>
          <w:rFonts w:ascii="Arial" w:hAnsi="Arial" w:cs="Arial"/>
          <w:b/>
          <w:sz w:val="24"/>
        </w:rPr>
      </w:pPr>
      <w:r>
        <w:rPr>
          <w:rFonts w:ascii="Arial" w:hAnsi="Arial" w:cs="Arial"/>
          <w:b/>
          <w:color w:val="0000FF"/>
          <w:sz w:val="24"/>
        </w:rPr>
        <w:t>S6-210312</w:t>
      </w:r>
      <w:r>
        <w:rPr>
          <w:rFonts w:ascii="Arial" w:hAnsi="Arial" w:cs="Arial"/>
          <w:b/>
          <w:color w:val="0000FF"/>
          <w:sz w:val="24"/>
        </w:rPr>
        <w:tab/>
      </w:r>
      <w:r>
        <w:rPr>
          <w:rFonts w:ascii="Arial" w:hAnsi="Arial" w:cs="Arial"/>
          <w:b/>
          <w:sz w:val="24"/>
        </w:rPr>
        <w:t>LS on DNAI usage issues and potential enhancements</w:t>
      </w:r>
    </w:p>
    <w:p w14:paraId="4616A5B8"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6DE057C3" w14:textId="77777777" w:rsidR="00C5536D" w:rsidRDefault="00C5536D" w:rsidP="00C5536D">
      <w:pPr>
        <w:rPr>
          <w:color w:val="808080"/>
        </w:rPr>
      </w:pPr>
      <w:r>
        <w:rPr>
          <w:color w:val="808080"/>
        </w:rPr>
        <w:t>(Replaces S6-210143)</w:t>
      </w:r>
    </w:p>
    <w:p w14:paraId="5293BE76" w14:textId="77777777" w:rsidR="00C5536D" w:rsidRDefault="00C5536D" w:rsidP="00C5536D">
      <w:pPr>
        <w:rPr>
          <w:rFonts w:ascii="Arial" w:hAnsi="Arial" w:cs="Arial"/>
          <w:b/>
        </w:rPr>
      </w:pPr>
      <w:r>
        <w:rPr>
          <w:rFonts w:ascii="Arial" w:hAnsi="Arial" w:cs="Arial"/>
          <w:b/>
        </w:rPr>
        <w:t xml:space="preserve">Discussion: </w:t>
      </w:r>
    </w:p>
    <w:p w14:paraId="08FEA0FE" w14:textId="77777777" w:rsidR="00C5536D" w:rsidRDefault="00C5536D" w:rsidP="00C5536D">
      <w:r>
        <w:t>The meeting discussed the document during the closing session.</w:t>
      </w:r>
    </w:p>
    <w:p w14:paraId="2B72E7DF" w14:textId="77777777" w:rsidR="00C5536D" w:rsidRDefault="00C5536D" w:rsidP="00C5536D">
      <w:r>
        <w:t>Qualcomm was of the opinion that there was no need to send the proposed LS as there was no agreement on discussion paper S6-210142.</w:t>
      </w:r>
    </w:p>
    <w:p w14:paraId="7236274E" w14:textId="77777777" w:rsidR="00C5536D" w:rsidRDefault="00C5536D" w:rsidP="00C5536D">
      <w:r>
        <w:lastRenderedPageBreak/>
        <w:t>Motorola Solutions made a remark that they had made the same discussion point when this LS was first discussed.</w:t>
      </w:r>
    </w:p>
    <w:p w14:paraId="228EDE9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FEE980" w14:textId="77777777" w:rsidR="00C5536D" w:rsidRDefault="00C5536D" w:rsidP="00C5536D">
      <w:pPr>
        <w:rPr>
          <w:rFonts w:ascii="Arial" w:hAnsi="Arial" w:cs="Arial"/>
          <w:b/>
          <w:sz w:val="24"/>
        </w:rPr>
      </w:pPr>
      <w:r>
        <w:rPr>
          <w:rFonts w:ascii="Arial" w:hAnsi="Arial" w:cs="Arial"/>
          <w:b/>
          <w:color w:val="0000FF"/>
          <w:sz w:val="24"/>
        </w:rPr>
        <w:t>S6-210194</w:t>
      </w:r>
      <w:r>
        <w:rPr>
          <w:rFonts w:ascii="Arial" w:hAnsi="Arial" w:cs="Arial"/>
          <w:b/>
          <w:color w:val="0000FF"/>
          <w:sz w:val="24"/>
        </w:rPr>
        <w:tab/>
      </w:r>
      <w:r>
        <w:rPr>
          <w:rFonts w:ascii="Arial" w:hAnsi="Arial" w:cs="Arial"/>
          <w:b/>
          <w:sz w:val="24"/>
        </w:rPr>
        <w:t>Reply LS on Private call transfer</w:t>
      </w:r>
    </w:p>
    <w:p w14:paraId="1750C3BF"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10722D9D" w14:textId="77777777" w:rsidR="00C5536D" w:rsidRDefault="00C5536D" w:rsidP="00C5536D">
      <w:pPr>
        <w:rPr>
          <w:rFonts w:ascii="Arial" w:hAnsi="Arial" w:cs="Arial"/>
          <w:b/>
        </w:rPr>
      </w:pPr>
      <w:r>
        <w:rPr>
          <w:rFonts w:ascii="Arial" w:hAnsi="Arial" w:cs="Arial"/>
          <w:b/>
        </w:rPr>
        <w:t xml:space="preserve">Discussion: </w:t>
      </w:r>
    </w:p>
    <w:p w14:paraId="074C8E7F" w14:textId="77777777" w:rsidR="00C5536D" w:rsidRDefault="00C5536D" w:rsidP="00C5536D">
      <w:r>
        <w:t>Kontron presented the draft doc during the ICC#1.</w:t>
      </w:r>
    </w:p>
    <w:p w14:paraId="1F0342E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B5F0E" w14:textId="77777777" w:rsidR="00C5536D" w:rsidRDefault="00C5536D" w:rsidP="00C5536D">
      <w:pPr>
        <w:rPr>
          <w:rFonts w:ascii="Arial" w:hAnsi="Arial" w:cs="Arial"/>
          <w:b/>
          <w:sz w:val="24"/>
        </w:rPr>
      </w:pPr>
      <w:r>
        <w:rPr>
          <w:rFonts w:ascii="Arial" w:hAnsi="Arial" w:cs="Arial"/>
          <w:b/>
          <w:color w:val="0000FF"/>
          <w:sz w:val="24"/>
        </w:rPr>
        <w:t>S6-210196</w:t>
      </w:r>
      <w:r>
        <w:rPr>
          <w:rFonts w:ascii="Arial" w:hAnsi="Arial" w:cs="Arial"/>
          <w:b/>
          <w:color w:val="0000FF"/>
          <w:sz w:val="24"/>
        </w:rPr>
        <w:tab/>
      </w:r>
      <w:r>
        <w:rPr>
          <w:rFonts w:ascii="Arial" w:hAnsi="Arial" w:cs="Arial"/>
          <w:b/>
          <w:sz w:val="24"/>
        </w:rPr>
        <w:t>LS on RAT type for network monitoring</w:t>
      </w:r>
    </w:p>
    <w:p w14:paraId="29EA7793"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2FA13E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S6-210212</w:t>
      </w:r>
      <w:r>
        <w:rPr>
          <w:color w:val="993300"/>
          <w:u w:val="single"/>
        </w:rPr>
        <w:t>.</w:t>
      </w:r>
    </w:p>
    <w:p w14:paraId="6EDB368C" w14:textId="77777777" w:rsidR="00C5536D" w:rsidRDefault="00C5536D" w:rsidP="00C5536D">
      <w:pPr>
        <w:rPr>
          <w:rFonts w:ascii="Arial" w:hAnsi="Arial" w:cs="Arial"/>
          <w:b/>
          <w:sz w:val="24"/>
        </w:rPr>
      </w:pPr>
      <w:r>
        <w:rPr>
          <w:rFonts w:ascii="Arial" w:hAnsi="Arial" w:cs="Arial"/>
          <w:b/>
          <w:color w:val="0000FF"/>
          <w:sz w:val="24"/>
        </w:rPr>
        <w:t>S6-210212</w:t>
      </w:r>
      <w:r>
        <w:rPr>
          <w:rFonts w:ascii="Arial" w:hAnsi="Arial" w:cs="Arial"/>
          <w:b/>
          <w:color w:val="0000FF"/>
          <w:sz w:val="24"/>
        </w:rPr>
        <w:tab/>
      </w:r>
      <w:r>
        <w:rPr>
          <w:rFonts w:ascii="Arial" w:hAnsi="Arial" w:cs="Arial"/>
          <w:b/>
          <w:sz w:val="24"/>
        </w:rPr>
        <w:t>LS on RAT type for network monitoring</w:t>
      </w:r>
    </w:p>
    <w:p w14:paraId="6AC895B0"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C237275" w14:textId="77777777" w:rsidR="00C5536D" w:rsidRDefault="00C5536D" w:rsidP="00C5536D">
      <w:pPr>
        <w:rPr>
          <w:color w:val="808080"/>
        </w:rPr>
      </w:pPr>
      <w:r>
        <w:rPr>
          <w:color w:val="808080"/>
        </w:rPr>
        <w:t>(Replaces S6-210196)</w:t>
      </w:r>
    </w:p>
    <w:p w14:paraId="66EAAD2C" w14:textId="77777777" w:rsidR="00C5536D" w:rsidRDefault="00C5536D" w:rsidP="00C5536D">
      <w:pPr>
        <w:rPr>
          <w:rFonts w:ascii="Arial" w:hAnsi="Arial" w:cs="Arial"/>
          <w:b/>
        </w:rPr>
      </w:pPr>
      <w:r>
        <w:rPr>
          <w:rFonts w:ascii="Arial" w:hAnsi="Arial" w:cs="Arial"/>
          <w:b/>
        </w:rPr>
        <w:t xml:space="preserve">Discussion: </w:t>
      </w:r>
    </w:p>
    <w:p w14:paraId="54025370" w14:textId="77777777" w:rsidR="00C5536D" w:rsidRDefault="00C5536D" w:rsidP="00C5536D">
      <w:r>
        <w:t>The meeting discussed the rev 1 of the document during the closing session.</w:t>
      </w:r>
    </w:p>
    <w:p w14:paraId="7847E37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S6-210331</w:t>
      </w:r>
      <w:r>
        <w:rPr>
          <w:color w:val="993300"/>
          <w:u w:val="single"/>
        </w:rPr>
        <w:t>.</w:t>
      </w:r>
    </w:p>
    <w:p w14:paraId="78EDA4F7" w14:textId="77777777" w:rsidR="00C5536D" w:rsidRDefault="00C5536D" w:rsidP="00C5536D">
      <w:pPr>
        <w:rPr>
          <w:rFonts w:ascii="Arial" w:hAnsi="Arial" w:cs="Arial"/>
          <w:b/>
          <w:sz w:val="24"/>
        </w:rPr>
      </w:pPr>
      <w:r>
        <w:rPr>
          <w:rFonts w:ascii="Arial" w:hAnsi="Arial" w:cs="Arial"/>
          <w:b/>
          <w:color w:val="0000FF"/>
          <w:sz w:val="24"/>
        </w:rPr>
        <w:t>S6-210331</w:t>
      </w:r>
      <w:r>
        <w:rPr>
          <w:rFonts w:ascii="Arial" w:hAnsi="Arial" w:cs="Arial"/>
          <w:b/>
          <w:color w:val="0000FF"/>
          <w:sz w:val="24"/>
        </w:rPr>
        <w:tab/>
      </w:r>
      <w:r>
        <w:rPr>
          <w:rFonts w:ascii="Arial" w:hAnsi="Arial" w:cs="Arial"/>
          <w:b/>
          <w:sz w:val="24"/>
        </w:rPr>
        <w:t>LS on RAT type for network monitoring</w:t>
      </w:r>
    </w:p>
    <w:p w14:paraId="4FDE910A" w14:textId="77777777" w:rsidR="00C5536D" w:rsidRDefault="00C5536D" w:rsidP="00C5536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86F0979" w14:textId="77777777" w:rsidR="00C5536D" w:rsidRDefault="00C5536D" w:rsidP="00C5536D">
      <w:pPr>
        <w:rPr>
          <w:color w:val="808080"/>
        </w:rPr>
      </w:pPr>
      <w:r>
        <w:rPr>
          <w:color w:val="808080"/>
        </w:rPr>
        <w:t>(Replaces S6-210212)</w:t>
      </w:r>
    </w:p>
    <w:p w14:paraId="46CB1C7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F8280" w14:textId="77777777" w:rsidR="00C5536D" w:rsidRDefault="00C5536D" w:rsidP="00C5536D">
      <w:pPr>
        <w:pStyle w:val="Heading2"/>
      </w:pPr>
      <w:bookmarkStart w:id="22" w:name="_Toc65060026"/>
      <w:bookmarkStart w:id="23" w:name="_Toc65060094"/>
      <w:r>
        <w:t>5</w:t>
      </w:r>
      <w:r>
        <w:tab/>
        <w:t>Items for early consideration</w:t>
      </w:r>
      <w:bookmarkEnd w:id="22"/>
      <w:bookmarkEnd w:id="23"/>
    </w:p>
    <w:p w14:paraId="630E6C12" w14:textId="77777777" w:rsidR="00C5536D" w:rsidRDefault="00C5536D" w:rsidP="00C5536D">
      <w:pPr>
        <w:pStyle w:val="Heading3"/>
      </w:pPr>
      <w:bookmarkStart w:id="24" w:name="_Toc65060027"/>
      <w:bookmarkStart w:id="25" w:name="_Toc65060095"/>
      <w:r>
        <w:t>5.1</w:t>
      </w:r>
      <w:r>
        <w:tab/>
        <w:t>Working Agreements</w:t>
      </w:r>
      <w:bookmarkEnd w:id="24"/>
      <w:bookmarkEnd w:id="25"/>
    </w:p>
    <w:p w14:paraId="3B54ED3E" w14:textId="77777777" w:rsidR="00C5536D" w:rsidRDefault="00C5536D" w:rsidP="00C5536D">
      <w:pPr>
        <w:pStyle w:val="Heading3"/>
      </w:pPr>
      <w:bookmarkStart w:id="26" w:name="_Toc65060028"/>
      <w:bookmarkStart w:id="27" w:name="_Toc65060096"/>
      <w:r>
        <w:t>5.2</w:t>
      </w:r>
      <w:r>
        <w:tab/>
        <w:t>Others</w:t>
      </w:r>
      <w:bookmarkEnd w:id="26"/>
      <w:bookmarkEnd w:id="27"/>
    </w:p>
    <w:p w14:paraId="441E4348" w14:textId="77777777" w:rsidR="00C5536D" w:rsidRDefault="00C5536D" w:rsidP="00C5536D">
      <w:pPr>
        <w:rPr>
          <w:rFonts w:ascii="Arial" w:hAnsi="Arial" w:cs="Arial"/>
          <w:b/>
          <w:sz w:val="24"/>
        </w:rPr>
      </w:pPr>
      <w:r>
        <w:rPr>
          <w:rFonts w:ascii="Arial" w:hAnsi="Arial" w:cs="Arial"/>
          <w:b/>
          <w:color w:val="0000FF"/>
          <w:sz w:val="24"/>
        </w:rPr>
        <w:t>S6-210043</w:t>
      </w:r>
      <w:r>
        <w:rPr>
          <w:rFonts w:ascii="Arial" w:hAnsi="Arial" w:cs="Arial"/>
          <w:b/>
          <w:color w:val="0000FF"/>
          <w:sz w:val="24"/>
        </w:rPr>
        <w:tab/>
      </w:r>
      <w:r>
        <w:rPr>
          <w:rFonts w:ascii="Arial" w:hAnsi="Arial" w:cs="Arial"/>
          <w:b/>
          <w:sz w:val="24"/>
        </w:rPr>
        <w:t>SA6 ToR Update</w:t>
      </w:r>
    </w:p>
    <w:p w14:paraId="5808003D" w14:textId="77777777" w:rsidR="00C5536D" w:rsidRDefault="00C5536D" w:rsidP="00C5536D">
      <w:pPr>
        <w:rPr>
          <w:i/>
        </w:rPr>
      </w:pPr>
      <w:r>
        <w:rPr>
          <w:i/>
        </w:rPr>
        <w:tab/>
      </w:r>
      <w:r>
        <w:rPr>
          <w:i/>
        </w:rPr>
        <w:tab/>
      </w:r>
      <w:r>
        <w:rPr>
          <w:i/>
        </w:rPr>
        <w:tab/>
      </w:r>
      <w:r>
        <w:rPr>
          <w:i/>
        </w:rPr>
        <w:tab/>
      </w:r>
      <w:r>
        <w:rPr>
          <w:i/>
        </w:rPr>
        <w:tab/>
        <w:t>Type: ToR</w:t>
      </w:r>
      <w:r>
        <w:rPr>
          <w:i/>
        </w:rPr>
        <w:tab/>
      </w:r>
      <w:r>
        <w:rPr>
          <w:i/>
        </w:rPr>
        <w:tab/>
        <w:t>For: Endorsement</w:t>
      </w:r>
      <w:r>
        <w:rPr>
          <w:i/>
        </w:rPr>
        <w:br/>
      </w:r>
      <w:r>
        <w:rPr>
          <w:i/>
        </w:rPr>
        <w:tab/>
      </w:r>
      <w:r>
        <w:rPr>
          <w:i/>
        </w:rPr>
        <w:tab/>
      </w:r>
      <w:r>
        <w:rPr>
          <w:i/>
        </w:rPr>
        <w:tab/>
      </w:r>
      <w:r>
        <w:rPr>
          <w:i/>
        </w:rPr>
        <w:tab/>
      </w:r>
      <w:r>
        <w:rPr>
          <w:i/>
        </w:rPr>
        <w:tab/>
        <w:t>Source: SA6 Leadership</w:t>
      </w:r>
    </w:p>
    <w:p w14:paraId="45FE1141" w14:textId="77777777" w:rsidR="00C5536D" w:rsidRDefault="00C5536D" w:rsidP="00C5536D">
      <w:pPr>
        <w:rPr>
          <w:rFonts w:ascii="Arial" w:hAnsi="Arial" w:cs="Arial"/>
          <w:b/>
        </w:rPr>
      </w:pPr>
      <w:r>
        <w:rPr>
          <w:rFonts w:ascii="Arial" w:hAnsi="Arial" w:cs="Arial"/>
          <w:b/>
        </w:rPr>
        <w:t xml:space="preserve">Abstract: </w:t>
      </w:r>
    </w:p>
    <w:p w14:paraId="3EE8D66F" w14:textId="77777777" w:rsidR="00C5536D" w:rsidRDefault="00C5536D" w:rsidP="00C5536D">
      <w:r>
        <w:t>SA6 ToR update</w:t>
      </w:r>
    </w:p>
    <w:p w14:paraId="057748C7" w14:textId="77777777" w:rsidR="00C5536D" w:rsidRDefault="00C5536D" w:rsidP="00C5536D">
      <w:pPr>
        <w:rPr>
          <w:rFonts w:ascii="Arial" w:hAnsi="Arial" w:cs="Arial"/>
          <w:b/>
        </w:rPr>
      </w:pPr>
      <w:r>
        <w:rPr>
          <w:rFonts w:ascii="Arial" w:hAnsi="Arial" w:cs="Arial"/>
          <w:b/>
        </w:rPr>
        <w:lastRenderedPageBreak/>
        <w:t xml:space="preserve">Discussion: </w:t>
      </w:r>
    </w:p>
    <w:p w14:paraId="4C2FB5B6" w14:textId="77777777" w:rsidR="00C5536D" w:rsidRDefault="00C5536D" w:rsidP="00C5536D">
      <w:r>
        <w:t>The chair presented the document S6-210043 during the opening call. The discussion continued during the ICC#7.</w:t>
      </w:r>
    </w:p>
    <w:p w14:paraId="5D5AE287" w14:textId="77777777" w:rsidR="00C5536D" w:rsidRDefault="00C5536D" w:rsidP="00C5536D">
      <w:r>
        <w:t>There was for example discussion whether to define message enablement. InterDigital was of the opinion this was going too much in detail.</w:t>
      </w:r>
    </w:p>
    <w:p w14:paraId="02B145F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S6-210268</w:t>
      </w:r>
      <w:r>
        <w:rPr>
          <w:color w:val="993300"/>
          <w:u w:val="single"/>
        </w:rPr>
        <w:t>.</w:t>
      </w:r>
    </w:p>
    <w:p w14:paraId="65D5BDF0" w14:textId="77777777" w:rsidR="00C5536D" w:rsidRDefault="00C5536D" w:rsidP="00C5536D">
      <w:pPr>
        <w:rPr>
          <w:rFonts w:ascii="Arial" w:hAnsi="Arial" w:cs="Arial"/>
          <w:b/>
          <w:sz w:val="24"/>
        </w:rPr>
      </w:pPr>
      <w:r>
        <w:rPr>
          <w:rFonts w:ascii="Arial" w:hAnsi="Arial" w:cs="Arial"/>
          <w:b/>
          <w:color w:val="0000FF"/>
          <w:sz w:val="24"/>
        </w:rPr>
        <w:t>S6-210268</w:t>
      </w:r>
      <w:r>
        <w:rPr>
          <w:rFonts w:ascii="Arial" w:hAnsi="Arial" w:cs="Arial"/>
          <w:b/>
          <w:color w:val="0000FF"/>
          <w:sz w:val="24"/>
        </w:rPr>
        <w:tab/>
      </w:r>
      <w:r>
        <w:rPr>
          <w:rFonts w:ascii="Arial" w:hAnsi="Arial" w:cs="Arial"/>
          <w:b/>
          <w:sz w:val="24"/>
        </w:rPr>
        <w:t>SA6 ToR Update</w:t>
      </w:r>
    </w:p>
    <w:p w14:paraId="53E49CA5" w14:textId="77777777" w:rsidR="00C5536D" w:rsidRDefault="00C5536D" w:rsidP="00C5536D">
      <w:pPr>
        <w:rPr>
          <w:i/>
        </w:rPr>
      </w:pPr>
      <w:r>
        <w:rPr>
          <w:i/>
        </w:rPr>
        <w:tab/>
      </w:r>
      <w:r>
        <w:rPr>
          <w:i/>
        </w:rPr>
        <w:tab/>
      </w:r>
      <w:r>
        <w:rPr>
          <w:i/>
        </w:rPr>
        <w:tab/>
      </w:r>
      <w:r>
        <w:rPr>
          <w:i/>
        </w:rPr>
        <w:tab/>
      </w:r>
      <w:r>
        <w:rPr>
          <w:i/>
        </w:rPr>
        <w:tab/>
        <w:t>Type: ToR</w:t>
      </w:r>
      <w:r>
        <w:rPr>
          <w:i/>
        </w:rPr>
        <w:tab/>
      </w:r>
      <w:r>
        <w:rPr>
          <w:i/>
        </w:rPr>
        <w:tab/>
        <w:t>For: Endorsement</w:t>
      </w:r>
      <w:r>
        <w:rPr>
          <w:i/>
        </w:rPr>
        <w:br/>
      </w:r>
      <w:r>
        <w:rPr>
          <w:i/>
        </w:rPr>
        <w:tab/>
      </w:r>
      <w:r>
        <w:rPr>
          <w:i/>
        </w:rPr>
        <w:tab/>
      </w:r>
      <w:r>
        <w:rPr>
          <w:i/>
        </w:rPr>
        <w:tab/>
      </w:r>
      <w:r>
        <w:rPr>
          <w:i/>
        </w:rPr>
        <w:tab/>
      </w:r>
      <w:r>
        <w:rPr>
          <w:i/>
        </w:rPr>
        <w:tab/>
        <w:t>Source: SA6 Leadership</w:t>
      </w:r>
    </w:p>
    <w:p w14:paraId="045A4B79" w14:textId="77777777" w:rsidR="00C5536D" w:rsidRDefault="00C5536D" w:rsidP="00C5536D">
      <w:pPr>
        <w:rPr>
          <w:color w:val="808080"/>
        </w:rPr>
      </w:pPr>
      <w:r>
        <w:rPr>
          <w:color w:val="808080"/>
        </w:rPr>
        <w:t>(Replaces S6-210043)</w:t>
      </w:r>
    </w:p>
    <w:p w14:paraId="170E1928" w14:textId="77777777" w:rsidR="00C5536D" w:rsidRDefault="00C5536D" w:rsidP="00C5536D">
      <w:pPr>
        <w:rPr>
          <w:rFonts w:ascii="Arial" w:hAnsi="Arial" w:cs="Arial"/>
          <w:b/>
        </w:rPr>
      </w:pPr>
      <w:r>
        <w:rPr>
          <w:rFonts w:ascii="Arial" w:hAnsi="Arial" w:cs="Arial"/>
          <w:b/>
        </w:rPr>
        <w:t xml:space="preserve">Discussion: </w:t>
      </w:r>
    </w:p>
    <w:p w14:paraId="12E7CFDA" w14:textId="77777777" w:rsidR="00C5536D" w:rsidRDefault="00C5536D" w:rsidP="00C5536D">
      <w:r>
        <w:t>The meeting discussed the document during the closing session.</w:t>
      </w:r>
    </w:p>
    <w:p w14:paraId="621D9A23" w14:textId="77777777" w:rsidR="00C5536D" w:rsidRDefault="00C5536D" w:rsidP="00C5536D">
      <w:r>
        <w:t>Deutsche Telekom objected to the current version of the proposed ToR and in particular the removal of the sentence about stage 1 requirements.</w:t>
      </w:r>
    </w:p>
    <w:p w14:paraId="24AF168B" w14:textId="77777777" w:rsidR="00C5536D" w:rsidRDefault="00C5536D" w:rsidP="00C5536D">
      <w:r>
        <w:t>Ericsson was generally in agreement with the proposal but thought there was an occurrence of "application" should read "architecture".</w:t>
      </w:r>
    </w:p>
    <w:p w14:paraId="6C00A690" w14:textId="77777777" w:rsidR="00C5536D" w:rsidRDefault="00C5536D" w:rsidP="00C5536D">
      <w:r>
        <w:t>Motorola Solutions agreed with the remark of Ericsson.</w:t>
      </w:r>
    </w:p>
    <w:p w14:paraId="7002DADF" w14:textId="53BB2198" w:rsidR="00C5536D" w:rsidRDefault="00C5536D" w:rsidP="00C5536D">
      <w:r>
        <w:t>The only change is to replace "</w:t>
      </w:r>
      <w:r w:rsidR="009E76D3">
        <w:t>A</w:t>
      </w:r>
      <w:r>
        <w:t xml:space="preserve">pplication" </w:t>
      </w:r>
      <w:r w:rsidR="009E76D3">
        <w:t>with</w:t>
      </w:r>
      <w:r>
        <w:t xml:space="preserve"> "</w:t>
      </w:r>
      <w:r w:rsidR="009E76D3">
        <w:t>A</w:t>
      </w:r>
      <w:r>
        <w:t>rchitecture"</w:t>
      </w:r>
      <w:r w:rsidR="009E76D3">
        <w:t xml:space="preserve"> in the </w:t>
      </w:r>
      <w:r w:rsidR="009E76D3" w:rsidRPr="009E76D3">
        <w:t>Service frameworks</w:t>
      </w:r>
      <w:r w:rsidR="009E76D3">
        <w:t xml:space="preserve"> examples</w:t>
      </w:r>
      <w:r>
        <w:t>.</w:t>
      </w:r>
    </w:p>
    <w:p w14:paraId="4C6030E6" w14:textId="77777777" w:rsidR="009E76D3" w:rsidRDefault="009E76D3" w:rsidP="00C5536D"/>
    <w:p w14:paraId="389380E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S6-210332</w:t>
      </w:r>
      <w:r>
        <w:rPr>
          <w:color w:val="993300"/>
          <w:u w:val="single"/>
        </w:rPr>
        <w:t>.</w:t>
      </w:r>
    </w:p>
    <w:p w14:paraId="0DC4899E" w14:textId="77777777" w:rsidR="00C5536D" w:rsidRDefault="00C5536D" w:rsidP="00C5536D">
      <w:pPr>
        <w:rPr>
          <w:rFonts w:ascii="Arial" w:hAnsi="Arial" w:cs="Arial"/>
          <w:b/>
          <w:sz w:val="24"/>
        </w:rPr>
      </w:pPr>
      <w:r>
        <w:rPr>
          <w:rFonts w:ascii="Arial" w:hAnsi="Arial" w:cs="Arial"/>
          <w:b/>
          <w:color w:val="0000FF"/>
          <w:sz w:val="24"/>
        </w:rPr>
        <w:t>S6-210332</w:t>
      </w:r>
      <w:r>
        <w:rPr>
          <w:rFonts w:ascii="Arial" w:hAnsi="Arial" w:cs="Arial"/>
          <w:b/>
          <w:color w:val="0000FF"/>
          <w:sz w:val="24"/>
        </w:rPr>
        <w:tab/>
      </w:r>
      <w:r>
        <w:rPr>
          <w:rFonts w:ascii="Arial" w:hAnsi="Arial" w:cs="Arial"/>
          <w:b/>
          <w:sz w:val="24"/>
        </w:rPr>
        <w:t>SA6 ToR Update</w:t>
      </w:r>
    </w:p>
    <w:p w14:paraId="47E01D42" w14:textId="77777777" w:rsidR="00C5536D" w:rsidRDefault="00C5536D" w:rsidP="00C5536D">
      <w:pPr>
        <w:rPr>
          <w:i/>
        </w:rPr>
      </w:pPr>
      <w:r>
        <w:rPr>
          <w:i/>
        </w:rPr>
        <w:tab/>
      </w:r>
      <w:r>
        <w:rPr>
          <w:i/>
        </w:rPr>
        <w:tab/>
      </w:r>
      <w:r>
        <w:rPr>
          <w:i/>
        </w:rPr>
        <w:tab/>
      </w:r>
      <w:r>
        <w:rPr>
          <w:i/>
        </w:rPr>
        <w:tab/>
      </w:r>
      <w:r>
        <w:rPr>
          <w:i/>
        </w:rPr>
        <w:tab/>
        <w:t>Type: ToR</w:t>
      </w:r>
      <w:r>
        <w:rPr>
          <w:i/>
        </w:rPr>
        <w:tab/>
      </w:r>
      <w:r>
        <w:rPr>
          <w:i/>
        </w:rPr>
        <w:tab/>
        <w:t>For: Endorsement</w:t>
      </w:r>
      <w:r>
        <w:rPr>
          <w:i/>
        </w:rPr>
        <w:br/>
      </w:r>
      <w:r>
        <w:rPr>
          <w:i/>
        </w:rPr>
        <w:tab/>
      </w:r>
      <w:r>
        <w:rPr>
          <w:i/>
        </w:rPr>
        <w:tab/>
      </w:r>
      <w:r>
        <w:rPr>
          <w:i/>
        </w:rPr>
        <w:tab/>
      </w:r>
      <w:r>
        <w:rPr>
          <w:i/>
        </w:rPr>
        <w:tab/>
      </w:r>
      <w:r>
        <w:rPr>
          <w:i/>
        </w:rPr>
        <w:tab/>
        <w:t>Source: SA6 Leadership</w:t>
      </w:r>
    </w:p>
    <w:p w14:paraId="7BCF42EA" w14:textId="77777777" w:rsidR="00C5536D" w:rsidRDefault="00C5536D" w:rsidP="00C5536D">
      <w:pPr>
        <w:rPr>
          <w:color w:val="808080"/>
        </w:rPr>
      </w:pPr>
      <w:r>
        <w:rPr>
          <w:color w:val="808080"/>
        </w:rPr>
        <w:t>(Replaces S6-210268)</w:t>
      </w:r>
    </w:p>
    <w:p w14:paraId="5947185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7CF1CF" w14:textId="77777777" w:rsidR="00C5536D" w:rsidRDefault="00C5536D" w:rsidP="00C5536D">
      <w:pPr>
        <w:rPr>
          <w:rFonts w:ascii="Arial" w:hAnsi="Arial" w:cs="Arial"/>
          <w:b/>
          <w:sz w:val="24"/>
        </w:rPr>
      </w:pPr>
      <w:r>
        <w:rPr>
          <w:rFonts w:ascii="Arial" w:hAnsi="Arial" w:cs="Arial"/>
          <w:b/>
          <w:color w:val="0000FF"/>
          <w:sz w:val="24"/>
        </w:rPr>
        <w:t>S6-210193</w:t>
      </w:r>
      <w:r>
        <w:rPr>
          <w:rFonts w:ascii="Arial" w:hAnsi="Arial" w:cs="Arial"/>
          <w:b/>
          <w:color w:val="0000FF"/>
          <w:sz w:val="24"/>
        </w:rPr>
        <w:tab/>
      </w:r>
      <w:r>
        <w:rPr>
          <w:rFonts w:ascii="Arial" w:hAnsi="Arial" w:cs="Arial"/>
          <w:b/>
          <w:sz w:val="24"/>
        </w:rPr>
        <w:t>Terms of Reference (ToR) update for TSG SA WG6 (SA6)</w:t>
      </w:r>
    </w:p>
    <w:p w14:paraId="2F555AE2" w14:textId="77777777" w:rsidR="00C5536D" w:rsidRDefault="00C5536D" w:rsidP="00C5536D">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Motorola Solutions Germany</w:t>
      </w:r>
    </w:p>
    <w:p w14:paraId="788C4AEB" w14:textId="77777777" w:rsidR="00C5536D" w:rsidRDefault="00C5536D" w:rsidP="00C5536D">
      <w:pPr>
        <w:rPr>
          <w:rFonts w:ascii="Arial" w:hAnsi="Arial" w:cs="Arial"/>
          <w:b/>
        </w:rPr>
      </w:pPr>
      <w:r>
        <w:rPr>
          <w:rFonts w:ascii="Arial" w:hAnsi="Arial" w:cs="Arial"/>
          <w:b/>
        </w:rPr>
        <w:t xml:space="preserve">Abstract: </w:t>
      </w:r>
    </w:p>
    <w:p w14:paraId="392309C4" w14:textId="77777777" w:rsidR="00C5536D" w:rsidRDefault="00C5536D" w:rsidP="00C5536D">
      <w:r>
        <w:t xml:space="preserve">This document contains an update to the SA6 ToR. At SA plenary #90, the proposed ToR for SA6 was not agreed. This update </w:t>
      </w:r>
      <w:proofErr w:type="gramStart"/>
      <w:r>
        <w:t>take</w:t>
      </w:r>
      <w:proofErr w:type="gramEnd"/>
      <w:r>
        <w:t xml:space="preserve"> the changes proposed from plenary and brings them to SA6 for further review.</w:t>
      </w:r>
    </w:p>
    <w:p w14:paraId="103A695D" w14:textId="77777777" w:rsidR="00C5536D" w:rsidRDefault="00C5536D" w:rsidP="00C5536D">
      <w:pPr>
        <w:rPr>
          <w:rFonts w:ascii="Arial" w:hAnsi="Arial" w:cs="Arial"/>
          <w:b/>
        </w:rPr>
      </w:pPr>
      <w:r>
        <w:rPr>
          <w:rFonts w:ascii="Arial" w:hAnsi="Arial" w:cs="Arial"/>
          <w:b/>
        </w:rPr>
        <w:t xml:space="preserve">Discussion: </w:t>
      </w:r>
    </w:p>
    <w:p w14:paraId="2BE8E15D" w14:textId="77777777" w:rsidR="00C5536D" w:rsidRDefault="00C5536D" w:rsidP="00C5536D">
      <w:r>
        <w:t>Motorola Solutions presented the document S6-210193 during the opening call.</w:t>
      </w:r>
    </w:p>
    <w:p w14:paraId="201A78B1" w14:textId="77777777" w:rsidR="00C5536D" w:rsidRDefault="00C5536D" w:rsidP="00C5536D">
      <w:r>
        <w:t>Lot of the discussion concentrated around the label of the group.</w:t>
      </w:r>
    </w:p>
    <w:p w14:paraId="3294D1DA" w14:textId="77777777" w:rsidR="00C5536D" w:rsidRDefault="00C5536D" w:rsidP="00C5536D">
      <w:r>
        <w:t>Motorola Solutions suggested merging the contribution with S6-210043 and noted the question was not only about the label.</w:t>
      </w:r>
    </w:p>
    <w:p w14:paraId="124370D7" w14:textId="77777777" w:rsidR="00C5536D" w:rsidRDefault="00C5536D" w:rsidP="00C5536D">
      <w:r>
        <w:t>Qualcomm was of the view that the S6-210043 should be taken as a starting point for discussions (S6-210193 merged).</w:t>
      </w:r>
    </w:p>
    <w:p w14:paraId="404C9703" w14:textId="77777777" w:rsidR="00C5536D" w:rsidRDefault="00C5536D" w:rsidP="00C5536D">
      <w:r>
        <w:t>Motorola Solutions did not agree with the S6-210043 as a starting point.</w:t>
      </w:r>
    </w:p>
    <w:p w14:paraId="554A1CB0" w14:textId="77777777" w:rsidR="00C5536D" w:rsidRDefault="00C5536D" w:rsidP="00C5536D">
      <w:proofErr w:type="gramStart"/>
      <w:r>
        <w:t>Finally</w:t>
      </w:r>
      <w:proofErr w:type="gramEnd"/>
      <w:r>
        <w:t xml:space="preserve"> it was decided to start email thread on both papers S6-210043 and S6-210193 separately.</w:t>
      </w:r>
    </w:p>
    <w:p w14:paraId="173B7A89"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S6-210326</w:t>
      </w:r>
      <w:r>
        <w:rPr>
          <w:color w:val="993300"/>
          <w:u w:val="single"/>
        </w:rPr>
        <w:t>.</w:t>
      </w:r>
    </w:p>
    <w:p w14:paraId="5FD89124" w14:textId="77777777" w:rsidR="00C5536D" w:rsidRDefault="00C5536D" w:rsidP="00C5536D">
      <w:pPr>
        <w:rPr>
          <w:rFonts w:ascii="Arial" w:hAnsi="Arial" w:cs="Arial"/>
          <w:b/>
          <w:sz w:val="24"/>
        </w:rPr>
      </w:pPr>
      <w:r>
        <w:rPr>
          <w:rFonts w:ascii="Arial" w:hAnsi="Arial" w:cs="Arial"/>
          <w:b/>
          <w:color w:val="0000FF"/>
          <w:sz w:val="24"/>
        </w:rPr>
        <w:t>S6-210326</w:t>
      </w:r>
      <w:r>
        <w:rPr>
          <w:rFonts w:ascii="Arial" w:hAnsi="Arial" w:cs="Arial"/>
          <w:b/>
          <w:color w:val="0000FF"/>
          <w:sz w:val="24"/>
        </w:rPr>
        <w:tab/>
      </w:r>
      <w:r>
        <w:rPr>
          <w:rFonts w:ascii="Arial" w:hAnsi="Arial" w:cs="Arial"/>
          <w:b/>
          <w:sz w:val="24"/>
        </w:rPr>
        <w:t>Terms of Reference (ToR) update for TSG SA WG6 (SA6)</w:t>
      </w:r>
    </w:p>
    <w:p w14:paraId="1244F4D6" w14:textId="77777777" w:rsidR="00C5536D" w:rsidRDefault="00C5536D" w:rsidP="00C5536D">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Motorola Solutions Germany</w:t>
      </w:r>
    </w:p>
    <w:p w14:paraId="7A7178A6" w14:textId="77777777" w:rsidR="00C5536D" w:rsidRDefault="00C5536D" w:rsidP="00C5536D">
      <w:pPr>
        <w:rPr>
          <w:color w:val="808080"/>
        </w:rPr>
      </w:pPr>
      <w:r>
        <w:rPr>
          <w:color w:val="808080"/>
        </w:rPr>
        <w:t>(Replaces S6-210193)</w:t>
      </w:r>
    </w:p>
    <w:p w14:paraId="6E2E805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FB753" w14:textId="77777777" w:rsidR="00C5536D" w:rsidRDefault="00C5536D" w:rsidP="00C5536D">
      <w:pPr>
        <w:pStyle w:val="Heading2"/>
      </w:pPr>
      <w:bookmarkStart w:id="28" w:name="_Toc65060029"/>
      <w:bookmarkStart w:id="29" w:name="_Toc65060097"/>
      <w:r>
        <w:t>6</w:t>
      </w:r>
      <w:r>
        <w:tab/>
        <w:t>Rel-16 Work Items</w:t>
      </w:r>
      <w:bookmarkEnd w:id="28"/>
      <w:bookmarkEnd w:id="29"/>
    </w:p>
    <w:p w14:paraId="5528938A" w14:textId="77777777" w:rsidR="00C5536D" w:rsidRDefault="00C5536D" w:rsidP="00C5536D">
      <w:pPr>
        <w:rPr>
          <w:rFonts w:ascii="Arial" w:hAnsi="Arial" w:cs="Arial"/>
          <w:b/>
          <w:sz w:val="24"/>
        </w:rPr>
      </w:pPr>
      <w:r>
        <w:rPr>
          <w:rFonts w:ascii="Arial" w:hAnsi="Arial" w:cs="Arial"/>
          <w:b/>
          <w:color w:val="0000FF"/>
          <w:sz w:val="24"/>
        </w:rPr>
        <w:t>S6-210129</w:t>
      </w:r>
      <w:r>
        <w:rPr>
          <w:rFonts w:ascii="Arial" w:hAnsi="Arial" w:cs="Arial"/>
          <w:b/>
          <w:color w:val="0000FF"/>
          <w:sz w:val="24"/>
        </w:rPr>
        <w:tab/>
      </w:r>
      <w:r>
        <w:rPr>
          <w:rFonts w:ascii="Arial" w:hAnsi="Arial" w:cs="Arial"/>
          <w:b/>
          <w:sz w:val="24"/>
        </w:rPr>
        <w:t>Clarification of Service-based interfaces interaction within CAPIF</w:t>
      </w:r>
    </w:p>
    <w:p w14:paraId="10B0EB4E"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v16.9.0</w:t>
      </w:r>
      <w:r>
        <w:rPr>
          <w:i/>
        </w:rPr>
        <w:tab/>
        <w:t xml:space="preserve">  CR-0079  Cat: F (Rel-16)</w:t>
      </w:r>
      <w:r>
        <w:rPr>
          <w:i/>
        </w:rPr>
        <w:br/>
      </w:r>
      <w:r>
        <w:rPr>
          <w:i/>
        </w:rPr>
        <w:br/>
      </w:r>
      <w:r>
        <w:rPr>
          <w:i/>
        </w:rPr>
        <w:tab/>
      </w:r>
      <w:r>
        <w:rPr>
          <w:i/>
        </w:rPr>
        <w:tab/>
      </w:r>
      <w:r>
        <w:rPr>
          <w:i/>
        </w:rPr>
        <w:tab/>
      </w:r>
      <w:r>
        <w:rPr>
          <w:i/>
        </w:rPr>
        <w:tab/>
      </w:r>
      <w:r>
        <w:rPr>
          <w:i/>
        </w:rPr>
        <w:tab/>
        <w:t>Source: Deutsche Telekom AG, AT&amp;T</w:t>
      </w:r>
    </w:p>
    <w:p w14:paraId="6E3FBE77" w14:textId="77777777" w:rsidR="00C5536D" w:rsidRDefault="00C5536D" w:rsidP="00C5536D">
      <w:pPr>
        <w:rPr>
          <w:rFonts w:ascii="Arial" w:hAnsi="Arial" w:cs="Arial"/>
          <w:b/>
        </w:rPr>
      </w:pPr>
      <w:r>
        <w:rPr>
          <w:rFonts w:ascii="Arial" w:hAnsi="Arial" w:cs="Arial"/>
          <w:b/>
        </w:rPr>
        <w:t xml:space="preserve">Abstract: </w:t>
      </w:r>
    </w:p>
    <w:p w14:paraId="1E7ABEBD" w14:textId="77777777" w:rsidR="00C5536D" w:rsidRDefault="00C5536D" w:rsidP="00C5536D">
      <w:r>
        <w:t>Clarification pointing out that service-based interface interaction in CAPIF architecture is used.</w:t>
      </w:r>
    </w:p>
    <w:p w14:paraId="65F4148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S6-210325</w:t>
      </w:r>
      <w:r>
        <w:rPr>
          <w:color w:val="993300"/>
          <w:u w:val="single"/>
        </w:rPr>
        <w:t>.</w:t>
      </w:r>
    </w:p>
    <w:p w14:paraId="5FC45DE7" w14:textId="77777777" w:rsidR="00C5536D" w:rsidRDefault="00C5536D" w:rsidP="00C5536D">
      <w:pPr>
        <w:rPr>
          <w:rFonts w:ascii="Arial" w:hAnsi="Arial" w:cs="Arial"/>
          <w:b/>
          <w:sz w:val="24"/>
        </w:rPr>
      </w:pPr>
      <w:r>
        <w:rPr>
          <w:rFonts w:ascii="Arial" w:hAnsi="Arial" w:cs="Arial"/>
          <w:b/>
          <w:color w:val="0000FF"/>
          <w:sz w:val="24"/>
        </w:rPr>
        <w:t>S6-210325</w:t>
      </w:r>
      <w:r>
        <w:rPr>
          <w:rFonts w:ascii="Arial" w:hAnsi="Arial" w:cs="Arial"/>
          <w:b/>
          <w:color w:val="0000FF"/>
          <w:sz w:val="24"/>
        </w:rPr>
        <w:tab/>
      </w:r>
      <w:r>
        <w:rPr>
          <w:rFonts w:ascii="Arial" w:hAnsi="Arial" w:cs="Arial"/>
          <w:b/>
          <w:sz w:val="24"/>
        </w:rPr>
        <w:t>Clarification of Service-based interfaces interaction within CAPIF</w:t>
      </w:r>
    </w:p>
    <w:p w14:paraId="0B533F1D"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v16.9.0</w:t>
      </w:r>
      <w:r>
        <w:rPr>
          <w:i/>
        </w:rPr>
        <w:tab/>
        <w:t xml:space="preserve">  CR-0079  rev 1 Cat: F (Rel-16)</w:t>
      </w:r>
      <w:r>
        <w:rPr>
          <w:i/>
        </w:rPr>
        <w:br/>
      </w:r>
      <w:r>
        <w:rPr>
          <w:i/>
        </w:rPr>
        <w:br/>
      </w:r>
      <w:r>
        <w:rPr>
          <w:i/>
        </w:rPr>
        <w:tab/>
      </w:r>
      <w:r>
        <w:rPr>
          <w:i/>
        </w:rPr>
        <w:tab/>
      </w:r>
      <w:r>
        <w:rPr>
          <w:i/>
        </w:rPr>
        <w:tab/>
      </w:r>
      <w:r>
        <w:rPr>
          <w:i/>
        </w:rPr>
        <w:tab/>
      </w:r>
      <w:r>
        <w:rPr>
          <w:i/>
        </w:rPr>
        <w:tab/>
        <w:t>Source: Deutsche Telekom AG, AT&amp;T</w:t>
      </w:r>
    </w:p>
    <w:p w14:paraId="13A8E6FF" w14:textId="77777777" w:rsidR="00C5536D" w:rsidRDefault="00C5536D" w:rsidP="00C5536D">
      <w:pPr>
        <w:rPr>
          <w:color w:val="808080"/>
        </w:rPr>
      </w:pPr>
      <w:r>
        <w:rPr>
          <w:color w:val="808080"/>
        </w:rPr>
        <w:t>(Replaces S6-210129)</w:t>
      </w:r>
    </w:p>
    <w:p w14:paraId="51B28599" w14:textId="77777777" w:rsidR="00C5536D" w:rsidRDefault="00C5536D" w:rsidP="00C5536D">
      <w:pPr>
        <w:rPr>
          <w:rFonts w:ascii="Arial" w:hAnsi="Arial" w:cs="Arial"/>
          <w:b/>
        </w:rPr>
      </w:pPr>
      <w:r>
        <w:rPr>
          <w:rFonts w:ascii="Arial" w:hAnsi="Arial" w:cs="Arial"/>
          <w:b/>
        </w:rPr>
        <w:t xml:space="preserve">Discussion: </w:t>
      </w:r>
    </w:p>
    <w:p w14:paraId="48BC2AEE" w14:textId="77777777" w:rsidR="00C5536D" w:rsidRDefault="00C5536D" w:rsidP="00C5536D">
      <w:r>
        <w:t>The meeting discussed the document during the closing session.</w:t>
      </w:r>
    </w:p>
    <w:p w14:paraId="75C7B8F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FA0AB" w14:textId="77777777" w:rsidR="00C5536D" w:rsidRDefault="00C5536D" w:rsidP="00C5536D">
      <w:pPr>
        <w:rPr>
          <w:rFonts w:ascii="Arial" w:hAnsi="Arial" w:cs="Arial"/>
          <w:b/>
          <w:sz w:val="24"/>
        </w:rPr>
      </w:pPr>
      <w:r>
        <w:rPr>
          <w:rFonts w:ascii="Arial" w:hAnsi="Arial" w:cs="Arial"/>
          <w:b/>
          <w:color w:val="0000FF"/>
          <w:sz w:val="24"/>
        </w:rPr>
        <w:t>S6-210195</w:t>
      </w:r>
      <w:r>
        <w:rPr>
          <w:rFonts w:ascii="Arial" w:hAnsi="Arial" w:cs="Arial"/>
          <w:b/>
          <w:color w:val="0000FF"/>
          <w:sz w:val="24"/>
        </w:rPr>
        <w:tab/>
      </w:r>
      <w:r>
        <w:rPr>
          <w:rFonts w:ascii="Arial" w:hAnsi="Arial" w:cs="Arial"/>
          <w:b/>
          <w:sz w:val="24"/>
        </w:rPr>
        <w:t>Clarification of Service-based interfaces interaction within CAPIF</w:t>
      </w:r>
    </w:p>
    <w:p w14:paraId="149377CC"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v17.3.0</w:t>
      </w:r>
      <w:r>
        <w:rPr>
          <w:i/>
        </w:rPr>
        <w:tab/>
        <w:t xml:space="preserve">  CR-0080  Cat: A (Rel-17)</w:t>
      </w:r>
      <w:r>
        <w:rPr>
          <w:i/>
        </w:rPr>
        <w:br/>
      </w:r>
      <w:r>
        <w:rPr>
          <w:i/>
        </w:rPr>
        <w:br/>
      </w:r>
      <w:r>
        <w:rPr>
          <w:i/>
        </w:rPr>
        <w:tab/>
      </w:r>
      <w:r>
        <w:rPr>
          <w:i/>
        </w:rPr>
        <w:tab/>
      </w:r>
      <w:r>
        <w:rPr>
          <w:i/>
        </w:rPr>
        <w:tab/>
      </w:r>
      <w:r>
        <w:rPr>
          <w:i/>
        </w:rPr>
        <w:tab/>
      </w:r>
      <w:r>
        <w:rPr>
          <w:i/>
        </w:rPr>
        <w:tab/>
        <w:t>Source: Deutsche Telekom AG</w:t>
      </w:r>
    </w:p>
    <w:p w14:paraId="78677F0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806EE1" w14:textId="77777777" w:rsidR="00C5536D" w:rsidRDefault="00C5536D" w:rsidP="00C5536D">
      <w:pPr>
        <w:pStyle w:val="Heading2"/>
      </w:pPr>
      <w:bookmarkStart w:id="30" w:name="_Toc65060030"/>
      <w:bookmarkStart w:id="31" w:name="_Toc65060098"/>
      <w:r>
        <w:t>7</w:t>
      </w:r>
      <w:r>
        <w:tab/>
        <w:t>Rel-17 Work Items</w:t>
      </w:r>
      <w:bookmarkEnd w:id="30"/>
      <w:bookmarkEnd w:id="31"/>
    </w:p>
    <w:p w14:paraId="1B2A9105" w14:textId="77777777" w:rsidR="00C5536D" w:rsidRDefault="00C5536D" w:rsidP="00C5536D">
      <w:pPr>
        <w:pStyle w:val="Heading3"/>
      </w:pPr>
      <w:bookmarkStart w:id="32" w:name="_Toc65060031"/>
      <w:bookmarkStart w:id="33" w:name="_Toc65060099"/>
      <w:r>
        <w:t>7.1</w:t>
      </w:r>
      <w:r>
        <w:tab/>
        <w:t>eMONASTERY2 – Enhancements to Application Architecture for the Mobile Communication System for Railways Phase 2</w:t>
      </w:r>
      <w:bookmarkEnd w:id="32"/>
      <w:bookmarkEnd w:id="33"/>
      <w:r>
        <w:t xml:space="preserve"> </w:t>
      </w:r>
    </w:p>
    <w:p w14:paraId="4B0A3A24" w14:textId="77777777" w:rsidR="00C5536D" w:rsidRDefault="00C5536D" w:rsidP="00C5536D">
      <w:pPr>
        <w:rPr>
          <w:rFonts w:ascii="Arial" w:hAnsi="Arial" w:cs="Arial"/>
          <w:b/>
          <w:sz w:val="24"/>
        </w:rPr>
      </w:pPr>
      <w:r>
        <w:rPr>
          <w:rFonts w:ascii="Arial" w:hAnsi="Arial" w:cs="Arial"/>
          <w:b/>
          <w:color w:val="0000FF"/>
          <w:sz w:val="24"/>
        </w:rPr>
        <w:t>S6-210019</w:t>
      </w:r>
      <w:r>
        <w:rPr>
          <w:rFonts w:ascii="Arial" w:hAnsi="Arial" w:cs="Arial"/>
          <w:b/>
          <w:color w:val="0000FF"/>
          <w:sz w:val="24"/>
        </w:rPr>
        <w:tab/>
      </w:r>
      <w:r>
        <w:rPr>
          <w:rFonts w:ascii="Arial" w:hAnsi="Arial" w:cs="Arial"/>
          <w:b/>
          <w:sz w:val="24"/>
        </w:rPr>
        <w:t>Private Call Transfer Corrections</w:t>
      </w:r>
    </w:p>
    <w:p w14:paraId="6265624C"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CR-0286  Cat: F (Rel-17)</w:t>
      </w:r>
      <w:r>
        <w:rPr>
          <w:i/>
        </w:rPr>
        <w:br/>
      </w:r>
      <w:r>
        <w:rPr>
          <w:i/>
        </w:rPr>
        <w:br/>
      </w:r>
      <w:r>
        <w:rPr>
          <w:i/>
        </w:rPr>
        <w:tab/>
      </w:r>
      <w:r>
        <w:rPr>
          <w:i/>
        </w:rPr>
        <w:tab/>
      </w:r>
      <w:r>
        <w:rPr>
          <w:i/>
        </w:rPr>
        <w:tab/>
      </w:r>
      <w:r>
        <w:rPr>
          <w:i/>
        </w:rPr>
        <w:tab/>
      </w:r>
      <w:r>
        <w:rPr>
          <w:i/>
        </w:rPr>
        <w:tab/>
        <w:t>Source: Kontron Transportation France</w:t>
      </w:r>
    </w:p>
    <w:p w14:paraId="6678FB0A" w14:textId="77777777" w:rsidR="00C5536D" w:rsidRDefault="00C5536D" w:rsidP="00C5536D">
      <w:pPr>
        <w:rPr>
          <w:rFonts w:ascii="Arial" w:hAnsi="Arial" w:cs="Arial"/>
          <w:b/>
        </w:rPr>
      </w:pPr>
      <w:r>
        <w:rPr>
          <w:rFonts w:ascii="Arial" w:hAnsi="Arial" w:cs="Arial"/>
          <w:b/>
        </w:rPr>
        <w:lastRenderedPageBreak/>
        <w:t xml:space="preserve">Abstract: </w:t>
      </w:r>
    </w:p>
    <w:p w14:paraId="4A438B05" w14:textId="77777777" w:rsidR="00C5536D" w:rsidRDefault="00C5536D" w:rsidP="00C5536D">
      <w:r>
        <w:t>Private call transfer is currently accomplished (10.7.6.2.1, 10.7.6.2.2) with the assumption that the MCPTT server is required to initiate the release of the first private call. Discussion of the related stage 3 in CT1 has pointed out the additional complexity of such an assumption and has proposed that a less complex procedure would simply use normal private call release procedures between clients 1 and 2. This approach may also help avoid complicating the introduction of new features in the future.</w:t>
      </w:r>
    </w:p>
    <w:p w14:paraId="1C39173C" w14:textId="77777777" w:rsidR="00C5536D" w:rsidRDefault="00C5536D" w:rsidP="00C5536D">
      <w:r>
        <w:t>The present contribution introduces a mechanism where the release of the first private call is handled by clients 1 and 2 using existing procedures. It is noted that the first private call and subsequent private calls are independently established. The figures are updated accordingly.</w:t>
      </w:r>
    </w:p>
    <w:p w14:paraId="553D192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S6-210202</w:t>
      </w:r>
      <w:r>
        <w:rPr>
          <w:color w:val="993300"/>
          <w:u w:val="single"/>
        </w:rPr>
        <w:t>.</w:t>
      </w:r>
    </w:p>
    <w:p w14:paraId="23FB14DC" w14:textId="77777777" w:rsidR="00C5536D" w:rsidRDefault="00C5536D" w:rsidP="00C5536D">
      <w:pPr>
        <w:rPr>
          <w:rFonts w:ascii="Arial" w:hAnsi="Arial" w:cs="Arial"/>
          <w:b/>
          <w:sz w:val="24"/>
        </w:rPr>
      </w:pPr>
      <w:r>
        <w:rPr>
          <w:rFonts w:ascii="Arial" w:hAnsi="Arial" w:cs="Arial"/>
          <w:b/>
          <w:color w:val="0000FF"/>
          <w:sz w:val="24"/>
        </w:rPr>
        <w:t>S6-210202</w:t>
      </w:r>
      <w:r>
        <w:rPr>
          <w:rFonts w:ascii="Arial" w:hAnsi="Arial" w:cs="Arial"/>
          <w:b/>
          <w:color w:val="0000FF"/>
          <w:sz w:val="24"/>
        </w:rPr>
        <w:tab/>
      </w:r>
      <w:r>
        <w:rPr>
          <w:rFonts w:ascii="Arial" w:hAnsi="Arial" w:cs="Arial"/>
          <w:b/>
          <w:sz w:val="24"/>
        </w:rPr>
        <w:t>Private Call Transfer Corrections</w:t>
      </w:r>
    </w:p>
    <w:p w14:paraId="725C0307"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CR-0286  rev 1 Cat: F (Rel-17)</w:t>
      </w:r>
      <w:r>
        <w:rPr>
          <w:i/>
        </w:rPr>
        <w:br/>
      </w:r>
      <w:r>
        <w:rPr>
          <w:i/>
        </w:rPr>
        <w:br/>
      </w:r>
      <w:r>
        <w:rPr>
          <w:i/>
        </w:rPr>
        <w:tab/>
      </w:r>
      <w:r>
        <w:rPr>
          <w:i/>
        </w:rPr>
        <w:tab/>
      </w:r>
      <w:r>
        <w:rPr>
          <w:i/>
        </w:rPr>
        <w:tab/>
      </w:r>
      <w:r>
        <w:rPr>
          <w:i/>
        </w:rPr>
        <w:tab/>
      </w:r>
      <w:r>
        <w:rPr>
          <w:i/>
        </w:rPr>
        <w:tab/>
        <w:t>Source: Kontron Transportation France</w:t>
      </w:r>
    </w:p>
    <w:p w14:paraId="4EED0BD8" w14:textId="77777777" w:rsidR="00C5536D" w:rsidRDefault="00C5536D" w:rsidP="00C5536D">
      <w:pPr>
        <w:rPr>
          <w:color w:val="808080"/>
        </w:rPr>
      </w:pPr>
      <w:r>
        <w:rPr>
          <w:color w:val="808080"/>
        </w:rPr>
        <w:t>(Replaces S6-210019)</w:t>
      </w:r>
    </w:p>
    <w:p w14:paraId="76EC314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CADB7" w14:textId="77777777" w:rsidR="00C5536D" w:rsidRDefault="00C5536D" w:rsidP="00C5536D">
      <w:pPr>
        <w:pStyle w:val="Heading3"/>
      </w:pPr>
      <w:bookmarkStart w:id="34" w:name="_Toc65060032"/>
      <w:bookmarkStart w:id="35" w:name="_Toc65060100"/>
      <w:r>
        <w:t>7.2</w:t>
      </w:r>
      <w:r>
        <w:tab/>
        <w:t>MCIOPS – MC services support on IOPS mode of operation</w:t>
      </w:r>
      <w:bookmarkEnd w:id="34"/>
      <w:bookmarkEnd w:id="35"/>
    </w:p>
    <w:p w14:paraId="731135CC" w14:textId="77777777" w:rsidR="00C5536D" w:rsidRDefault="00C5536D" w:rsidP="00C5536D">
      <w:pPr>
        <w:pStyle w:val="Heading3"/>
      </w:pPr>
      <w:bookmarkStart w:id="36" w:name="_Toc65060033"/>
      <w:bookmarkStart w:id="37" w:name="_Toc65060101"/>
      <w:r>
        <w:t>7.3</w:t>
      </w:r>
      <w:r>
        <w:tab/>
        <w:t>enh3MCPTT – Enhanced Mission Critical Push-to-talk architecture phase 3</w:t>
      </w:r>
      <w:bookmarkEnd w:id="36"/>
      <w:bookmarkEnd w:id="37"/>
    </w:p>
    <w:p w14:paraId="7649B7A9" w14:textId="77777777" w:rsidR="00C5536D" w:rsidRDefault="00C5536D" w:rsidP="00C5536D">
      <w:pPr>
        <w:rPr>
          <w:rFonts w:ascii="Arial" w:hAnsi="Arial" w:cs="Arial"/>
          <w:b/>
          <w:sz w:val="24"/>
        </w:rPr>
      </w:pPr>
      <w:r>
        <w:rPr>
          <w:rFonts w:ascii="Arial" w:hAnsi="Arial" w:cs="Arial"/>
          <w:b/>
          <w:color w:val="0000FF"/>
          <w:sz w:val="24"/>
        </w:rPr>
        <w:t>S6-210065</w:t>
      </w:r>
      <w:r>
        <w:rPr>
          <w:rFonts w:ascii="Arial" w:hAnsi="Arial" w:cs="Arial"/>
          <w:b/>
          <w:color w:val="0000FF"/>
          <w:sz w:val="24"/>
        </w:rPr>
        <w:tab/>
      </w:r>
      <w:r>
        <w:rPr>
          <w:rFonts w:ascii="Arial" w:hAnsi="Arial" w:cs="Arial"/>
          <w:b/>
          <w:sz w:val="24"/>
        </w:rPr>
        <w:t xml:space="preserve">List of </w:t>
      </w:r>
      <w:proofErr w:type="gramStart"/>
      <w:r>
        <w:rPr>
          <w:rFonts w:ascii="Arial" w:hAnsi="Arial" w:cs="Arial"/>
          <w:b/>
          <w:sz w:val="24"/>
        </w:rPr>
        <w:t>partner</w:t>
      </w:r>
      <w:proofErr w:type="gramEnd"/>
      <w:r>
        <w:rPr>
          <w:rFonts w:ascii="Arial" w:hAnsi="Arial" w:cs="Arial"/>
          <w:b/>
          <w:sz w:val="24"/>
        </w:rPr>
        <w:t xml:space="preserve"> MCPTT systems for private calls</w:t>
      </w:r>
    </w:p>
    <w:p w14:paraId="0517C59C"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CR-0287  Cat: F (Rel-17)</w:t>
      </w:r>
      <w:r>
        <w:rPr>
          <w:i/>
        </w:rPr>
        <w:br/>
      </w:r>
      <w:r>
        <w:rPr>
          <w:i/>
        </w:rPr>
        <w:br/>
      </w:r>
      <w:r>
        <w:rPr>
          <w:i/>
        </w:rPr>
        <w:tab/>
      </w:r>
      <w:r>
        <w:rPr>
          <w:i/>
        </w:rPr>
        <w:tab/>
      </w:r>
      <w:r>
        <w:rPr>
          <w:i/>
        </w:rPr>
        <w:tab/>
      </w:r>
      <w:r>
        <w:rPr>
          <w:i/>
        </w:rPr>
        <w:tab/>
      </w:r>
      <w:r>
        <w:rPr>
          <w:i/>
        </w:rPr>
        <w:tab/>
        <w:t>Source: Nokia, Nokia Shanghai Bell</w:t>
      </w:r>
    </w:p>
    <w:p w14:paraId="7C04A4D8" w14:textId="77777777" w:rsidR="00C5536D" w:rsidRDefault="00C5536D" w:rsidP="00C5536D">
      <w:pPr>
        <w:rPr>
          <w:rFonts w:ascii="Arial" w:hAnsi="Arial" w:cs="Arial"/>
          <w:b/>
        </w:rPr>
      </w:pPr>
      <w:r>
        <w:rPr>
          <w:rFonts w:ascii="Arial" w:hAnsi="Arial" w:cs="Arial"/>
          <w:b/>
        </w:rPr>
        <w:t xml:space="preserve">Abstract: </w:t>
      </w:r>
    </w:p>
    <w:p w14:paraId="5934F4FE" w14:textId="77777777" w:rsidR="00C5536D" w:rsidRDefault="00C5536D" w:rsidP="00C5536D">
      <w:r>
        <w:t xml:space="preserve">The list of </w:t>
      </w:r>
      <w:proofErr w:type="gramStart"/>
      <w:r>
        <w:t>partner</w:t>
      </w:r>
      <w:proofErr w:type="gramEnd"/>
      <w:r>
        <w:t xml:space="preserve"> MCPTT system which supports private MCPTT calls is added to MCPTT service configuration data.</w:t>
      </w:r>
    </w:p>
    <w:p w14:paraId="5FA79E4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70A446" w14:textId="77777777" w:rsidR="00C5536D" w:rsidRDefault="00C5536D" w:rsidP="00C5536D">
      <w:pPr>
        <w:rPr>
          <w:rFonts w:ascii="Arial" w:hAnsi="Arial" w:cs="Arial"/>
          <w:b/>
          <w:sz w:val="24"/>
        </w:rPr>
      </w:pPr>
      <w:r>
        <w:rPr>
          <w:rFonts w:ascii="Arial" w:hAnsi="Arial" w:cs="Arial"/>
          <w:b/>
          <w:color w:val="0000FF"/>
          <w:sz w:val="24"/>
        </w:rPr>
        <w:t>S6-210070</w:t>
      </w:r>
      <w:r>
        <w:rPr>
          <w:rFonts w:ascii="Arial" w:hAnsi="Arial" w:cs="Arial"/>
          <w:b/>
          <w:color w:val="0000FF"/>
          <w:sz w:val="24"/>
        </w:rPr>
        <w:tab/>
      </w:r>
      <w:r>
        <w:rPr>
          <w:rFonts w:ascii="Arial" w:hAnsi="Arial" w:cs="Arial"/>
          <w:b/>
          <w:sz w:val="24"/>
        </w:rPr>
        <w:t>Authorized user clearing the entire floor request queue</w:t>
      </w:r>
    </w:p>
    <w:p w14:paraId="485AE307" w14:textId="77777777" w:rsidR="00C5536D" w:rsidRDefault="00C5536D" w:rsidP="00C5536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v17.5.0</w:t>
      </w:r>
      <w:r>
        <w:rPr>
          <w:i/>
        </w:rPr>
        <w:tab/>
        <w:t xml:space="preserve">  CR-0288  Cat: B (Rel-17)</w:t>
      </w:r>
      <w:r>
        <w:rPr>
          <w:i/>
        </w:rPr>
        <w:br/>
      </w:r>
      <w:r>
        <w:rPr>
          <w:i/>
        </w:rPr>
        <w:br/>
      </w:r>
      <w:r>
        <w:rPr>
          <w:i/>
        </w:rPr>
        <w:tab/>
      </w:r>
      <w:r>
        <w:rPr>
          <w:i/>
        </w:rPr>
        <w:tab/>
      </w:r>
      <w:r>
        <w:rPr>
          <w:i/>
        </w:rPr>
        <w:tab/>
      </w:r>
      <w:r>
        <w:rPr>
          <w:i/>
        </w:rPr>
        <w:tab/>
      </w:r>
      <w:r>
        <w:rPr>
          <w:i/>
        </w:rPr>
        <w:tab/>
        <w:t>Source: Samsung R&amp;D Institute India, BDBOS, FirstNet, Police of the Netherlands</w:t>
      </w:r>
    </w:p>
    <w:p w14:paraId="61C455F6" w14:textId="77777777" w:rsidR="00C5536D" w:rsidRDefault="00C5536D" w:rsidP="00C5536D">
      <w:pPr>
        <w:rPr>
          <w:rFonts w:ascii="Arial" w:hAnsi="Arial" w:cs="Arial"/>
          <w:b/>
        </w:rPr>
      </w:pPr>
      <w:r>
        <w:rPr>
          <w:rFonts w:ascii="Arial" w:hAnsi="Arial" w:cs="Arial"/>
          <w:b/>
        </w:rPr>
        <w:t xml:space="preserve">Abstract: </w:t>
      </w:r>
    </w:p>
    <w:p w14:paraId="4422B714" w14:textId="77777777" w:rsidR="00C5536D" w:rsidRDefault="00C5536D" w:rsidP="00C5536D">
      <w:r>
        <w:t>An editor’s note has been captured in section 10.9.1.2.5 since there was no requirement available in stage 1 to support clearing of all the entries in the floor queue in single request. Recently in TS 22.280 the following requirement has been added :</w:t>
      </w:r>
    </w:p>
    <w:p w14:paraId="02D645A6" w14:textId="77777777" w:rsidR="00C5536D" w:rsidRDefault="00C5536D" w:rsidP="00C5536D">
      <w:r>
        <w:t>[R-6.19.1.1-005a] The MCX Service shall provide a mechanism for an authorised user to clear the entire MCX request queue.</w:t>
      </w:r>
    </w:p>
    <w:p w14:paraId="713A9A70" w14:textId="77777777" w:rsidR="00C5536D" w:rsidRDefault="00C5536D" w:rsidP="00C5536D">
      <w:r>
        <w:t>This CR proposes to resolve the editor’s note by addressing the above requirement.</w:t>
      </w:r>
    </w:p>
    <w:p w14:paraId="7043B02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A9812" w14:textId="77777777" w:rsidR="00C5536D" w:rsidRDefault="00C5536D" w:rsidP="00C5536D">
      <w:pPr>
        <w:rPr>
          <w:rFonts w:ascii="Arial" w:hAnsi="Arial" w:cs="Arial"/>
          <w:b/>
          <w:sz w:val="24"/>
        </w:rPr>
      </w:pPr>
      <w:r>
        <w:rPr>
          <w:rFonts w:ascii="Arial" w:hAnsi="Arial" w:cs="Arial"/>
          <w:b/>
          <w:color w:val="0000FF"/>
          <w:sz w:val="24"/>
        </w:rPr>
        <w:lastRenderedPageBreak/>
        <w:t>S6-210071</w:t>
      </w:r>
      <w:r>
        <w:rPr>
          <w:rFonts w:ascii="Arial" w:hAnsi="Arial" w:cs="Arial"/>
          <w:b/>
          <w:color w:val="0000FF"/>
          <w:sz w:val="24"/>
        </w:rPr>
        <w:tab/>
      </w:r>
      <w:r>
        <w:rPr>
          <w:rFonts w:ascii="Arial" w:hAnsi="Arial" w:cs="Arial"/>
          <w:b/>
          <w:sz w:val="24"/>
        </w:rPr>
        <w:t>Removal of temporary regroup procedures</w:t>
      </w:r>
    </w:p>
    <w:p w14:paraId="4A38CFC4"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v17.5.0</w:t>
      </w:r>
      <w:r>
        <w:rPr>
          <w:i/>
        </w:rPr>
        <w:tab/>
        <w:t xml:space="preserve">  CR-0289  Cat: A (Rel-17)</w:t>
      </w:r>
      <w:r>
        <w:rPr>
          <w:i/>
        </w:rPr>
        <w:br/>
      </w:r>
      <w:r>
        <w:rPr>
          <w:i/>
        </w:rPr>
        <w:br/>
      </w:r>
      <w:r>
        <w:rPr>
          <w:i/>
        </w:rPr>
        <w:tab/>
      </w:r>
      <w:r>
        <w:rPr>
          <w:i/>
        </w:rPr>
        <w:tab/>
      </w:r>
      <w:r>
        <w:rPr>
          <w:i/>
        </w:rPr>
        <w:tab/>
      </w:r>
      <w:r>
        <w:rPr>
          <w:i/>
        </w:rPr>
        <w:tab/>
      </w:r>
      <w:r>
        <w:rPr>
          <w:i/>
        </w:rPr>
        <w:tab/>
        <w:t>Source: Motorola Solutions, FirstNet, Home Office, Sepura Ltd, Softil, L3 Harris Technologies, Airbus</w:t>
      </w:r>
    </w:p>
    <w:p w14:paraId="00877B55" w14:textId="77777777" w:rsidR="00C5536D" w:rsidRDefault="00C5536D" w:rsidP="00C5536D">
      <w:pPr>
        <w:rPr>
          <w:rFonts w:ascii="Arial" w:hAnsi="Arial" w:cs="Arial"/>
          <w:b/>
        </w:rPr>
      </w:pPr>
      <w:r>
        <w:rPr>
          <w:rFonts w:ascii="Arial" w:hAnsi="Arial" w:cs="Arial"/>
          <w:b/>
        </w:rPr>
        <w:t xml:space="preserve">Abstract: </w:t>
      </w:r>
    </w:p>
    <w:p w14:paraId="68931949" w14:textId="77777777" w:rsidR="00C5536D" w:rsidRDefault="00C5536D" w:rsidP="00C5536D">
      <w:r>
        <w:t>Removal of temporary regroup procedures, mirror to Rel-16 23.379 CR0244</w:t>
      </w:r>
    </w:p>
    <w:p w14:paraId="6E3DE234" w14:textId="77777777" w:rsidR="00C5536D" w:rsidRDefault="00C5536D" w:rsidP="00C5536D">
      <w:pPr>
        <w:rPr>
          <w:rFonts w:ascii="Arial" w:hAnsi="Arial" w:cs="Arial"/>
          <w:b/>
        </w:rPr>
      </w:pPr>
      <w:r>
        <w:rPr>
          <w:rFonts w:ascii="Arial" w:hAnsi="Arial" w:cs="Arial"/>
          <w:b/>
        </w:rPr>
        <w:t xml:space="preserve">Discussion: </w:t>
      </w:r>
    </w:p>
    <w:p w14:paraId="571BE4A4" w14:textId="77777777" w:rsidR="00C5536D" w:rsidRDefault="00C5536D" w:rsidP="00C5536D">
      <w:r>
        <w:t>The meeting discussed the document during the closing session.</w:t>
      </w:r>
    </w:p>
    <w:p w14:paraId="641F5C3D" w14:textId="77777777" w:rsidR="00C5536D" w:rsidRDefault="00C5536D" w:rsidP="00C5536D">
      <w:r>
        <w:t xml:space="preserve">Huawei, </w:t>
      </w:r>
      <w:proofErr w:type="gramStart"/>
      <w:r>
        <w:t>CATT</w:t>
      </w:r>
      <w:proofErr w:type="gramEnd"/>
      <w:r>
        <w:t xml:space="preserve"> and TD Tech did not agree with the proposal.</w:t>
      </w:r>
    </w:p>
    <w:p w14:paraId="2222893F" w14:textId="77777777" w:rsidR="00C5536D" w:rsidRDefault="00C5536D" w:rsidP="00C5536D">
      <w:r>
        <w:t>FirstNet noted these procedures made no sense, and should therefore be removed as proposed.</w:t>
      </w:r>
    </w:p>
    <w:p w14:paraId="21F7FDBF" w14:textId="77777777" w:rsidR="00C5536D" w:rsidRDefault="00C5536D" w:rsidP="00C5536D">
      <w:r>
        <w:t>Sepura was of the view it was merely embarrassing for SA6 to have these procedures in the specification, without any security solutions.</w:t>
      </w:r>
    </w:p>
    <w:p w14:paraId="41CE4348" w14:textId="77777777" w:rsidR="00C5536D" w:rsidRDefault="00C5536D" w:rsidP="00C5536D">
      <w:r>
        <w:t>Motorola Solutions these procedures have been there for four years, without being completed.</w:t>
      </w:r>
    </w:p>
    <w:p w14:paraId="20F7F228" w14:textId="77777777" w:rsidR="00C5536D" w:rsidRDefault="00C5536D" w:rsidP="00C5536D">
      <w:r>
        <w:t>The chairman suggested to give it until the next meeting to move forward, if not even a technical vote may need to be considered, as it could not be agreed under current circumstances.</w:t>
      </w:r>
    </w:p>
    <w:p w14:paraId="6311A991" w14:textId="77777777" w:rsidR="00C5536D" w:rsidRDefault="00C5536D" w:rsidP="00C5536D">
      <w:r>
        <w:t>L3Harris made the remark that this was only unnecessarily delaying the process.</w:t>
      </w:r>
    </w:p>
    <w:p w14:paraId="37A312F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1C62A8" w14:textId="77777777" w:rsidR="00C5536D" w:rsidRDefault="00C5536D" w:rsidP="00C5536D">
      <w:pPr>
        <w:rPr>
          <w:rFonts w:ascii="Arial" w:hAnsi="Arial" w:cs="Arial"/>
          <w:b/>
          <w:sz w:val="24"/>
        </w:rPr>
      </w:pPr>
      <w:r>
        <w:rPr>
          <w:rFonts w:ascii="Arial" w:hAnsi="Arial" w:cs="Arial"/>
          <w:b/>
          <w:color w:val="0000FF"/>
          <w:sz w:val="24"/>
        </w:rPr>
        <w:t>S6-210074</w:t>
      </w:r>
      <w:r>
        <w:rPr>
          <w:rFonts w:ascii="Arial" w:hAnsi="Arial" w:cs="Arial"/>
          <w:b/>
          <w:color w:val="0000FF"/>
          <w:sz w:val="24"/>
        </w:rPr>
        <w:tab/>
      </w:r>
      <w:r>
        <w:rPr>
          <w:rFonts w:ascii="Arial" w:hAnsi="Arial" w:cs="Arial"/>
          <w:b/>
          <w:sz w:val="24"/>
        </w:rPr>
        <w:t>Clarification of provision of initial UE configuration</w:t>
      </w:r>
    </w:p>
    <w:p w14:paraId="0A018C58"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v17.5.0</w:t>
      </w:r>
      <w:r>
        <w:rPr>
          <w:i/>
        </w:rPr>
        <w:tab/>
        <w:t xml:space="preserve">  CR-0281  Cat: F (Rel-17)</w:t>
      </w:r>
      <w:r>
        <w:rPr>
          <w:i/>
        </w:rPr>
        <w:br/>
      </w:r>
      <w:r>
        <w:rPr>
          <w:i/>
        </w:rPr>
        <w:br/>
      </w:r>
      <w:r>
        <w:rPr>
          <w:i/>
        </w:rPr>
        <w:tab/>
      </w:r>
      <w:r>
        <w:rPr>
          <w:i/>
        </w:rPr>
        <w:tab/>
      </w:r>
      <w:r>
        <w:rPr>
          <w:i/>
        </w:rPr>
        <w:tab/>
      </w:r>
      <w:r>
        <w:rPr>
          <w:i/>
        </w:rPr>
        <w:tab/>
      </w:r>
      <w:r>
        <w:rPr>
          <w:i/>
        </w:rPr>
        <w:tab/>
        <w:t>Source: Motorola Solutions</w:t>
      </w:r>
    </w:p>
    <w:p w14:paraId="7871C01E" w14:textId="77777777" w:rsidR="00C5536D" w:rsidRDefault="00C5536D" w:rsidP="00C5536D">
      <w:pPr>
        <w:rPr>
          <w:rFonts w:ascii="Arial" w:hAnsi="Arial" w:cs="Arial"/>
          <w:b/>
        </w:rPr>
      </w:pPr>
      <w:r>
        <w:rPr>
          <w:rFonts w:ascii="Arial" w:hAnsi="Arial" w:cs="Arial"/>
          <w:b/>
        </w:rPr>
        <w:t xml:space="preserve">Abstract: </w:t>
      </w:r>
    </w:p>
    <w:p w14:paraId="3EE428EC" w14:textId="77777777" w:rsidR="00C5536D" w:rsidRDefault="00C5536D" w:rsidP="00C5536D">
      <w:r>
        <w:t>Confirms management of initial UE configuration is out of scope</w:t>
      </w:r>
    </w:p>
    <w:p w14:paraId="5202C07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EBA86" w14:textId="77777777" w:rsidR="00C5536D" w:rsidRDefault="00C5536D" w:rsidP="00C5536D">
      <w:pPr>
        <w:pStyle w:val="Heading3"/>
      </w:pPr>
      <w:bookmarkStart w:id="38" w:name="_Toc65060034"/>
      <w:bookmarkStart w:id="39" w:name="_Toc65060102"/>
      <w:r>
        <w:t>7.4</w:t>
      </w:r>
      <w:r>
        <w:tab/>
        <w:t>eMCData3 – Enhancements for functional architecture and information flows for Mission Critical Data</w:t>
      </w:r>
      <w:bookmarkEnd w:id="38"/>
      <w:bookmarkEnd w:id="39"/>
    </w:p>
    <w:p w14:paraId="3A6674FB" w14:textId="77777777" w:rsidR="00C5536D" w:rsidRDefault="00C5536D" w:rsidP="00C5536D">
      <w:pPr>
        <w:rPr>
          <w:rFonts w:ascii="Arial" w:hAnsi="Arial" w:cs="Arial"/>
          <w:b/>
          <w:sz w:val="24"/>
        </w:rPr>
      </w:pPr>
      <w:r>
        <w:rPr>
          <w:rFonts w:ascii="Arial" w:hAnsi="Arial" w:cs="Arial"/>
          <w:b/>
          <w:color w:val="0000FF"/>
          <w:sz w:val="24"/>
        </w:rPr>
        <w:t>S6-210017</w:t>
      </w:r>
      <w:r>
        <w:rPr>
          <w:rFonts w:ascii="Arial" w:hAnsi="Arial" w:cs="Arial"/>
          <w:b/>
          <w:color w:val="0000FF"/>
          <w:sz w:val="24"/>
        </w:rPr>
        <w:tab/>
      </w:r>
      <w:r>
        <w:rPr>
          <w:rFonts w:ascii="Arial" w:hAnsi="Arial" w:cs="Arial"/>
          <w:b/>
          <w:sz w:val="24"/>
        </w:rPr>
        <w:t xml:space="preserve">Add the IE of Emergency indicator in the message of MCData FD request </w:t>
      </w:r>
    </w:p>
    <w:p w14:paraId="07A293E8" w14:textId="77777777" w:rsidR="00C5536D" w:rsidRDefault="00C5536D" w:rsidP="00C55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v17.5.0</w:t>
      </w:r>
      <w:r>
        <w:rPr>
          <w:i/>
        </w:rPr>
        <w:tab/>
        <w:t xml:space="preserve">  CR-0254  Cat: F (Rel-17)</w:t>
      </w:r>
      <w:r>
        <w:rPr>
          <w:i/>
        </w:rPr>
        <w:br/>
      </w:r>
      <w:r>
        <w:rPr>
          <w:i/>
        </w:rPr>
        <w:br/>
      </w:r>
      <w:r>
        <w:rPr>
          <w:i/>
        </w:rPr>
        <w:tab/>
      </w:r>
      <w:r>
        <w:rPr>
          <w:i/>
        </w:rPr>
        <w:tab/>
      </w:r>
      <w:r>
        <w:rPr>
          <w:i/>
        </w:rPr>
        <w:tab/>
      </w:r>
      <w:r>
        <w:rPr>
          <w:i/>
        </w:rPr>
        <w:tab/>
      </w:r>
      <w:r>
        <w:rPr>
          <w:i/>
        </w:rPr>
        <w:tab/>
        <w:t>Source: TD Tech Ltd</w:t>
      </w:r>
    </w:p>
    <w:p w14:paraId="0310F324" w14:textId="77777777" w:rsidR="00C5536D" w:rsidRDefault="00C5536D" w:rsidP="00C5536D">
      <w:pPr>
        <w:rPr>
          <w:rFonts w:ascii="Arial" w:hAnsi="Arial" w:cs="Arial"/>
          <w:b/>
        </w:rPr>
      </w:pPr>
      <w:r>
        <w:rPr>
          <w:rFonts w:ascii="Arial" w:hAnsi="Arial" w:cs="Arial"/>
          <w:b/>
        </w:rPr>
        <w:t xml:space="preserve">Abstract: </w:t>
      </w:r>
    </w:p>
    <w:p w14:paraId="3C4C66F9" w14:textId="77777777" w:rsidR="00C5536D" w:rsidRDefault="00C5536D" w:rsidP="00C5536D">
      <w:r>
        <w:t>The present contribution proposes adding  the IE of Emergency indicator in the message of “MCData FD request from server to server and from server to client”</w:t>
      </w:r>
    </w:p>
    <w:p w14:paraId="5A172F7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S6-210327</w:t>
      </w:r>
      <w:r>
        <w:rPr>
          <w:color w:val="993300"/>
          <w:u w:val="single"/>
        </w:rPr>
        <w:t>.</w:t>
      </w:r>
    </w:p>
    <w:p w14:paraId="4684738B" w14:textId="77777777" w:rsidR="00C5536D" w:rsidRDefault="00C5536D" w:rsidP="00C5536D">
      <w:pPr>
        <w:rPr>
          <w:rFonts w:ascii="Arial" w:hAnsi="Arial" w:cs="Arial"/>
          <w:b/>
          <w:sz w:val="24"/>
        </w:rPr>
      </w:pPr>
      <w:r>
        <w:rPr>
          <w:rFonts w:ascii="Arial" w:hAnsi="Arial" w:cs="Arial"/>
          <w:b/>
          <w:color w:val="0000FF"/>
          <w:sz w:val="24"/>
        </w:rPr>
        <w:lastRenderedPageBreak/>
        <w:t>S6-210327</w:t>
      </w:r>
      <w:r>
        <w:rPr>
          <w:rFonts w:ascii="Arial" w:hAnsi="Arial" w:cs="Arial"/>
          <w:b/>
          <w:color w:val="0000FF"/>
          <w:sz w:val="24"/>
        </w:rPr>
        <w:tab/>
      </w:r>
      <w:r>
        <w:rPr>
          <w:rFonts w:ascii="Arial" w:hAnsi="Arial" w:cs="Arial"/>
          <w:b/>
          <w:sz w:val="24"/>
        </w:rPr>
        <w:t xml:space="preserve">Add the IE of Emergency indicator in the message of MCData FD request </w:t>
      </w:r>
    </w:p>
    <w:p w14:paraId="625185BE" w14:textId="77777777" w:rsidR="00C5536D" w:rsidRDefault="00C5536D" w:rsidP="00C5536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v17.5.0</w:t>
      </w:r>
      <w:r>
        <w:rPr>
          <w:i/>
        </w:rPr>
        <w:tab/>
        <w:t xml:space="preserve">  CR-0254  rev 1 Cat: F (Rel-17)</w:t>
      </w:r>
      <w:r>
        <w:rPr>
          <w:i/>
        </w:rPr>
        <w:br/>
      </w:r>
      <w:r>
        <w:rPr>
          <w:i/>
        </w:rPr>
        <w:br/>
      </w:r>
      <w:r>
        <w:rPr>
          <w:i/>
        </w:rPr>
        <w:tab/>
      </w:r>
      <w:r>
        <w:rPr>
          <w:i/>
        </w:rPr>
        <w:tab/>
      </w:r>
      <w:r>
        <w:rPr>
          <w:i/>
        </w:rPr>
        <w:tab/>
      </w:r>
      <w:r>
        <w:rPr>
          <w:i/>
        </w:rPr>
        <w:tab/>
      </w:r>
      <w:r>
        <w:rPr>
          <w:i/>
        </w:rPr>
        <w:tab/>
        <w:t>Source: TD Tech Ltd</w:t>
      </w:r>
    </w:p>
    <w:p w14:paraId="6C84B997" w14:textId="77777777" w:rsidR="00C5536D" w:rsidRDefault="00C5536D" w:rsidP="00C5536D">
      <w:pPr>
        <w:rPr>
          <w:color w:val="808080"/>
        </w:rPr>
      </w:pPr>
      <w:r>
        <w:rPr>
          <w:color w:val="808080"/>
        </w:rPr>
        <w:t>(Replaces S6-210017)</w:t>
      </w:r>
    </w:p>
    <w:p w14:paraId="3AD0C174" w14:textId="77777777" w:rsidR="00C5536D" w:rsidRDefault="00C5536D" w:rsidP="00C5536D">
      <w:pPr>
        <w:rPr>
          <w:rFonts w:ascii="Arial" w:hAnsi="Arial" w:cs="Arial"/>
          <w:b/>
        </w:rPr>
      </w:pPr>
      <w:r>
        <w:rPr>
          <w:rFonts w:ascii="Arial" w:hAnsi="Arial" w:cs="Arial"/>
          <w:b/>
        </w:rPr>
        <w:t xml:space="preserve">Discussion: </w:t>
      </w:r>
    </w:p>
    <w:p w14:paraId="759A52AF" w14:textId="77777777" w:rsidR="00C5536D" w:rsidRDefault="00C5536D" w:rsidP="00C5536D">
      <w:r>
        <w:t>The meeting discussed the document during the closing session.</w:t>
      </w:r>
    </w:p>
    <w:p w14:paraId="3C62F1B8" w14:textId="77777777" w:rsidR="00C5536D" w:rsidRDefault="00C5536D" w:rsidP="00C5536D">
      <w:r>
        <w:t>Some coversheet issues (e.g. rev) were pointed out.</w:t>
      </w:r>
    </w:p>
    <w:p w14:paraId="3ADFFA48" w14:textId="77777777" w:rsidR="00C5536D" w:rsidRDefault="00C5536D" w:rsidP="00C5536D">
      <w:r>
        <w:t>Ericsson suggested rephrasing the note.</w:t>
      </w:r>
    </w:p>
    <w:p w14:paraId="3D917F3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A1968" w14:textId="77777777" w:rsidR="00C5536D" w:rsidRDefault="00C5536D" w:rsidP="00C5536D">
      <w:pPr>
        <w:rPr>
          <w:rFonts w:ascii="Arial" w:hAnsi="Arial" w:cs="Arial"/>
          <w:b/>
          <w:sz w:val="24"/>
        </w:rPr>
      </w:pPr>
      <w:r>
        <w:rPr>
          <w:rFonts w:ascii="Arial" w:hAnsi="Arial" w:cs="Arial"/>
          <w:b/>
          <w:color w:val="0000FF"/>
          <w:sz w:val="24"/>
        </w:rPr>
        <w:t>S6-210095</w:t>
      </w:r>
      <w:r>
        <w:rPr>
          <w:rFonts w:ascii="Arial" w:hAnsi="Arial" w:cs="Arial"/>
          <w:b/>
          <w:color w:val="0000FF"/>
          <w:sz w:val="24"/>
        </w:rPr>
        <w:tab/>
      </w:r>
      <w:r>
        <w:rPr>
          <w:rFonts w:ascii="Arial" w:hAnsi="Arial" w:cs="Arial"/>
          <w:b/>
          <w:sz w:val="24"/>
        </w:rPr>
        <w:t>Message Store control</w:t>
      </w:r>
    </w:p>
    <w:p w14:paraId="113D55A5"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CR-0255  Cat: B (Rel-17)</w:t>
      </w:r>
      <w:r>
        <w:rPr>
          <w:i/>
        </w:rPr>
        <w:br/>
      </w:r>
      <w:r>
        <w:rPr>
          <w:i/>
        </w:rPr>
        <w:br/>
      </w:r>
      <w:r>
        <w:rPr>
          <w:i/>
        </w:rPr>
        <w:tab/>
      </w:r>
      <w:r>
        <w:rPr>
          <w:i/>
        </w:rPr>
        <w:tab/>
      </w:r>
      <w:r>
        <w:rPr>
          <w:i/>
        </w:rPr>
        <w:tab/>
      </w:r>
      <w:r>
        <w:rPr>
          <w:i/>
        </w:rPr>
        <w:tab/>
      </w:r>
      <w:r>
        <w:rPr>
          <w:i/>
        </w:rPr>
        <w:tab/>
        <w:t>Source: AT&amp;T GNS Belgium SPRL</w:t>
      </w:r>
    </w:p>
    <w:p w14:paraId="790B4A85" w14:textId="77777777" w:rsidR="00C5536D" w:rsidRDefault="00C5536D" w:rsidP="00C5536D">
      <w:pPr>
        <w:rPr>
          <w:rFonts w:ascii="Arial" w:hAnsi="Arial" w:cs="Arial"/>
          <w:b/>
        </w:rPr>
      </w:pPr>
      <w:r>
        <w:rPr>
          <w:rFonts w:ascii="Arial" w:hAnsi="Arial" w:cs="Arial"/>
          <w:b/>
        </w:rPr>
        <w:t xml:space="preserve">Abstract: </w:t>
      </w:r>
    </w:p>
    <w:p w14:paraId="4136B745" w14:textId="77777777" w:rsidR="00C5536D" w:rsidRDefault="00C5536D" w:rsidP="00C5536D">
      <w:r>
        <w:t xml:space="preserve">The contribution proposes adding configuration parameters in the user profile to control if an MCData communication will be stored in the Message Store. </w:t>
      </w:r>
    </w:p>
    <w:p w14:paraId="6B219BB8" w14:textId="77777777" w:rsidR="00C5536D" w:rsidRDefault="00C5536D" w:rsidP="00C5536D">
      <w:r>
        <w:t xml:space="preserve">The control is implemented on two levels, a </w:t>
      </w:r>
      <w:proofErr w:type="gramStart"/>
      <w:r>
        <w:t>top level</w:t>
      </w:r>
      <w:proofErr w:type="gramEnd"/>
      <w:r>
        <w:t xml:space="preserve"> overall control if communications should be recorded and a second level control to determine if private and/or group communication should be stored.</w:t>
      </w:r>
    </w:p>
    <w:p w14:paraId="035FD0E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S6-210255</w:t>
      </w:r>
      <w:r>
        <w:rPr>
          <w:color w:val="993300"/>
          <w:u w:val="single"/>
        </w:rPr>
        <w:t>.</w:t>
      </w:r>
    </w:p>
    <w:p w14:paraId="0DDD75CD" w14:textId="77777777" w:rsidR="00C5536D" w:rsidRDefault="00C5536D" w:rsidP="00C5536D">
      <w:pPr>
        <w:rPr>
          <w:rFonts w:ascii="Arial" w:hAnsi="Arial" w:cs="Arial"/>
          <w:b/>
          <w:sz w:val="24"/>
        </w:rPr>
      </w:pPr>
      <w:r>
        <w:rPr>
          <w:rFonts w:ascii="Arial" w:hAnsi="Arial" w:cs="Arial"/>
          <w:b/>
          <w:color w:val="0000FF"/>
          <w:sz w:val="24"/>
        </w:rPr>
        <w:t>S6-210255</w:t>
      </w:r>
      <w:r>
        <w:rPr>
          <w:rFonts w:ascii="Arial" w:hAnsi="Arial" w:cs="Arial"/>
          <w:b/>
          <w:color w:val="0000FF"/>
          <w:sz w:val="24"/>
        </w:rPr>
        <w:tab/>
      </w:r>
      <w:r>
        <w:rPr>
          <w:rFonts w:ascii="Arial" w:hAnsi="Arial" w:cs="Arial"/>
          <w:b/>
          <w:sz w:val="24"/>
        </w:rPr>
        <w:t>Message Store control</w:t>
      </w:r>
    </w:p>
    <w:p w14:paraId="03FCEB14"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CR-0255  rev 1 Cat: B (Rel-17)</w:t>
      </w:r>
      <w:r>
        <w:rPr>
          <w:i/>
        </w:rPr>
        <w:br/>
      </w:r>
      <w:r>
        <w:rPr>
          <w:i/>
        </w:rPr>
        <w:br/>
      </w:r>
      <w:r>
        <w:rPr>
          <w:i/>
        </w:rPr>
        <w:tab/>
      </w:r>
      <w:r>
        <w:rPr>
          <w:i/>
        </w:rPr>
        <w:tab/>
      </w:r>
      <w:r>
        <w:rPr>
          <w:i/>
        </w:rPr>
        <w:tab/>
      </w:r>
      <w:r>
        <w:rPr>
          <w:i/>
        </w:rPr>
        <w:tab/>
      </w:r>
      <w:r>
        <w:rPr>
          <w:i/>
        </w:rPr>
        <w:tab/>
        <w:t>Source: AT&amp;T GNS Belgium SPRL</w:t>
      </w:r>
    </w:p>
    <w:p w14:paraId="18D31B2F" w14:textId="77777777" w:rsidR="00C5536D" w:rsidRDefault="00C5536D" w:rsidP="00C5536D">
      <w:pPr>
        <w:rPr>
          <w:color w:val="808080"/>
        </w:rPr>
      </w:pPr>
      <w:r>
        <w:rPr>
          <w:color w:val="808080"/>
        </w:rPr>
        <w:t>(Replaces S6-210095)</w:t>
      </w:r>
    </w:p>
    <w:p w14:paraId="75C6A76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DF46" w14:textId="77777777" w:rsidR="00C5536D" w:rsidRDefault="00C5536D" w:rsidP="00C5536D">
      <w:pPr>
        <w:rPr>
          <w:rFonts w:ascii="Arial" w:hAnsi="Arial" w:cs="Arial"/>
          <w:b/>
          <w:sz w:val="24"/>
        </w:rPr>
      </w:pPr>
      <w:r>
        <w:rPr>
          <w:rFonts w:ascii="Arial" w:hAnsi="Arial" w:cs="Arial"/>
          <w:b/>
          <w:color w:val="0000FF"/>
          <w:sz w:val="24"/>
        </w:rPr>
        <w:t>S6-210096</w:t>
      </w:r>
      <w:r>
        <w:rPr>
          <w:rFonts w:ascii="Arial" w:hAnsi="Arial" w:cs="Arial"/>
          <w:b/>
          <w:color w:val="0000FF"/>
          <w:sz w:val="24"/>
        </w:rPr>
        <w:tab/>
      </w:r>
      <w:r>
        <w:rPr>
          <w:rFonts w:ascii="Arial" w:hAnsi="Arial" w:cs="Arial"/>
          <w:b/>
          <w:sz w:val="24"/>
        </w:rPr>
        <w:t>Corrections to FD using media plane</w:t>
      </w:r>
    </w:p>
    <w:p w14:paraId="5F527DEF"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CR-0256  Cat: F (Rel-17)</w:t>
      </w:r>
      <w:r>
        <w:rPr>
          <w:i/>
        </w:rPr>
        <w:br/>
      </w:r>
      <w:r>
        <w:rPr>
          <w:i/>
        </w:rPr>
        <w:br/>
      </w:r>
      <w:r>
        <w:rPr>
          <w:i/>
        </w:rPr>
        <w:tab/>
      </w:r>
      <w:r>
        <w:rPr>
          <w:i/>
        </w:rPr>
        <w:tab/>
      </w:r>
      <w:r>
        <w:rPr>
          <w:i/>
        </w:rPr>
        <w:tab/>
      </w:r>
      <w:r>
        <w:rPr>
          <w:i/>
        </w:rPr>
        <w:tab/>
      </w:r>
      <w:r>
        <w:rPr>
          <w:i/>
        </w:rPr>
        <w:tab/>
        <w:t>Source: AT&amp;T GNS Belgium SPRL</w:t>
      </w:r>
    </w:p>
    <w:p w14:paraId="7AB61D2D" w14:textId="77777777" w:rsidR="00C5536D" w:rsidRDefault="00C5536D" w:rsidP="00C5536D">
      <w:pPr>
        <w:rPr>
          <w:rFonts w:ascii="Arial" w:hAnsi="Arial" w:cs="Arial"/>
          <w:b/>
        </w:rPr>
      </w:pPr>
      <w:r>
        <w:rPr>
          <w:rFonts w:ascii="Arial" w:hAnsi="Arial" w:cs="Arial"/>
          <w:b/>
        </w:rPr>
        <w:t xml:space="preserve">Abstract: </w:t>
      </w:r>
    </w:p>
    <w:p w14:paraId="378A4202" w14:textId="77777777" w:rsidR="00C5536D" w:rsidRDefault="00C5536D" w:rsidP="00C5536D">
      <w:r>
        <w:t>The contribution proposes corrections to some FD using media plane procedures.</w:t>
      </w:r>
    </w:p>
    <w:p w14:paraId="4E13078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S6-210256</w:t>
      </w:r>
      <w:r>
        <w:rPr>
          <w:color w:val="993300"/>
          <w:u w:val="single"/>
        </w:rPr>
        <w:t>.</w:t>
      </w:r>
    </w:p>
    <w:p w14:paraId="4B15178B" w14:textId="77777777" w:rsidR="00C5536D" w:rsidRDefault="00C5536D" w:rsidP="00C5536D">
      <w:pPr>
        <w:rPr>
          <w:rFonts w:ascii="Arial" w:hAnsi="Arial" w:cs="Arial"/>
          <w:b/>
          <w:sz w:val="24"/>
        </w:rPr>
      </w:pPr>
      <w:r>
        <w:rPr>
          <w:rFonts w:ascii="Arial" w:hAnsi="Arial" w:cs="Arial"/>
          <w:b/>
          <w:color w:val="0000FF"/>
          <w:sz w:val="24"/>
        </w:rPr>
        <w:t>S6-210256</w:t>
      </w:r>
      <w:r>
        <w:rPr>
          <w:rFonts w:ascii="Arial" w:hAnsi="Arial" w:cs="Arial"/>
          <w:b/>
          <w:color w:val="0000FF"/>
          <w:sz w:val="24"/>
        </w:rPr>
        <w:tab/>
      </w:r>
      <w:r>
        <w:rPr>
          <w:rFonts w:ascii="Arial" w:hAnsi="Arial" w:cs="Arial"/>
          <w:b/>
          <w:sz w:val="24"/>
        </w:rPr>
        <w:t>Corrections to FD using media plane</w:t>
      </w:r>
    </w:p>
    <w:p w14:paraId="0335043E"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CR-0256  rev 1 Cat: F (Rel-17)</w:t>
      </w:r>
      <w:r>
        <w:rPr>
          <w:i/>
        </w:rPr>
        <w:br/>
      </w:r>
      <w:r>
        <w:rPr>
          <w:i/>
        </w:rPr>
        <w:lastRenderedPageBreak/>
        <w:br/>
      </w:r>
      <w:r>
        <w:rPr>
          <w:i/>
        </w:rPr>
        <w:tab/>
      </w:r>
      <w:r>
        <w:rPr>
          <w:i/>
        </w:rPr>
        <w:tab/>
      </w:r>
      <w:r>
        <w:rPr>
          <w:i/>
        </w:rPr>
        <w:tab/>
      </w:r>
      <w:r>
        <w:rPr>
          <w:i/>
        </w:rPr>
        <w:tab/>
      </w:r>
      <w:r>
        <w:rPr>
          <w:i/>
        </w:rPr>
        <w:tab/>
        <w:t>Source: AT&amp;T GNS Belgium SPRL</w:t>
      </w:r>
    </w:p>
    <w:p w14:paraId="23F082B6" w14:textId="77777777" w:rsidR="00C5536D" w:rsidRDefault="00C5536D" w:rsidP="00C5536D">
      <w:pPr>
        <w:rPr>
          <w:color w:val="808080"/>
        </w:rPr>
      </w:pPr>
      <w:r>
        <w:rPr>
          <w:color w:val="808080"/>
        </w:rPr>
        <w:t>(Replaces S6-210096)</w:t>
      </w:r>
    </w:p>
    <w:p w14:paraId="5CD33ED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E637F" w14:textId="77777777" w:rsidR="00C5536D" w:rsidRDefault="00C5536D" w:rsidP="00C5536D">
      <w:pPr>
        <w:rPr>
          <w:rFonts w:ascii="Arial" w:hAnsi="Arial" w:cs="Arial"/>
          <w:b/>
          <w:sz w:val="24"/>
        </w:rPr>
      </w:pPr>
      <w:r>
        <w:rPr>
          <w:rFonts w:ascii="Arial" w:hAnsi="Arial" w:cs="Arial"/>
          <w:b/>
          <w:color w:val="0000FF"/>
          <w:sz w:val="24"/>
        </w:rPr>
        <w:t>S6-210097</w:t>
      </w:r>
      <w:r>
        <w:rPr>
          <w:rFonts w:ascii="Arial" w:hAnsi="Arial" w:cs="Arial"/>
          <w:b/>
          <w:color w:val="0000FF"/>
          <w:sz w:val="24"/>
        </w:rPr>
        <w:tab/>
      </w:r>
      <w:r>
        <w:rPr>
          <w:rFonts w:ascii="Arial" w:hAnsi="Arial" w:cs="Arial"/>
          <w:b/>
          <w:sz w:val="24"/>
        </w:rPr>
        <w:t>Correction to Deposit an Object procedure</w:t>
      </w:r>
    </w:p>
    <w:p w14:paraId="3BDBCB1D"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CR-0257  Cat: F (Rel-17)</w:t>
      </w:r>
      <w:r>
        <w:rPr>
          <w:i/>
        </w:rPr>
        <w:br/>
      </w:r>
      <w:r>
        <w:rPr>
          <w:i/>
        </w:rPr>
        <w:br/>
      </w:r>
      <w:r>
        <w:rPr>
          <w:i/>
        </w:rPr>
        <w:tab/>
      </w:r>
      <w:r>
        <w:rPr>
          <w:i/>
        </w:rPr>
        <w:tab/>
      </w:r>
      <w:r>
        <w:rPr>
          <w:i/>
        </w:rPr>
        <w:tab/>
      </w:r>
      <w:r>
        <w:rPr>
          <w:i/>
        </w:rPr>
        <w:tab/>
      </w:r>
      <w:r>
        <w:rPr>
          <w:i/>
        </w:rPr>
        <w:tab/>
        <w:t>Source: AT&amp;T GNS Belgium SPRL</w:t>
      </w:r>
    </w:p>
    <w:p w14:paraId="7A0BF86A" w14:textId="77777777" w:rsidR="00C5536D" w:rsidRDefault="00C5536D" w:rsidP="00C5536D">
      <w:pPr>
        <w:rPr>
          <w:rFonts w:ascii="Arial" w:hAnsi="Arial" w:cs="Arial"/>
          <w:b/>
        </w:rPr>
      </w:pPr>
      <w:r>
        <w:rPr>
          <w:rFonts w:ascii="Arial" w:hAnsi="Arial" w:cs="Arial"/>
          <w:b/>
        </w:rPr>
        <w:t xml:space="preserve">Abstract: </w:t>
      </w:r>
    </w:p>
    <w:p w14:paraId="3845F564" w14:textId="77777777" w:rsidR="00C5536D" w:rsidRDefault="00C5536D" w:rsidP="00C5536D">
      <w:r>
        <w:t>The contribution proposes correction the procedure in 7.13.3.8 which currently is incorrect; the steps appear in incorrect  order. The response message back to the MCData server should only occur after the FD file is retrieved and stored locally in the MCData message store.</w:t>
      </w:r>
    </w:p>
    <w:p w14:paraId="6EE3D2F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6589" w14:textId="77777777" w:rsidR="00C5536D" w:rsidRDefault="00C5536D" w:rsidP="00C5536D">
      <w:pPr>
        <w:rPr>
          <w:rFonts w:ascii="Arial" w:hAnsi="Arial" w:cs="Arial"/>
          <w:b/>
          <w:sz w:val="24"/>
        </w:rPr>
      </w:pPr>
      <w:r>
        <w:rPr>
          <w:rFonts w:ascii="Arial" w:hAnsi="Arial" w:cs="Arial"/>
          <w:b/>
          <w:color w:val="0000FF"/>
          <w:sz w:val="24"/>
        </w:rPr>
        <w:t>S6-210098</w:t>
      </w:r>
      <w:r>
        <w:rPr>
          <w:rFonts w:ascii="Arial" w:hAnsi="Arial" w:cs="Arial"/>
          <w:b/>
          <w:color w:val="0000FF"/>
          <w:sz w:val="24"/>
        </w:rPr>
        <w:tab/>
      </w:r>
      <w:r>
        <w:rPr>
          <w:rFonts w:ascii="Arial" w:hAnsi="Arial" w:cs="Arial"/>
          <w:b/>
          <w:sz w:val="24"/>
        </w:rPr>
        <w:t>Correct typos on information tables</w:t>
      </w:r>
    </w:p>
    <w:p w14:paraId="5D4112E8"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CR-0258  Cat: D (Rel-17)</w:t>
      </w:r>
      <w:r>
        <w:rPr>
          <w:i/>
        </w:rPr>
        <w:br/>
      </w:r>
      <w:r>
        <w:rPr>
          <w:i/>
        </w:rPr>
        <w:br/>
      </w:r>
      <w:r>
        <w:rPr>
          <w:i/>
        </w:rPr>
        <w:tab/>
      </w:r>
      <w:r>
        <w:rPr>
          <w:i/>
        </w:rPr>
        <w:tab/>
      </w:r>
      <w:r>
        <w:rPr>
          <w:i/>
        </w:rPr>
        <w:tab/>
      </w:r>
      <w:r>
        <w:rPr>
          <w:i/>
        </w:rPr>
        <w:tab/>
      </w:r>
      <w:r>
        <w:rPr>
          <w:i/>
        </w:rPr>
        <w:tab/>
        <w:t>Source: AT&amp;T GNS Belgium SPRL</w:t>
      </w:r>
    </w:p>
    <w:p w14:paraId="247F3BD4" w14:textId="77777777" w:rsidR="00C5536D" w:rsidRDefault="00C5536D" w:rsidP="00C5536D">
      <w:pPr>
        <w:rPr>
          <w:rFonts w:ascii="Arial" w:hAnsi="Arial" w:cs="Arial"/>
          <w:b/>
        </w:rPr>
      </w:pPr>
      <w:r>
        <w:rPr>
          <w:rFonts w:ascii="Arial" w:hAnsi="Arial" w:cs="Arial"/>
          <w:b/>
        </w:rPr>
        <w:t xml:space="preserve">Abstract: </w:t>
      </w:r>
    </w:p>
    <w:p w14:paraId="4026FCEC" w14:textId="77777777" w:rsidR="00C5536D" w:rsidRDefault="00C5536D" w:rsidP="00C5536D">
      <w:r>
        <w:t xml:space="preserve">The contribution proposes correcting couple typos in the information </w:t>
      </w:r>
      <w:proofErr w:type="gramStart"/>
      <w:r>
        <w:t>tables;</w:t>
      </w:r>
      <w:proofErr w:type="gramEnd"/>
      <w:r>
        <w:t xml:space="preserve"> i.e. “identify” should read “identity”.</w:t>
      </w:r>
    </w:p>
    <w:p w14:paraId="32C1B97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4A188" w14:textId="77777777" w:rsidR="00C5536D" w:rsidRDefault="00C5536D" w:rsidP="00C5536D">
      <w:pPr>
        <w:rPr>
          <w:rFonts w:ascii="Arial" w:hAnsi="Arial" w:cs="Arial"/>
          <w:b/>
          <w:sz w:val="24"/>
        </w:rPr>
      </w:pPr>
      <w:r>
        <w:rPr>
          <w:rFonts w:ascii="Arial" w:hAnsi="Arial" w:cs="Arial"/>
          <w:b/>
          <w:color w:val="0000FF"/>
          <w:sz w:val="24"/>
        </w:rPr>
        <w:t>S6-210099</w:t>
      </w:r>
      <w:r>
        <w:rPr>
          <w:rFonts w:ascii="Arial" w:hAnsi="Arial" w:cs="Arial"/>
          <w:b/>
          <w:color w:val="0000FF"/>
          <w:sz w:val="24"/>
        </w:rPr>
        <w:tab/>
      </w:r>
      <w:r>
        <w:rPr>
          <w:rFonts w:ascii="Arial" w:hAnsi="Arial" w:cs="Arial"/>
          <w:b/>
          <w:sz w:val="24"/>
        </w:rPr>
        <w:t>Correction and clarification on file upload using HTTP procedure</w:t>
      </w:r>
    </w:p>
    <w:p w14:paraId="5FE5CB0D"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CR-0259  Cat: F (Rel-17)</w:t>
      </w:r>
      <w:r>
        <w:rPr>
          <w:i/>
        </w:rPr>
        <w:br/>
      </w:r>
      <w:r>
        <w:rPr>
          <w:i/>
        </w:rPr>
        <w:br/>
      </w:r>
      <w:r>
        <w:rPr>
          <w:i/>
        </w:rPr>
        <w:tab/>
      </w:r>
      <w:r>
        <w:rPr>
          <w:i/>
        </w:rPr>
        <w:tab/>
      </w:r>
      <w:r>
        <w:rPr>
          <w:i/>
        </w:rPr>
        <w:tab/>
      </w:r>
      <w:r>
        <w:rPr>
          <w:i/>
        </w:rPr>
        <w:tab/>
      </w:r>
      <w:r>
        <w:rPr>
          <w:i/>
        </w:rPr>
        <w:tab/>
        <w:t>Source: AT&amp;T GNS Belgium SPRL</w:t>
      </w:r>
    </w:p>
    <w:p w14:paraId="0DAB9A1A" w14:textId="77777777" w:rsidR="00C5536D" w:rsidRDefault="00C5536D" w:rsidP="00C5536D">
      <w:pPr>
        <w:rPr>
          <w:rFonts w:ascii="Arial" w:hAnsi="Arial" w:cs="Arial"/>
          <w:b/>
        </w:rPr>
      </w:pPr>
      <w:r>
        <w:rPr>
          <w:rFonts w:ascii="Arial" w:hAnsi="Arial" w:cs="Arial"/>
          <w:b/>
        </w:rPr>
        <w:t xml:space="preserve">Abstract: </w:t>
      </w:r>
    </w:p>
    <w:p w14:paraId="0B438BE6" w14:textId="77777777" w:rsidR="00C5536D" w:rsidRDefault="00C5536D" w:rsidP="00C5536D">
      <w:r>
        <w:t>Correction and clarification on file upload using HTTP procedure</w:t>
      </w:r>
    </w:p>
    <w:p w14:paraId="395AAFB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S6-210257</w:t>
      </w:r>
      <w:r>
        <w:rPr>
          <w:color w:val="993300"/>
          <w:u w:val="single"/>
        </w:rPr>
        <w:t>.</w:t>
      </w:r>
    </w:p>
    <w:p w14:paraId="67143CBF" w14:textId="77777777" w:rsidR="00C5536D" w:rsidRDefault="00C5536D" w:rsidP="00C5536D">
      <w:pPr>
        <w:rPr>
          <w:rFonts w:ascii="Arial" w:hAnsi="Arial" w:cs="Arial"/>
          <w:b/>
          <w:sz w:val="24"/>
        </w:rPr>
      </w:pPr>
      <w:r>
        <w:rPr>
          <w:rFonts w:ascii="Arial" w:hAnsi="Arial" w:cs="Arial"/>
          <w:b/>
          <w:color w:val="0000FF"/>
          <w:sz w:val="24"/>
        </w:rPr>
        <w:t>S6-210257</w:t>
      </w:r>
      <w:r>
        <w:rPr>
          <w:rFonts w:ascii="Arial" w:hAnsi="Arial" w:cs="Arial"/>
          <w:b/>
          <w:color w:val="0000FF"/>
          <w:sz w:val="24"/>
        </w:rPr>
        <w:tab/>
      </w:r>
      <w:r>
        <w:rPr>
          <w:rFonts w:ascii="Arial" w:hAnsi="Arial" w:cs="Arial"/>
          <w:b/>
          <w:sz w:val="24"/>
        </w:rPr>
        <w:t>Correction and clarification on file upload using HTTP procedure</w:t>
      </w:r>
    </w:p>
    <w:p w14:paraId="0E6B64D9"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v17.5.0</w:t>
      </w:r>
      <w:r>
        <w:rPr>
          <w:i/>
        </w:rPr>
        <w:tab/>
        <w:t xml:space="preserve">  CR-0259  rev 1 Cat: F (Rel-17)</w:t>
      </w:r>
      <w:r>
        <w:rPr>
          <w:i/>
        </w:rPr>
        <w:br/>
      </w:r>
      <w:r>
        <w:rPr>
          <w:i/>
        </w:rPr>
        <w:br/>
      </w:r>
      <w:r>
        <w:rPr>
          <w:i/>
        </w:rPr>
        <w:tab/>
      </w:r>
      <w:r>
        <w:rPr>
          <w:i/>
        </w:rPr>
        <w:tab/>
      </w:r>
      <w:r>
        <w:rPr>
          <w:i/>
        </w:rPr>
        <w:tab/>
      </w:r>
      <w:r>
        <w:rPr>
          <w:i/>
        </w:rPr>
        <w:tab/>
      </w:r>
      <w:r>
        <w:rPr>
          <w:i/>
        </w:rPr>
        <w:tab/>
        <w:t>Source: AT&amp;T GNS Belgium SPRL</w:t>
      </w:r>
    </w:p>
    <w:p w14:paraId="49089D2B" w14:textId="77777777" w:rsidR="00C5536D" w:rsidRDefault="00C5536D" w:rsidP="00C5536D">
      <w:pPr>
        <w:rPr>
          <w:color w:val="808080"/>
        </w:rPr>
      </w:pPr>
      <w:r>
        <w:rPr>
          <w:color w:val="808080"/>
        </w:rPr>
        <w:t>(Replaces S6-210099)</w:t>
      </w:r>
    </w:p>
    <w:p w14:paraId="6A82474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1B4D" w14:textId="77777777" w:rsidR="00C5536D" w:rsidRDefault="00C5536D" w:rsidP="00C5536D">
      <w:pPr>
        <w:rPr>
          <w:rFonts w:ascii="Arial" w:hAnsi="Arial" w:cs="Arial"/>
          <w:b/>
          <w:sz w:val="24"/>
        </w:rPr>
      </w:pPr>
      <w:r>
        <w:rPr>
          <w:rFonts w:ascii="Arial" w:hAnsi="Arial" w:cs="Arial"/>
          <w:b/>
          <w:color w:val="0000FF"/>
          <w:sz w:val="24"/>
        </w:rPr>
        <w:t>S6-210100</w:t>
      </w:r>
      <w:r>
        <w:rPr>
          <w:rFonts w:ascii="Arial" w:hAnsi="Arial" w:cs="Arial"/>
          <w:b/>
          <w:color w:val="0000FF"/>
          <w:sz w:val="24"/>
        </w:rPr>
        <w:tab/>
      </w:r>
      <w:r>
        <w:rPr>
          <w:rFonts w:ascii="Arial" w:hAnsi="Arial" w:cs="Arial"/>
          <w:b/>
          <w:sz w:val="24"/>
        </w:rPr>
        <w:t>Correction to message names in some procedures</w:t>
      </w:r>
    </w:p>
    <w:p w14:paraId="30252EC4" w14:textId="77777777" w:rsidR="00C5536D" w:rsidRDefault="00C5536D" w:rsidP="00C5536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v17.5.0</w:t>
      </w:r>
      <w:r>
        <w:rPr>
          <w:i/>
        </w:rPr>
        <w:tab/>
        <w:t xml:space="preserve">  CR-0260  Cat: F (Rel-17)</w:t>
      </w:r>
      <w:r>
        <w:rPr>
          <w:i/>
        </w:rPr>
        <w:br/>
      </w:r>
      <w:r>
        <w:rPr>
          <w:i/>
        </w:rPr>
        <w:br/>
      </w:r>
      <w:r>
        <w:rPr>
          <w:i/>
        </w:rPr>
        <w:tab/>
      </w:r>
      <w:r>
        <w:rPr>
          <w:i/>
        </w:rPr>
        <w:tab/>
      </w:r>
      <w:r>
        <w:rPr>
          <w:i/>
        </w:rPr>
        <w:tab/>
      </w:r>
      <w:r>
        <w:rPr>
          <w:i/>
        </w:rPr>
        <w:tab/>
      </w:r>
      <w:r>
        <w:rPr>
          <w:i/>
        </w:rPr>
        <w:tab/>
        <w:t>Source: AT&amp;T GNS Belgium SPRL</w:t>
      </w:r>
    </w:p>
    <w:p w14:paraId="1D7FEE38" w14:textId="77777777" w:rsidR="00C5536D" w:rsidRDefault="00C5536D" w:rsidP="00C5536D">
      <w:pPr>
        <w:rPr>
          <w:rFonts w:ascii="Arial" w:hAnsi="Arial" w:cs="Arial"/>
          <w:b/>
        </w:rPr>
      </w:pPr>
      <w:r>
        <w:rPr>
          <w:rFonts w:ascii="Arial" w:hAnsi="Arial" w:cs="Arial"/>
          <w:b/>
        </w:rPr>
        <w:lastRenderedPageBreak/>
        <w:t xml:space="preserve">Abstract: </w:t>
      </w:r>
    </w:p>
    <w:p w14:paraId="4FE2AC17" w14:textId="77777777" w:rsidR="00C5536D" w:rsidRDefault="00C5536D" w:rsidP="00C5536D">
      <w:r>
        <w:t>The contribution proposes correction to message names in some procedures.</w:t>
      </w:r>
    </w:p>
    <w:p w14:paraId="45F0CEB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70C96" w14:textId="77777777" w:rsidR="00C5536D" w:rsidRDefault="00C5536D" w:rsidP="00C5536D">
      <w:pPr>
        <w:pStyle w:val="Heading3"/>
      </w:pPr>
      <w:bookmarkStart w:id="40" w:name="_Toc65060035"/>
      <w:bookmarkStart w:id="41" w:name="_Toc65060103"/>
      <w:r>
        <w:t>7.5</w:t>
      </w:r>
      <w:r>
        <w:tab/>
        <w:t>MCOver5GS – Mission Critical Services over 5GS</w:t>
      </w:r>
      <w:bookmarkEnd w:id="40"/>
      <w:bookmarkEnd w:id="41"/>
    </w:p>
    <w:p w14:paraId="54EAA29E" w14:textId="77777777" w:rsidR="00C5536D" w:rsidRDefault="00C5536D" w:rsidP="00C5536D">
      <w:pPr>
        <w:rPr>
          <w:rFonts w:ascii="Arial" w:hAnsi="Arial" w:cs="Arial"/>
          <w:b/>
          <w:sz w:val="24"/>
        </w:rPr>
      </w:pPr>
      <w:r>
        <w:rPr>
          <w:rFonts w:ascii="Arial" w:hAnsi="Arial" w:cs="Arial"/>
          <w:b/>
          <w:color w:val="0000FF"/>
          <w:sz w:val="24"/>
        </w:rPr>
        <w:t>S6-210058</w:t>
      </w:r>
      <w:r>
        <w:rPr>
          <w:rFonts w:ascii="Arial" w:hAnsi="Arial" w:cs="Arial"/>
          <w:b/>
          <w:color w:val="0000FF"/>
          <w:sz w:val="24"/>
        </w:rPr>
        <w:tab/>
      </w:r>
      <w:r>
        <w:rPr>
          <w:rFonts w:ascii="Arial" w:hAnsi="Arial" w:cs="Arial"/>
          <w:b/>
          <w:sz w:val="24"/>
        </w:rPr>
        <w:t>Pseudo-CR on Use of network virtualisation for MC services</w:t>
      </w:r>
    </w:p>
    <w:p w14:paraId="486D763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2A5D0E9F" w14:textId="77777777" w:rsidR="00C5536D" w:rsidRDefault="00C5536D" w:rsidP="00C5536D">
      <w:pPr>
        <w:rPr>
          <w:rFonts w:ascii="Arial" w:hAnsi="Arial" w:cs="Arial"/>
          <w:b/>
        </w:rPr>
      </w:pPr>
      <w:r>
        <w:rPr>
          <w:rFonts w:ascii="Arial" w:hAnsi="Arial" w:cs="Arial"/>
          <w:b/>
        </w:rPr>
        <w:t xml:space="preserve">Abstract: </w:t>
      </w:r>
    </w:p>
    <w:p w14:paraId="4F06C027" w14:textId="77777777" w:rsidR="00C5536D" w:rsidRDefault="00C5536D" w:rsidP="00C5536D">
      <w:r>
        <w:t>The present pCR proposes the Use of network virtualisation for MC services.</w:t>
      </w:r>
    </w:p>
    <w:p w14:paraId="5106829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S6-210197</w:t>
      </w:r>
      <w:r>
        <w:rPr>
          <w:color w:val="993300"/>
          <w:u w:val="single"/>
        </w:rPr>
        <w:t>.</w:t>
      </w:r>
    </w:p>
    <w:p w14:paraId="01CBCBD2" w14:textId="77777777" w:rsidR="00C5536D" w:rsidRDefault="00C5536D" w:rsidP="00C5536D">
      <w:pPr>
        <w:rPr>
          <w:rFonts w:ascii="Arial" w:hAnsi="Arial" w:cs="Arial"/>
          <w:b/>
          <w:sz w:val="24"/>
        </w:rPr>
      </w:pPr>
      <w:r>
        <w:rPr>
          <w:rFonts w:ascii="Arial" w:hAnsi="Arial" w:cs="Arial"/>
          <w:b/>
          <w:color w:val="0000FF"/>
          <w:sz w:val="24"/>
        </w:rPr>
        <w:t>S6-210197</w:t>
      </w:r>
      <w:r>
        <w:rPr>
          <w:rFonts w:ascii="Arial" w:hAnsi="Arial" w:cs="Arial"/>
          <w:b/>
          <w:color w:val="0000FF"/>
          <w:sz w:val="24"/>
        </w:rPr>
        <w:tab/>
      </w:r>
      <w:r>
        <w:rPr>
          <w:rFonts w:ascii="Arial" w:hAnsi="Arial" w:cs="Arial"/>
          <w:b/>
          <w:sz w:val="24"/>
        </w:rPr>
        <w:t>Pseudo-CR on Use of network virtualisation for MC services</w:t>
      </w:r>
    </w:p>
    <w:p w14:paraId="0256F44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5CE64274" w14:textId="77777777" w:rsidR="00C5536D" w:rsidRDefault="00C5536D" w:rsidP="00C5536D">
      <w:pPr>
        <w:rPr>
          <w:color w:val="808080"/>
        </w:rPr>
      </w:pPr>
      <w:r>
        <w:rPr>
          <w:color w:val="808080"/>
        </w:rPr>
        <w:t>(Replaces S6-210058)</w:t>
      </w:r>
    </w:p>
    <w:p w14:paraId="089033E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30579" w14:textId="77777777" w:rsidR="00C5536D" w:rsidRDefault="00C5536D" w:rsidP="00C5536D">
      <w:pPr>
        <w:rPr>
          <w:rFonts w:ascii="Arial" w:hAnsi="Arial" w:cs="Arial"/>
          <w:b/>
          <w:sz w:val="24"/>
        </w:rPr>
      </w:pPr>
      <w:r>
        <w:rPr>
          <w:rFonts w:ascii="Arial" w:hAnsi="Arial" w:cs="Arial"/>
          <w:b/>
          <w:color w:val="0000FF"/>
          <w:sz w:val="24"/>
        </w:rPr>
        <w:t>S6-210059</w:t>
      </w:r>
      <w:r>
        <w:rPr>
          <w:rFonts w:ascii="Arial" w:hAnsi="Arial" w:cs="Arial"/>
          <w:b/>
          <w:color w:val="0000FF"/>
          <w:sz w:val="24"/>
        </w:rPr>
        <w:tab/>
      </w:r>
      <w:r>
        <w:rPr>
          <w:rFonts w:ascii="Arial" w:hAnsi="Arial" w:cs="Arial"/>
          <w:b/>
          <w:sz w:val="24"/>
        </w:rPr>
        <w:t>Pseudo-CR on MC service system 5GS resource control for unicast communication</w:t>
      </w:r>
    </w:p>
    <w:p w14:paraId="1D95B86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13D0A2F6" w14:textId="77777777" w:rsidR="00C5536D" w:rsidRDefault="00C5536D" w:rsidP="00C5536D">
      <w:pPr>
        <w:rPr>
          <w:rFonts w:ascii="Arial" w:hAnsi="Arial" w:cs="Arial"/>
          <w:b/>
        </w:rPr>
      </w:pPr>
      <w:r>
        <w:rPr>
          <w:rFonts w:ascii="Arial" w:hAnsi="Arial" w:cs="Arial"/>
          <w:b/>
        </w:rPr>
        <w:t xml:space="preserve">Abstract: </w:t>
      </w:r>
    </w:p>
    <w:p w14:paraId="460872C9" w14:textId="77777777" w:rsidR="00C5536D" w:rsidRDefault="00C5536D" w:rsidP="00C5536D">
      <w:r>
        <w:t>The present pCR proposes MC service system 5GS resource control for unicast communication.</w:t>
      </w:r>
    </w:p>
    <w:p w14:paraId="4D28646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S6-210198</w:t>
      </w:r>
      <w:r>
        <w:rPr>
          <w:color w:val="993300"/>
          <w:u w:val="single"/>
        </w:rPr>
        <w:t>.</w:t>
      </w:r>
    </w:p>
    <w:p w14:paraId="21A1C0E1" w14:textId="77777777" w:rsidR="00C5536D" w:rsidRDefault="00C5536D" w:rsidP="00C5536D">
      <w:pPr>
        <w:rPr>
          <w:rFonts w:ascii="Arial" w:hAnsi="Arial" w:cs="Arial"/>
          <w:b/>
          <w:sz w:val="24"/>
        </w:rPr>
      </w:pPr>
      <w:r>
        <w:rPr>
          <w:rFonts w:ascii="Arial" w:hAnsi="Arial" w:cs="Arial"/>
          <w:b/>
          <w:color w:val="0000FF"/>
          <w:sz w:val="24"/>
        </w:rPr>
        <w:t>S6-210198</w:t>
      </w:r>
      <w:r>
        <w:rPr>
          <w:rFonts w:ascii="Arial" w:hAnsi="Arial" w:cs="Arial"/>
          <w:b/>
          <w:color w:val="0000FF"/>
          <w:sz w:val="24"/>
        </w:rPr>
        <w:tab/>
      </w:r>
      <w:r>
        <w:rPr>
          <w:rFonts w:ascii="Arial" w:hAnsi="Arial" w:cs="Arial"/>
          <w:b/>
          <w:sz w:val="24"/>
        </w:rPr>
        <w:t>Pseudo-CR on MC service system 5GS resource control for unicast communication</w:t>
      </w:r>
    </w:p>
    <w:p w14:paraId="5571475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75C99E27" w14:textId="77777777" w:rsidR="00C5536D" w:rsidRDefault="00C5536D" w:rsidP="00C5536D">
      <w:pPr>
        <w:rPr>
          <w:color w:val="808080"/>
        </w:rPr>
      </w:pPr>
      <w:r>
        <w:rPr>
          <w:color w:val="808080"/>
        </w:rPr>
        <w:t>(Replaces S6-210059)</w:t>
      </w:r>
    </w:p>
    <w:p w14:paraId="52C5330E" w14:textId="77777777" w:rsidR="00C5536D" w:rsidRDefault="00C5536D" w:rsidP="00C5536D">
      <w:pPr>
        <w:rPr>
          <w:rFonts w:ascii="Arial" w:hAnsi="Arial" w:cs="Arial"/>
          <w:b/>
        </w:rPr>
      </w:pPr>
      <w:r>
        <w:rPr>
          <w:rFonts w:ascii="Arial" w:hAnsi="Arial" w:cs="Arial"/>
          <w:b/>
        </w:rPr>
        <w:t xml:space="preserve">Discussion: </w:t>
      </w:r>
    </w:p>
    <w:p w14:paraId="724487B6" w14:textId="77777777" w:rsidR="00C5536D" w:rsidRDefault="00C5536D" w:rsidP="00C5536D">
      <w:r>
        <w:t>Comment from Ericsson about omitted changes.</w:t>
      </w:r>
    </w:p>
    <w:p w14:paraId="4A1732F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S6-210333</w:t>
      </w:r>
      <w:r>
        <w:rPr>
          <w:color w:val="993300"/>
          <w:u w:val="single"/>
        </w:rPr>
        <w:t>.</w:t>
      </w:r>
    </w:p>
    <w:p w14:paraId="770B5CFC" w14:textId="77777777" w:rsidR="00C5536D" w:rsidRDefault="00C5536D" w:rsidP="00C5536D">
      <w:pPr>
        <w:rPr>
          <w:rFonts w:ascii="Arial" w:hAnsi="Arial" w:cs="Arial"/>
          <w:b/>
          <w:sz w:val="24"/>
        </w:rPr>
      </w:pPr>
      <w:r>
        <w:rPr>
          <w:rFonts w:ascii="Arial" w:hAnsi="Arial" w:cs="Arial"/>
          <w:b/>
          <w:color w:val="0000FF"/>
          <w:sz w:val="24"/>
        </w:rPr>
        <w:t>S6-210333</w:t>
      </w:r>
      <w:r>
        <w:rPr>
          <w:rFonts w:ascii="Arial" w:hAnsi="Arial" w:cs="Arial"/>
          <w:b/>
          <w:color w:val="0000FF"/>
          <w:sz w:val="24"/>
        </w:rPr>
        <w:tab/>
      </w:r>
      <w:r>
        <w:rPr>
          <w:rFonts w:ascii="Arial" w:hAnsi="Arial" w:cs="Arial"/>
          <w:b/>
          <w:sz w:val="24"/>
        </w:rPr>
        <w:t>Pseudo-CR on MC service system 5GS resource control for unicast communication</w:t>
      </w:r>
    </w:p>
    <w:p w14:paraId="09FB2A4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0391D404" w14:textId="77777777" w:rsidR="00C5536D" w:rsidRDefault="00C5536D" w:rsidP="00C5536D">
      <w:pPr>
        <w:rPr>
          <w:color w:val="808080"/>
        </w:rPr>
      </w:pPr>
      <w:r>
        <w:rPr>
          <w:color w:val="808080"/>
        </w:rPr>
        <w:lastRenderedPageBreak/>
        <w:t>(Replaces S6-210198)</w:t>
      </w:r>
    </w:p>
    <w:p w14:paraId="0C7F585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1F55" w14:textId="77777777" w:rsidR="00C5536D" w:rsidRDefault="00C5536D" w:rsidP="00C5536D">
      <w:pPr>
        <w:rPr>
          <w:rFonts w:ascii="Arial" w:hAnsi="Arial" w:cs="Arial"/>
          <w:b/>
          <w:sz w:val="24"/>
        </w:rPr>
      </w:pPr>
      <w:r>
        <w:rPr>
          <w:rFonts w:ascii="Arial" w:hAnsi="Arial" w:cs="Arial"/>
          <w:b/>
          <w:color w:val="0000FF"/>
          <w:sz w:val="24"/>
        </w:rPr>
        <w:t>S6-210328</w:t>
      </w:r>
      <w:r>
        <w:rPr>
          <w:rFonts w:ascii="Arial" w:hAnsi="Arial" w:cs="Arial"/>
          <w:b/>
          <w:color w:val="0000FF"/>
          <w:sz w:val="24"/>
        </w:rPr>
        <w:tab/>
      </w:r>
      <w:r>
        <w:rPr>
          <w:rFonts w:ascii="Arial" w:hAnsi="Arial" w:cs="Arial"/>
          <w:b/>
          <w:sz w:val="24"/>
        </w:rPr>
        <w:t>Pseudo-CR on MC service system 5GS resource control for unicast communication</w:t>
      </w:r>
    </w:p>
    <w:p w14:paraId="5157C0E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2E90C45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86C8A" w14:textId="77777777" w:rsidR="00C5536D" w:rsidRDefault="00C5536D" w:rsidP="00C5536D">
      <w:pPr>
        <w:rPr>
          <w:rFonts w:ascii="Arial" w:hAnsi="Arial" w:cs="Arial"/>
          <w:b/>
          <w:sz w:val="24"/>
        </w:rPr>
      </w:pPr>
      <w:r>
        <w:rPr>
          <w:rFonts w:ascii="Arial" w:hAnsi="Arial" w:cs="Arial"/>
          <w:b/>
          <w:color w:val="0000FF"/>
          <w:sz w:val="24"/>
        </w:rPr>
        <w:t>S6-210109</w:t>
      </w:r>
      <w:r>
        <w:rPr>
          <w:rFonts w:ascii="Arial" w:hAnsi="Arial" w:cs="Arial"/>
          <w:b/>
          <w:color w:val="0000FF"/>
          <w:sz w:val="24"/>
        </w:rPr>
        <w:tab/>
      </w:r>
      <w:r>
        <w:rPr>
          <w:rFonts w:ascii="Arial" w:hAnsi="Arial" w:cs="Arial"/>
          <w:b/>
          <w:sz w:val="24"/>
        </w:rPr>
        <w:t>Pseudo-CR on Modifications for the common functional model using the 5GS</w:t>
      </w:r>
    </w:p>
    <w:p w14:paraId="5DF8891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22AF9EC9" w14:textId="77777777" w:rsidR="00C5536D" w:rsidRDefault="00C5536D" w:rsidP="00C5536D">
      <w:pPr>
        <w:rPr>
          <w:rFonts w:ascii="Arial" w:hAnsi="Arial" w:cs="Arial"/>
          <w:b/>
        </w:rPr>
      </w:pPr>
      <w:r>
        <w:rPr>
          <w:rFonts w:ascii="Arial" w:hAnsi="Arial" w:cs="Arial"/>
          <w:b/>
        </w:rPr>
        <w:t xml:space="preserve">Abstract: </w:t>
      </w:r>
    </w:p>
    <w:p w14:paraId="466B3952" w14:textId="77777777" w:rsidR="00C5536D" w:rsidRDefault="00C5536D" w:rsidP="00C5536D">
      <w:r>
        <w:t>The introduced functional model for the MC system using the 5GS is a common functional model across MC services and therefore, it should be explicitly defined as such.</w:t>
      </w:r>
    </w:p>
    <w:p w14:paraId="1A82D063" w14:textId="77777777" w:rsidR="00C5536D" w:rsidRDefault="00C5536D" w:rsidP="00C5536D">
      <w:r>
        <w:t>Additional modifications are introduced, e.g. some editorial typos and the definition of the N5/Rx reference points.</w:t>
      </w:r>
    </w:p>
    <w:p w14:paraId="2781386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S6-210214</w:t>
      </w:r>
      <w:r>
        <w:rPr>
          <w:color w:val="993300"/>
          <w:u w:val="single"/>
        </w:rPr>
        <w:t>.</w:t>
      </w:r>
    </w:p>
    <w:p w14:paraId="235D0050" w14:textId="77777777" w:rsidR="00C5536D" w:rsidRDefault="00C5536D" w:rsidP="00C5536D">
      <w:pPr>
        <w:rPr>
          <w:rFonts w:ascii="Arial" w:hAnsi="Arial" w:cs="Arial"/>
          <w:b/>
          <w:sz w:val="24"/>
        </w:rPr>
      </w:pPr>
      <w:r>
        <w:rPr>
          <w:rFonts w:ascii="Arial" w:hAnsi="Arial" w:cs="Arial"/>
          <w:b/>
          <w:color w:val="0000FF"/>
          <w:sz w:val="24"/>
        </w:rPr>
        <w:t>S6-210214</w:t>
      </w:r>
      <w:r>
        <w:rPr>
          <w:rFonts w:ascii="Arial" w:hAnsi="Arial" w:cs="Arial"/>
          <w:b/>
          <w:color w:val="0000FF"/>
          <w:sz w:val="24"/>
        </w:rPr>
        <w:tab/>
      </w:r>
      <w:r>
        <w:rPr>
          <w:rFonts w:ascii="Arial" w:hAnsi="Arial" w:cs="Arial"/>
          <w:b/>
          <w:sz w:val="24"/>
        </w:rPr>
        <w:t>Common functional model using the 5GS</w:t>
      </w:r>
    </w:p>
    <w:p w14:paraId="41E1C87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0DD3668E" w14:textId="77777777" w:rsidR="00C5536D" w:rsidRDefault="00C5536D" w:rsidP="00C5536D">
      <w:pPr>
        <w:rPr>
          <w:color w:val="808080"/>
        </w:rPr>
      </w:pPr>
      <w:r>
        <w:rPr>
          <w:color w:val="808080"/>
        </w:rPr>
        <w:t>(Replaces S6-210109)</w:t>
      </w:r>
    </w:p>
    <w:p w14:paraId="0211FE5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76EFB" w14:textId="77777777" w:rsidR="00C5536D" w:rsidRDefault="00C5536D" w:rsidP="00C5536D">
      <w:pPr>
        <w:rPr>
          <w:rFonts w:ascii="Arial" w:hAnsi="Arial" w:cs="Arial"/>
          <w:b/>
          <w:sz w:val="24"/>
        </w:rPr>
      </w:pPr>
      <w:r>
        <w:rPr>
          <w:rFonts w:ascii="Arial" w:hAnsi="Arial" w:cs="Arial"/>
          <w:b/>
          <w:color w:val="0000FF"/>
          <w:sz w:val="24"/>
        </w:rPr>
        <w:t>S6-210110</w:t>
      </w:r>
      <w:r>
        <w:rPr>
          <w:rFonts w:ascii="Arial" w:hAnsi="Arial" w:cs="Arial"/>
          <w:b/>
          <w:color w:val="0000FF"/>
          <w:sz w:val="24"/>
        </w:rPr>
        <w:tab/>
      </w:r>
      <w:r>
        <w:rPr>
          <w:rFonts w:ascii="Arial" w:hAnsi="Arial" w:cs="Arial"/>
          <w:b/>
          <w:sz w:val="24"/>
        </w:rPr>
        <w:t>Pseudo-CR on MCPTT functional model using the 5GS</w:t>
      </w:r>
    </w:p>
    <w:p w14:paraId="4049541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582B32E9" w14:textId="77777777" w:rsidR="00C5536D" w:rsidRDefault="00C5536D" w:rsidP="00C5536D">
      <w:pPr>
        <w:rPr>
          <w:rFonts w:ascii="Arial" w:hAnsi="Arial" w:cs="Arial"/>
          <w:b/>
        </w:rPr>
      </w:pPr>
      <w:r>
        <w:rPr>
          <w:rFonts w:ascii="Arial" w:hAnsi="Arial" w:cs="Arial"/>
          <w:b/>
        </w:rPr>
        <w:t xml:space="preserve">Abstract: </w:t>
      </w:r>
    </w:p>
    <w:p w14:paraId="0C4CF348" w14:textId="77777777" w:rsidR="00C5536D" w:rsidRDefault="00C5536D" w:rsidP="00C5536D">
      <w:r>
        <w:t>The MCPTT functional model using the 5G system is introduced with a focus on supporting unicast transmissions.</w:t>
      </w:r>
    </w:p>
    <w:p w14:paraId="7F1DD47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S6-210216</w:t>
      </w:r>
      <w:r>
        <w:rPr>
          <w:color w:val="993300"/>
          <w:u w:val="single"/>
        </w:rPr>
        <w:t>.</w:t>
      </w:r>
    </w:p>
    <w:p w14:paraId="366BD13D" w14:textId="77777777" w:rsidR="00C5536D" w:rsidRDefault="00C5536D" w:rsidP="00C5536D">
      <w:pPr>
        <w:rPr>
          <w:rFonts w:ascii="Arial" w:hAnsi="Arial" w:cs="Arial"/>
          <w:b/>
          <w:sz w:val="24"/>
        </w:rPr>
      </w:pPr>
      <w:r>
        <w:rPr>
          <w:rFonts w:ascii="Arial" w:hAnsi="Arial" w:cs="Arial"/>
          <w:b/>
          <w:color w:val="0000FF"/>
          <w:sz w:val="24"/>
        </w:rPr>
        <w:t>S6-210216</w:t>
      </w:r>
      <w:r>
        <w:rPr>
          <w:rFonts w:ascii="Arial" w:hAnsi="Arial" w:cs="Arial"/>
          <w:b/>
          <w:color w:val="0000FF"/>
          <w:sz w:val="24"/>
        </w:rPr>
        <w:tab/>
      </w:r>
      <w:r>
        <w:rPr>
          <w:rFonts w:ascii="Arial" w:hAnsi="Arial" w:cs="Arial"/>
          <w:b/>
          <w:sz w:val="24"/>
        </w:rPr>
        <w:t>MCPTT functional model</w:t>
      </w:r>
    </w:p>
    <w:p w14:paraId="6146D11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74CF9D6A" w14:textId="77777777" w:rsidR="00C5536D" w:rsidRDefault="00C5536D" w:rsidP="00C5536D">
      <w:pPr>
        <w:rPr>
          <w:color w:val="808080"/>
        </w:rPr>
      </w:pPr>
      <w:r>
        <w:rPr>
          <w:color w:val="808080"/>
        </w:rPr>
        <w:t>(Replaces S6-210110)</w:t>
      </w:r>
    </w:p>
    <w:p w14:paraId="5BD6F1B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36C84" w14:textId="77777777" w:rsidR="00C5536D" w:rsidRDefault="00C5536D" w:rsidP="00C5536D">
      <w:pPr>
        <w:rPr>
          <w:rFonts w:ascii="Arial" w:hAnsi="Arial" w:cs="Arial"/>
          <w:b/>
          <w:sz w:val="24"/>
        </w:rPr>
      </w:pPr>
      <w:r>
        <w:rPr>
          <w:rFonts w:ascii="Arial" w:hAnsi="Arial" w:cs="Arial"/>
          <w:b/>
          <w:color w:val="0000FF"/>
          <w:sz w:val="24"/>
        </w:rPr>
        <w:t>S6-210111</w:t>
      </w:r>
      <w:r>
        <w:rPr>
          <w:rFonts w:ascii="Arial" w:hAnsi="Arial" w:cs="Arial"/>
          <w:b/>
          <w:color w:val="0000FF"/>
          <w:sz w:val="24"/>
        </w:rPr>
        <w:tab/>
      </w:r>
      <w:r>
        <w:rPr>
          <w:rFonts w:ascii="Arial" w:hAnsi="Arial" w:cs="Arial"/>
          <w:b/>
          <w:sz w:val="24"/>
        </w:rPr>
        <w:t>Pseudo-CR on MCData functional model using the 5GS</w:t>
      </w:r>
    </w:p>
    <w:p w14:paraId="7E66F3E4"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4EA78044" w14:textId="77777777" w:rsidR="00C5536D" w:rsidRDefault="00C5536D" w:rsidP="00C5536D">
      <w:pPr>
        <w:rPr>
          <w:rFonts w:ascii="Arial" w:hAnsi="Arial" w:cs="Arial"/>
          <w:b/>
        </w:rPr>
      </w:pPr>
      <w:r>
        <w:rPr>
          <w:rFonts w:ascii="Arial" w:hAnsi="Arial" w:cs="Arial"/>
          <w:b/>
        </w:rPr>
        <w:t xml:space="preserve">Abstract: </w:t>
      </w:r>
    </w:p>
    <w:p w14:paraId="0AF09616" w14:textId="77777777" w:rsidR="00C5536D" w:rsidRDefault="00C5536D" w:rsidP="00C5536D">
      <w:r>
        <w:t>The MCData functional model using the 5G system is introduced with a focus on supporting unicast transmissions.</w:t>
      </w:r>
    </w:p>
    <w:p w14:paraId="4ABA744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S6-210217</w:t>
      </w:r>
      <w:r>
        <w:rPr>
          <w:color w:val="993300"/>
          <w:u w:val="single"/>
        </w:rPr>
        <w:t>.</w:t>
      </w:r>
    </w:p>
    <w:p w14:paraId="6E0AA62C" w14:textId="77777777" w:rsidR="00C5536D" w:rsidRDefault="00C5536D" w:rsidP="00C5536D">
      <w:pPr>
        <w:rPr>
          <w:rFonts w:ascii="Arial" w:hAnsi="Arial" w:cs="Arial"/>
          <w:b/>
          <w:sz w:val="24"/>
        </w:rPr>
      </w:pPr>
      <w:r>
        <w:rPr>
          <w:rFonts w:ascii="Arial" w:hAnsi="Arial" w:cs="Arial"/>
          <w:b/>
          <w:color w:val="0000FF"/>
          <w:sz w:val="24"/>
        </w:rPr>
        <w:t>S6-210217</w:t>
      </w:r>
      <w:r>
        <w:rPr>
          <w:rFonts w:ascii="Arial" w:hAnsi="Arial" w:cs="Arial"/>
          <w:b/>
          <w:color w:val="0000FF"/>
          <w:sz w:val="24"/>
        </w:rPr>
        <w:tab/>
      </w:r>
      <w:r>
        <w:rPr>
          <w:rFonts w:ascii="Arial" w:hAnsi="Arial" w:cs="Arial"/>
          <w:b/>
          <w:sz w:val="24"/>
        </w:rPr>
        <w:t>MCData functional model</w:t>
      </w:r>
    </w:p>
    <w:p w14:paraId="2995C78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7214E627" w14:textId="77777777" w:rsidR="00C5536D" w:rsidRDefault="00C5536D" w:rsidP="00C5536D">
      <w:pPr>
        <w:rPr>
          <w:color w:val="808080"/>
        </w:rPr>
      </w:pPr>
      <w:r>
        <w:rPr>
          <w:color w:val="808080"/>
        </w:rPr>
        <w:t>(Replaces S6-210111)</w:t>
      </w:r>
    </w:p>
    <w:p w14:paraId="26CE4B0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0EB89" w14:textId="77777777" w:rsidR="00C5536D" w:rsidRDefault="00C5536D" w:rsidP="00C5536D">
      <w:pPr>
        <w:rPr>
          <w:rFonts w:ascii="Arial" w:hAnsi="Arial" w:cs="Arial"/>
          <w:b/>
          <w:sz w:val="24"/>
        </w:rPr>
      </w:pPr>
      <w:r>
        <w:rPr>
          <w:rFonts w:ascii="Arial" w:hAnsi="Arial" w:cs="Arial"/>
          <w:b/>
          <w:color w:val="0000FF"/>
          <w:sz w:val="24"/>
        </w:rPr>
        <w:t>S6-210123</w:t>
      </w:r>
      <w:r>
        <w:rPr>
          <w:rFonts w:ascii="Arial" w:hAnsi="Arial" w:cs="Arial"/>
          <w:b/>
          <w:color w:val="0000FF"/>
          <w:sz w:val="24"/>
        </w:rPr>
        <w:tab/>
      </w:r>
      <w:r>
        <w:rPr>
          <w:rFonts w:ascii="Arial" w:hAnsi="Arial" w:cs="Arial"/>
          <w:b/>
          <w:sz w:val="24"/>
        </w:rPr>
        <w:t>Pseudo-CR on MCVideo functional model using the 5GS</w:t>
      </w:r>
    </w:p>
    <w:p w14:paraId="30F8D61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553AED3A" w14:textId="77777777" w:rsidR="00C5536D" w:rsidRDefault="00C5536D" w:rsidP="00C5536D">
      <w:pPr>
        <w:rPr>
          <w:rFonts w:ascii="Arial" w:hAnsi="Arial" w:cs="Arial"/>
          <w:b/>
        </w:rPr>
      </w:pPr>
      <w:r>
        <w:rPr>
          <w:rFonts w:ascii="Arial" w:hAnsi="Arial" w:cs="Arial"/>
          <w:b/>
        </w:rPr>
        <w:t xml:space="preserve">Abstract: </w:t>
      </w:r>
    </w:p>
    <w:p w14:paraId="50ABA9FA" w14:textId="77777777" w:rsidR="00C5536D" w:rsidRDefault="00C5536D" w:rsidP="00C5536D">
      <w:r>
        <w:t>The MCVideo functional model using the 5G system is introduced with a focus on supporting unicast transmissions.</w:t>
      </w:r>
    </w:p>
    <w:p w14:paraId="64A4C8D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S6-210218</w:t>
      </w:r>
      <w:r>
        <w:rPr>
          <w:color w:val="993300"/>
          <w:u w:val="single"/>
        </w:rPr>
        <w:t>.</w:t>
      </w:r>
    </w:p>
    <w:p w14:paraId="20B9C4F6" w14:textId="77777777" w:rsidR="00C5536D" w:rsidRDefault="00C5536D" w:rsidP="00C5536D">
      <w:pPr>
        <w:rPr>
          <w:rFonts w:ascii="Arial" w:hAnsi="Arial" w:cs="Arial"/>
          <w:b/>
          <w:sz w:val="24"/>
        </w:rPr>
      </w:pPr>
      <w:r>
        <w:rPr>
          <w:rFonts w:ascii="Arial" w:hAnsi="Arial" w:cs="Arial"/>
          <w:b/>
          <w:color w:val="0000FF"/>
          <w:sz w:val="24"/>
        </w:rPr>
        <w:t>S6-210218</w:t>
      </w:r>
      <w:r>
        <w:rPr>
          <w:rFonts w:ascii="Arial" w:hAnsi="Arial" w:cs="Arial"/>
          <w:b/>
          <w:color w:val="0000FF"/>
          <w:sz w:val="24"/>
        </w:rPr>
        <w:tab/>
      </w:r>
      <w:r>
        <w:rPr>
          <w:rFonts w:ascii="Arial" w:hAnsi="Arial" w:cs="Arial"/>
          <w:b/>
          <w:sz w:val="24"/>
        </w:rPr>
        <w:t>MCVideo functional model</w:t>
      </w:r>
    </w:p>
    <w:p w14:paraId="11C5D79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6DEC03CF" w14:textId="77777777" w:rsidR="00C5536D" w:rsidRDefault="00C5536D" w:rsidP="00C5536D">
      <w:pPr>
        <w:rPr>
          <w:color w:val="808080"/>
        </w:rPr>
      </w:pPr>
      <w:r>
        <w:rPr>
          <w:color w:val="808080"/>
        </w:rPr>
        <w:t>(Replaces S6-210123)</w:t>
      </w:r>
    </w:p>
    <w:p w14:paraId="125AFB2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2696" w14:textId="77777777" w:rsidR="00C5536D" w:rsidRDefault="00C5536D" w:rsidP="00C5536D">
      <w:pPr>
        <w:rPr>
          <w:rFonts w:ascii="Arial" w:hAnsi="Arial" w:cs="Arial"/>
          <w:b/>
          <w:sz w:val="24"/>
        </w:rPr>
      </w:pPr>
      <w:r>
        <w:rPr>
          <w:rFonts w:ascii="Arial" w:hAnsi="Arial" w:cs="Arial"/>
          <w:b/>
          <w:color w:val="0000FF"/>
          <w:sz w:val="24"/>
        </w:rPr>
        <w:t>S6-210124</w:t>
      </w:r>
      <w:r>
        <w:rPr>
          <w:rFonts w:ascii="Arial" w:hAnsi="Arial" w:cs="Arial"/>
          <w:b/>
          <w:color w:val="0000FF"/>
          <w:sz w:val="24"/>
        </w:rPr>
        <w:tab/>
      </w:r>
      <w:r>
        <w:rPr>
          <w:rFonts w:ascii="Arial" w:hAnsi="Arial" w:cs="Arial"/>
          <w:b/>
          <w:sz w:val="24"/>
        </w:rPr>
        <w:t>Pseudo-CR on Architectural model and deployment scenarios using the 5GS</w:t>
      </w:r>
    </w:p>
    <w:p w14:paraId="75121D2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52F59179" w14:textId="77777777" w:rsidR="00C5536D" w:rsidRDefault="00C5536D" w:rsidP="00C5536D">
      <w:pPr>
        <w:rPr>
          <w:rFonts w:ascii="Arial" w:hAnsi="Arial" w:cs="Arial"/>
          <w:b/>
        </w:rPr>
      </w:pPr>
      <w:r>
        <w:rPr>
          <w:rFonts w:ascii="Arial" w:hAnsi="Arial" w:cs="Arial"/>
          <w:b/>
        </w:rPr>
        <w:t xml:space="preserve">Abstract: </w:t>
      </w:r>
    </w:p>
    <w:p w14:paraId="31DAB83C" w14:textId="77777777" w:rsidR="00C5536D" w:rsidRDefault="00C5536D" w:rsidP="00C5536D">
      <w:r>
        <w:t>An architectural model and deployment scenarios are introduced for the support of MC services over the 5G system.</w:t>
      </w:r>
    </w:p>
    <w:p w14:paraId="2EDA912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S6-210219</w:t>
      </w:r>
      <w:r>
        <w:rPr>
          <w:color w:val="993300"/>
          <w:u w:val="single"/>
        </w:rPr>
        <w:t>.</w:t>
      </w:r>
    </w:p>
    <w:p w14:paraId="11FEE687" w14:textId="77777777" w:rsidR="00C5536D" w:rsidRDefault="00C5536D" w:rsidP="00C5536D">
      <w:pPr>
        <w:rPr>
          <w:rFonts w:ascii="Arial" w:hAnsi="Arial" w:cs="Arial"/>
          <w:b/>
          <w:sz w:val="24"/>
        </w:rPr>
      </w:pPr>
      <w:r>
        <w:rPr>
          <w:rFonts w:ascii="Arial" w:hAnsi="Arial" w:cs="Arial"/>
          <w:b/>
          <w:color w:val="0000FF"/>
          <w:sz w:val="24"/>
        </w:rPr>
        <w:t>S6-210219</w:t>
      </w:r>
      <w:r>
        <w:rPr>
          <w:rFonts w:ascii="Arial" w:hAnsi="Arial" w:cs="Arial"/>
          <w:b/>
          <w:color w:val="0000FF"/>
          <w:sz w:val="24"/>
        </w:rPr>
        <w:tab/>
      </w:r>
      <w:r>
        <w:rPr>
          <w:rFonts w:ascii="Arial" w:hAnsi="Arial" w:cs="Arial"/>
          <w:b/>
          <w:sz w:val="24"/>
        </w:rPr>
        <w:t>Architectural model and deployment scenarios</w:t>
      </w:r>
    </w:p>
    <w:p w14:paraId="7ADE715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Ericsson</w:t>
      </w:r>
    </w:p>
    <w:p w14:paraId="42AF7F42" w14:textId="77777777" w:rsidR="00C5536D" w:rsidRDefault="00C5536D" w:rsidP="00C5536D">
      <w:pPr>
        <w:rPr>
          <w:color w:val="808080"/>
        </w:rPr>
      </w:pPr>
      <w:r>
        <w:rPr>
          <w:color w:val="808080"/>
        </w:rPr>
        <w:t>(Replaces S6-210124)</w:t>
      </w:r>
    </w:p>
    <w:p w14:paraId="61B1E0A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4C3DC" w14:textId="77777777" w:rsidR="00C5536D" w:rsidRDefault="00C5536D" w:rsidP="00C5536D">
      <w:pPr>
        <w:rPr>
          <w:rFonts w:ascii="Arial" w:hAnsi="Arial" w:cs="Arial"/>
          <w:b/>
          <w:sz w:val="24"/>
        </w:rPr>
      </w:pPr>
      <w:r>
        <w:rPr>
          <w:rFonts w:ascii="Arial" w:hAnsi="Arial" w:cs="Arial"/>
          <w:b/>
          <w:color w:val="0000FF"/>
          <w:sz w:val="24"/>
        </w:rPr>
        <w:t>S6-210060</w:t>
      </w:r>
      <w:r>
        <w:rPr>
          <w:rFonts w:ascii="Arial" w:hAnsi="Arial" w:cs="Arial"/>
          <w:b/>
          <w:color w:val="0000FF"/>
          <w:sz w:val="24"/>
        </w:rPr>
        <w:tab/>
      </w:r>
      <w:r>
        <w:rPr>
          <w:rFonts w:ascii="Arial" w:hAnsi="Arial" w:cs="Arial"/>
          <w:b/>
          <w:sz w:val="24"/>
        </w:rPr>
        <w:t>Pseudo-CR Configuration data for MC services using 5GS</w:t>
      </w:r>
    </w:p>
    <w:p w14:paraId="51DA8A30"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47F44747" w14:textId="77777777" w:rsidR="00C5536D" w:rsidRDefault="00C5536D" w:rsidP="00C5536D">
      <w:pPr>
        <w:rPr>
          <w:rFonts w:ascii="Arial" w:hAnsi="Arial" w:cs="Arial"/>
          <w:b/>
        </w:rPr>
      </w:pPr>
      <w:r>
        <w:rPr>
          <w:rFonts w:ascii="Arial" w:hAnsi="Arial" w:cs="Arial"/>
          <w:b/>
        </w:rPr>
        <w:t xml:space="preserve">Abstract: </w:t>
      </w:r>
    </w:p>
    <w:p w14:paraId="015F4F74" w14:textId="77777777" w:rsidR="00C5536D" w:rsidRDefault="00C5536D" w:rsidP="00C5536D">
      <w:r>
        <w:t>The present pCR introduces configuration data for MC services using 5GS.</w:t>
      </w:r>
    </w:p>
    <w:p w14:paraId="4077D4C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S6-210199</w:t>
      </w:r>
      <w:r>
        <w:rPr>
          <w:color w:val="993300"/>
          <w:u w:val="single"/>
        </w:rPr>
        <w:t>.</w:t>
      </w:r>
    </w:p>
    <w:p w14:paraId="5029D21F" w14:textId="77777777" w:rsidR="00C5536D" w:rsidRDefault="00C5536D" w:rsidP="00C5536D">
      <w:pPr>
        <w:rPr>
          <w:rFonts w:ascii="Arial" w:hAnsi="Arial" w:cs="Arial"/>
          <w:b/>
          <w:sz w:val="24"/>
        </w:rPr>
      </w:pPr>
      <w:r>
        <w:rPr>
          <w:rFonts w:ascii="Arial" w:hAnsi="Arial" w:cs="Arial"/>
          <w:b/>
          <w:color w:val="0000FF"/>
          <w:sz w:val="24"/>
        </w:rPr>
        <w:t>S6-210199</w:t>
      </w:r>
      <w:r>
        <w:rPr>
          <w:rFonts w:ascii="Arial" w:hAnsi="Arial" w:cs="Arial"/>
          <w:b/>
          <w:color w:val="0000FF"/>
          <w:sz w:val="24"/>
        </w:rPr>
        <w:tab/>
      </w:r>
      <w:r>
        <w:rPr>
          <w:rFonts w:ascii="Arial" w:hAnsi="Arial" w:cs="Arial"/>
          <w:b/>
          <w:sz w:val="24"/>
        </w:rPr>
        <w:t>Pseudo-CR Configuration data for MC services using 5GS</w:t>
      </w:r>
    </w:p>
    <w:p w14:paraId="6F6EC4A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v0.2.0</w:t>
      </w:r>
      <w:r>
        <w:rPr>
          <w:i/>
        </w:rPr>
        <w:br/>
      </w:r>
      <w:r>
        <w:rPr>
          <w:i/>
        </w:rPr>
        <w:tab/>
      </w:r>
      <w:r>
        <w:rPr>
          <w:i/>
        </w:rPr>
        <w:tab/>
      </w:r>
      <w:r>
        <w:rPr>
          <w:i/>
        </w:rPr>
        <w:tab/>
      </w:r>
      <w:r>
        <w:rPr>
          <w:i/>
        </w:rPr>
        <w:tab/>
      </w:r>
      <w:r>
        <w:rPr>
          <w:i/>
        </w:rPr>
        <w:tab/>
        <w:t>Source: Union Inter. Chemins de Fer</w:t>
      </w:r>
    </w:p>
    <w:p w14:paraId="077C23C0" w14:textId="77777777" w:rsidR="00C5536D" w:rsidRDefault="00C5536D" w:rsidP="00C5536D">
      <w:pPr>
        <w:rPr>
          <w:color w:val="808080"/>
        </w:rPr>
      </w:pPr>
      <w:r>
        <w:rPr>
          <w:color w:val="808080"/>
        </w:rPr>
        <w:t>(Replaces S6-210060)</w:t>
      </w:r>
    </w:p>
    <w:p w14:paraId="40743CD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DDD04" w14:textId="77777777" w:rsidR="00C5536D" w:rsidRDefault="00C5536D" w:rsidP="00C5536D">
      <w:pPr>
        <w:pStyle w:val="Heading3"/>
      </w:pPr>
      <w:bookmarkStart w:id="42" w:name="_Toc65060036"/>
      <w:bookmarkStart w:id="43" w:name="_Toc65060104"/>
      <w:r>
        <w:t>7.6</w:t>
      </w:r>
      <w:r>
        <w:tab/>
        <w:t>EDGEAPP – Architecture for enabling Edge Applications</w:t>
      </w:r>
      <w:bookmarkEnd w:id="42"/>
      <w:bookmarkEnd w:id="43"/>
    </w:p>
    <w:p w14:paraId="3424BA0C" w14:textId="77777777" w:rsidR="00C5536D" w:rsidRDefault="00C5536D" w:rsidP="00C5536D">
      <w:pPr>
        <w:rPr>
          <w:rFonts w:ascii="Arial" w:hAnsi="Arial" w:cs="Arial"/>
          <w:b/>
          <w:sz w:val="24"/>
        </w:rPr>
      </w:pPr>
      <w:r>
        <w:rPr>
          <w:rFonts w:ascii="Arial" w:hAnsi="Arial" w:cs="Arial"/>
          <w:b/>
          <w:color w:val="0000FF"/>
          <w:sz w:val="24"/>
        </w:rPr>
        <w:t>S6-210079</w:t>
      </w:r>
      <w:r>
        <w:rPr>
          <w:rFonts w:ascii="Arial" w:hAnsi="Arial" w:cs="Arial"/>
          <w:b/>
          <w:color w:val="0000FF"/>
          <w:sz w:val="24"/>
        </w:rPr>
        <w:tab/>
      </w:r>
      <w:r>
        <w:rPr>
          <w:rFonts w:ascii="Arial" w:hAnsi="Arial" w:cs="Arial"/>
          <w:b/>
          <w:sz w:val="24"/>
        </w:rPr>
        <w:t>Subclause 8.3 Consistency maintenance</w:t>
      </w:r>
    </w:p>
    <w:p w14:paraId="00021EC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6C645A0A" w14:textId="77777777" w:rsidR="00C5536D" w:rsidRDefault="00C5536D" w:rsidP="00C5536D">
      <w:pPr>
        <w:rPr>
          <w:rFonts w:ascii="Arial" w:hAnsi="Arial" w:cs="Arial"/>
          <w:b/>
        </w:rPr>
      </w:pPr>
      <w:r>
        <w:rPr>
          <w:rFonts w:ascii="Arial" w:hAnsi="Arial" w:cs="Arial"/>
          <w:b/>
        </w:rPr>
        <w:t xml:space="preserve">Abstract: </w:t>
      </w:r>
    </w:p>
    <w:p w14:paraId="60DF1AFB" w14:textId="77777777" w:rsidR="00C5536D" w:rsidRDefault="00C5536D" w:rsidP="00C5536D">
      <w:r>
        <w:t>This pCR proposes some re-arrangement of  subclause 8.3, by aligning the numbering and structure, using abbreviations rather than full names of functional entities and some other consistency improvements.</w:t>
      </w:r>
    </w:p>
    <w:p w14:paraId="6A1B05C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S6-210289</w:t>
      </w:r>
      <w:r>
        <w:rPr>
          <w:color w:val="993300"/>
          <w:u w:val="single"/>
        </w:rPr>
        <w:t>.</w:t>
      </w:r>
    </w:p>
    <w:p w14:paraId="29BA2B31" w14:textId="77777777" w:rsidR="00C5536D" w:rsidRDefault="00C5536D" w:rsidP="00C5536D">
      <w:pPr>
        <w:rPr>
          <w:rFonts w:ascii="Arial" w:hAnsi="Arial" w:cs="Arial"/>
          <w:b/>
          <w:sz w:val="24"/>
        </w:rPr>
      </w:pPr>
      <w:r>
        <w:rPr>
          <w:rFonts w:ascii="Arial" w:hAnsi="Arial" w:cs="Arial"/>
          <w:b/>
          <w:color w:val="0000FF"/>
          <w:sz w:val="24"/>
        </w:rPr>
        <w:t>S6-210289</w:t>
      </w:r>
      <w:r>
        <w:rPr>
          <w:rFonts w:ascii="Arial" w:hAnsi="Arial" w:cs="Arial"/>
          <w:b/>
          <w:color w:val="0000FF"/>
          <w:sz w:val="24"/>
        </w:rPr>
        <w:tab/>
      </w:r>
      <w:r>
        <w:rPr>
          <w:rFonts w:ascii="Arial" w:hAnsi="Arial" w:cs="Arial"/>
          <w:b/>
          <w:sz w:val="24"/>
        </w:rPr>
        <w:t>Subclause 8.3 Consistency maintenance</w:t>
      </w:r>
    </w:p>
    <w:p w14:paraId="6617C69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392AC695" w14:textId="77777777" w:rsidR="00C5536D" w:rsidRDefault="00C5536D" w:rsidP="00C5536D">
      <w:pPr>
        <w:rPr>
          <w:color w:val="808080"/>
        </w:rPr>
      </w:pPr>
      <w:r>
        <w:rPr>
          <w:color w:val="808080"/>
        </w:rPr>
        <w:t>(Replaces S6-210079)</w:t>
      </w:r>
    </w:p>
    <w:p w14:paraId="3911044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E73A2" w14:textId="77777777" w:rsidR="00C5536D" w:rsidRDefault="00C5536D" w:rsidP="00C5536D">
      <w:pPr>
        <w:rPr>
          <w:rFonts w:ascii="Arial" w:hAnsi="Arial" w:cs="Arial"/>
          <w:b/>
          <w:sz w:val="24"/>
        </w:rPr>
      </w:pPr>
      <w:r>
        <w:rPr>
          <w:rFonts w:ascii="Arial" w:hAnsi="Arial" w:cs="Arial"/>
          <w:b/>
          <w:color w:val="0000FF"/>
          <w:sz w:val="24"/>
        </w:rPr>
        <w:t>S6-210080</w:t>
      </w:r>
      <w:r>
        <w:rPr>
          <w:rFonts w:ascii="Arial" w:hAnsi="Arial" w:cs="Arial"/>
          <w:b/>
          <w:color w:val="0000FF"/>
          <w:sz w:val="24"/>
        </w:rPr>
        <w:tab/>
      </w:r>
      <w:r>
        <w:rPr>
          <w:rFonts w:ascii="Arial" w:hAnsi="Arial" w:cs="Arial"/>
          <w:b/>
          <w:sz w:val="24"/>
        </w:rPr>
        <w:t>Subclause 8.4 Consistency maintenance</w:t>
      </w:r>
    </w:p>
    <w:p w14:paraId="5D06E52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6C91875E" w14:textId="77777777" w:rsidR="00C5536D" w:rsidRDefault="00C5536D" w:rsidP="00C5536D">
      <w:pPr>
        <w:rPr>
          <w:rFonts w:ascii="Arial" w:hAnsi="Arial" w:cs="Arial"/>
          <w:b/>
        </w:rPr>
      </w:pPr>
      <w:r>
        <w:rPr>
          <w:rFonts w:ascii="Arial" w:hAnsi="Arial" w:cs="Arial"/>
          <w:b/>
        </w:rPr>
        <w:t xml:space="preserve">Abstract: </w:t>
      </w:r>
    </w:p>
    <w:p w14:paraId="26031391" w14:textId="77777777" w:rsidR="00C5536D" w:rsidRDefault="00C5536D" w:rsidP="00C5536D">
      <w:r>
        <w:t>This pCR proposes some re-arrangement of  subclause 8.4, by aligning the numbering and structure, using abbreviations rather than full names of functional entities and some other consistency improvements.</w:t>
      </w:r>
    </w:p>
    <w:p w14:paraId="5F12633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S6-210290</w:t>
      </w:r>
      <w:r>
        <w:rPr>
          <w:color w:val="993300"/>
          <w:u w:val="single"/>
        </w:rPr>
        <w:t>.</w:t>
      </w:r>
    </w:p>
    <w:p w14:paraId="5F75F286" w14:textId="77777777" w:rsidR="00C5536D" w:rsidRDefault="00C5536D" w:rsidP="00C5536D">
      <w:pPr>
        <w:rPr>
          <w:rFonts w:ascii="Arial" w:hAnsi="Arial" w:cs="Arial"/>
          <w:b/>
          <w:sz w:val="24"/>
        </w:rPr>
      </w:pPr>
      <w:r>
        <w:rPr>
          <w:rFonts w:ascii="Arial" w:hAnsi="Arial" w:cs="Arial"/>
          <w:b/>
          <w:color w:val="0000FF"/>
          <w:sz w:val="24"/>
        </w:rPr>
        <w:t>S6-210290</w:t>
      </w:r>
      <w:r>
        <w:rPr>
          <w:rFonts w:ascii="Arial" w:hAnsi="Arial" w:cs="Arial"/>
          <w:b/>
          <w:color w:val="0000FF"/>
          <w:sz w:val="24"/>
        </w:rPr>
        <w:tab/>
      </w:r>
      <w:r>
        <w:rPr>
          <w:rFonts w:ascii="Arial" w:hAnsi="Arial" w:cs="Arial"/>
          <w:b/>
          <w:sz w:val="24"/>
        </w:rPr>
        <w:t>Subclause 8.4 Consistency maintenance</w:t>
      </w:r>
    </w:p>
    <w:p w14:paraId="4AE5F6F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733F437B" w14:textId="77777777" w:rsidR="00C5536D" w:rsidRDefault="00C5536D" w:rsidP="00C5536D">
      <w:pPr>
        <w:rPr>
          <w:color w:val="808080"/>
        </w:rPr>
      </w:pPr>
      <w:r>
        <w:rPr>
          <w:color w:val="808080"/>
        </w:rPr>
        <w:t>(Replaces S6-210080)</w:t>
      </w:r>
    </w:p>
    <w:p w14:paraId="5D0CADE8"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89098" w14:textId="77777777" w:rsidR="00C5536D" w:rsidRDefault="00C5536D" w:rsidP="00C5536D">
      <w:pPr>
        <w:rPr>
          <w:rFonts w:ascii="Arial" w:hAnsi="Arial" w:cs="Arial"/>
          <w:b/>
          <w:sz w:val="24"/>
        </w:rPr>
      </w:pPr>
      <w:r>
        <w:rPr>
          <w:rFonts w:ascii="Arial" w:hAnsi="Arial" w:cs="Arial"/>
          <w:b/>
          <w:color w:val="0000FF"/>
          <w:sz w:val="24"/>
        </w:rPr>
        <w:t>S6-210081</w:t>
      </w:r>
      <w:r>
        <w:rPr>
          <w:rFonts w:ascii="Arial" w:hAnsi="Arial" w:cs="Arial"/>
          <w:b/>
          <w:color w:val="0000FF"/>
          <w:sz w:val="24"/>
        </w:rPr>
        <w:tab/>
      </w:r>
      <w:r>
        <w:rPr>
          <w:rFonts w:ascii="Arial" w:hAnsi="Arial" w:cs="Arial"/>
          <w:b/>
          <w:sz w:val="24"/>
        </w:rPr>
        <w:t>Subclause 8.5 Consistency maintenance</w:t>
      </w:r>
    </w:p>
    <w:p w14:paraId="0E5005F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2F019A0A" w14:textId="77777777" w:rsidR="00C5536D" w:rsidRDefault="00C5536D" w:rsidP="00C5536D">
      <w:pPr>
        <w:rPr>
          <w:rFonts w:ascii="Arial" w:hAnsi="Arial" w:cs="Arial"/>
          <w:b/>
        </w:rPr>
      </w:pPr>
      <w:r>
        <w:rPr>
          <w:rFonts w:ascii="Arial" w:hAnsi="Arial" w:cs="Arial"/>
          <w:b/>
        </w:rPr>
        <w:t xml:space="preserve">Abstract: </w:t>
      </w:r>
    </w:p>
    <w:p w14:paraId="6B7F4C25" w14:textId="77777777" w:rsidR="00C5536D" w:rsidRDefault="00C5536D" w:rsidP="00C5536D">
      <w:r>
        <w:t>This pCR proposes some re-arrangement of  subclause 8.5, by aligning the numbering and structure, using abbreviations rather than full names of functional entities and some other consistency improvements.</w:t>
      </w:r>
    </w:p>
    <w:p w14:paraId="0D991178" w14:textId="77777777" w:rsidR="00C5536D" w:rsidRDefault="00C5536D" w:rsidP="00C5536D">
      <w:pPr>
        <w:rPr>
          <w:rFonts w:ascii="Arial" w:hAnsi="Arial" w:cs="Arial"/>
          <w:b/>
        </w:rPr>
      </w:pPr>
      <w:r>
        <w:rPr>
          <w:rFonts w:ascii="Arial" w:hAnsi="Arial" w:cs="Arial"/>
          <w:b/>
        </w:rPr>
        <w:t xml:space="preserve">Discussion: </w:t>
      </w:r>
    </w:p>
    <w:p w14:paraId="443FDCF8" w14:textId="77777777" w:rsidR="00C5536D" w:rsidRDefault="00C5536D" w:rsidP="00C5536D">
      <w:r>
        <w:t>Samsung presented the discussion paper during the ICC#4.</w:t>
      </w:r>
    </w:p>
    <w:p w14:paraId="610CEEA8" w14:textId="77777777" w:rsidR="00C5536D" w:rsidRDefault="00C5536D" w:rsidP="00C5536D">
      <w:r>
        <w:t>There was general support for the proposal.</w:t>
      </w:r>
    </w:p>
    <w:p w14:paraId="482C97B2" w14:textId="77777777" w:rsidR="00C5536D" w:rsidRDefault="00C5536D" w:rsidP="00C5536D">
      <w:r>
        <w:t>An approach for dealing with overlapping pCRs was discussed.</w:t>
      </w:r>
    </w:p>
    <w:p w14:paraId="71C45A6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S6-210291</w:t>
      </w:r>
      <w:r>
        <w:rPr>
          <w:color w:val="993300"/>
          <w:u w:val="single"/>
        </w:rPr>
        <w:t>.</w:t>
      </w:r>
    </w:p>
    <w:p w14:paraId="14CC4FD3" w14:textId="77777777" w:rsidR="00C5536D" w:rsidRDefault="00C5536D" w:rsidP="00C5536D">
      <w:pPr>
        <w:rPr>
          <w:rFonts w:ascii="Arial" w:hAnsi="Arial" w:cs="Arial"/>
          <w:b/>
          <w:sz w:val="24"/>
        </w:rPr>
      </w:pPr>
      <w:r>
        <w:rPr>
          <w:rFonts w:ascii="Arial" w:hAnsi="Arial" w:cs="Arial"/>
          <w:b/>
          <w:color w:val="0000FF"/>
          <w:sz w:val="24"/>
        </w:rPr>
        <w:t>S6-210291</w:t>
      </w:r>
      <w:r>
        <w:rPr>
          <w:rFonts w:ascii="Arial" w:hAnsi="Arial" w:cs="Arial"/>
          <w:b/>
          <w:color w:val="0000FF"/>
          <w:sz w:val="24"/>
        </w:rPr>
        <w:tab/>
      </w:r>
      <w:r>
        <w:rPr>
          <w:rFonts w:ascii="Arial" w:hAnsi="Arial" w:cs="Arial"/>
          <w:b/>
          <w:sz w:val="24"/>
        </w:rPr>
        <w:t>Subclause 8.5 Consistency maintenance</w:t>
      </w:r>
    </w:p>
    <w:p w14:paraId="7D1F0C9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Intel Deutschland GmbH, Samsung</w:t>
      </w:r>
    </w:p>
    <w:p w14:paraId="2B3407BB" w14:textId="77777777" w:rsidR="00C5536D" w:rsidRDefault="00C5536D" w:rsidP="00C5536D">
      <w:pPr>
        <w:rPr>
          <w:color w:val="808080"/>
        </w:rPr>
      </w:pPr>
      <w:r>
        <w:rPr>
          <w:color w:val="808080"/>
        </w:rPr>
        <w:t>(Replaces S6-210081)</w:t>
      </w:r>
    </w:p>
    <w:p w14:paraId="06194E0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23144" w14:textId="77777777" w:rsidR="00C5536D" w:rsidRDefault="00C5536D" w:rsidP="00C5536D">
      <w:pPr>
        <w:rPr>
          <w:rFonts w:ascii="Arial" w:hAnsi="Arial" w:cs="Arial"/>
          <w:b/>
          <w:sz w:val="24"/>
        </w:rPr>
      </w:pPr>
      <w:r>
        <w:rPr>
          <w:rFonts w:ascii="Arial" w:hAnsi="Arial" w:cs="Arial"/>
          <w:b/>
          <w:color w:val="0000FF"/>
          <w:sz w:val="24"/>
        </w:rPr>
        <w:t>S6-210102</w:t>
      </w:r>
      <w:r>
        <w:rPr>
          <w:rFonts w:ascii="Arial" w:hAnsi="Arial" w:cs="Arial"/>
          <w:b/>
          <w:color w:val="0000FF"/>
          <w:sz w:val="24"/>
        </w:rPr>
        <w:tab/>
      </w:r>
      <w:r>
        <w:rPr>
          <w:rFonts w:ascii="Arial" w:hAnsi="Arial" w:cs="Arial"/>
          <w:b/>
          <w:sz w:val="24"/>
        </w:rPr>
        <w:t>Editorial corrections</w:t>
      </w:r>
    </w:p>
    <w:p w14:paraId="01B8BA5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Sony</w:t>
      </w:r>
    </w:p>
    <w:p w14:paraId="26D0B39B" w14:textId="77777777" w:rsidR="00C5536D" w:rsidRDefault="00C5536D" w:rsidP="00C5536D">
      <w:pPr>
        <w:rPr>
          <w:rFonts w:ascii="Arial" w:hAnsi="Arial" w:cs="Arial"/>
          <w:b/>
        </w:rPr>
      </w:pPr>
      <w:r>
        <w:rPr>
          <w:rFonts w:ascii="Arial" w:hAnsi="Arial" w:cs="Arial"/>
          <w:b/>
        </w:rPr>
        <w:t xml:space="preserve">Abstract: </w:t>
      </w:r>
    </w:p>
    <w:p w14:paraId="2F8716A8" w14:textId="77777777" w:rsidR="00C5536D" w:rsidRDefault="00C5536D" w:rsidP="00C5536D">
      <w:r>
        <w:t>Editorial corrections</w:t>
      </w:r>
    </w:p>
    <w:p w14:paraId="6C7CF13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S6-210206</w:t>
      </w:r>
      <w:r>
        <w:rPr>
          <w:color w:val="993300"/>
          <w:u w:val="single"/>
        </w:rPr>
        <w:t>.</w:t>
      </w:r>
    </w:p>
    <w:p w14:paraId="103F9292" w14:textId="77777777" w:rsidR="00C5536D" w:rsidRDefault="00C5536D" w:rsidP="00C5536D">
      <w:pPr>
        <w:rPr>
          <w:rFonts w:ascii="Arial" w:hAnsi="Arial" w:cs="Arial"/>
          <w:b/>
          <w:sz w:val="24"/>
        </w:rPr>
      </w:pPr>
      <w:r>
        <w:rPr>
          <w:rFonts w:ascii="Arial" w:hAnsi="Arial" w:cs="Arial"/>
          <w:b/>
          <w:color w:val="0000FF"/>
          <w:sz w:val="24"/>
        </w:rPr>
        <w:t>S6-210206</w:t>
      </w:r>
      <w:r>
        <w:rPr>
          <w:rFonts w:ascii="Arial" w:hAnsi="Arial" w:cs="Arial"/>
          <w:b/>
          <w:color w:val="0000FF"/>
          <w:sz w:val="24"/>
        </w:rPr>
        <w:tab/>
      </w:r>
      <w:r>
        <w:rPr>
          <w:rFonts w:ascii="Arial" w:hAnsi="Arial" w:cs="Arial"/>
          <w:b/>
          <w:sz w:val="24"/>
        </w:rPr>
        <w:t>Editorial corrections</w:t>
      </w:r>
    </w:p>
    <w:p w14:paraId="71E6A39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Sony</w:t>
      </w:r>
    </w:p>
    <w:p w14:paraId="381F76D5" w14:textId="77777777" w:rsidR="00C5536D" w:rsidRDefault="00C5536D" w:rsidP="00C5536D">
      <w:pPr>
        <w:rPr>
          <w:color w:val="808080"/>
        </w:rPr>
      </w:pPr>
      <w:r>
        <w:rPr>
          <w:color w:val="808080"/>
        </w:rPr>
        <w:t>(Replaces S6-210102)</w:t>
      </w:r>
    </w:p>
    <w:p w14:paraId="2A1E973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C81B4" w14:textId="77777777" w:rsidR="00C5536D" w:rsidRDefault="00C5536D" w:rsidP="00C5536D">
      <w:pPr>
        <w:rPr>
          <w:rFonts w:ascii="Arial" w:hAnsi="Arial" w:cs="Arial"/>
          <w:b/>
          <w:sz w:val="24"/>
        </w:rPr>
      </w:pPr>
      <w:r>
        <w:rPr>
          <w:rFonts w:ascii="Arial" w:hAnsi="Arial" w:cs="Arial"/>
          <w:b/>
          <w:color w:val="0000FF"/>
          <w:sz w:val="24"/>
        </w:rPr>
        <w:t>S6-210116</w:t>
      </w:r>
      <w:r>
        <w:rPr>
          <w:rFonts w:ascii="Arial" w:hAnsi="Arial" w:cs="Arial"/>
          <w:b/>
          <w:color w:val="0000FF"/>
          <w:sz w:val="24"/>
        </w:rPr>
        <w:tab/>
      </w:r>
      <w:r>
        <w:rPr>
          <w:rFonts w:ascii="Arial" w:hAnsi="Arial" w:cs="Arial"/>
          <w:b/>
          <w:sz w:val="24"/>
        </w:rPr>
        <w:t>Pseudo-CR on EN on new terms</w:t>
      </w:r>
    </w:p>
    <w:p w14:paraId="7928DD5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2FC00B54" w14:textId="77777777" w:rsidR="00C5536D" w:rsidRDefault="00C5536D" w:rsidP="00C5536D">
      <w:pPr>
        <w:rPr>
          <w:rFonts w:ascii="Arial" w:hAnsi="Arial" w:cs="Arial"/>
          <w:b/>
        </w:rPr>
      </w:pPr>
      <w:r>
        <w:rPr>
          <w:rFonts w:ascii="Arial" w:hAnsi="Arial" w:cs="Arial"/>
          <w:b/>
        </w:rPr>
        <w:t xml:space="preserve">Abstract: </w:t>
      </w:r>
    </w:p>
    <w:p w14:paraId="757F5C52" w14:textId="77777777" w:rsidR="00C5536D" w:rsidRDefault="00C5536D" w:rsidP="00C5536D">
      <w:r>
        <w:t xml:space="preserve">The contribution proposes to close the editor's note ("Whether the following definitions are needed is FFS: 1) 3GPP Core Network Context, defined as a set of data about the 3GPP Core Network that resides in the Edge Enabler Server, 2) Edge Application Server Context, defined as a set of data about the Edge Application Server that resides in the Edge </w:t>
      </w:r>
      <w:r>
        <w:lastRenderedPageBreak/>
        <w:t>Enabler Server.") without any changes as the terms 3GPP Core Network context and the Edge Application Server Context are not used.</w:t>
      </w:r>
    </w:p>
    <w:p w14:paraId="3205A89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11A19" w14:textId="77777777" w:rsidR="00C5536D" w:rsidRDefault="00C5536D" w:rsidP="00C5536D">
      <w:pPr>
        <w:rPr>
          <w:rFonts w:ascii="Arial" w:hAnsi="Arial" w:cs="Arial"/>
          <w:b/>
          <w:sz w:val="24"/>
        </w:rPr>
      </w:pPr>
      <w:r>
        <w:rPr>
          <w:rFonts w:ascii="Arial" w:hAnsi="Arial" w:cs="Arial"/>
          <w:b/>
          <w:color w:val="0000FF"/>
          <w:sz w:val="24"/>
        </w:rPr>
        <w:t>S6-210105</w:t>
      </w:r>
      <w:r>
        <w:rPr>
          <w:rFonts w:ascii="Arial" w:hAnsi="Arial" w:cs="Arial"/>
          <w:b/>
          <w:color w:val="0000FF"/>
          <w:sz w:val="24"/>
        </w:rPr>
        <w:tab/>
      </w:r>
      <w:r>
        <w:rPr>
          <w:rFonts w:ascii="Arial" w:hAnsi="Arial" w:cs="Arial"/>
          <w:b/>
          <w:sz w:val="24"/>
        </w:rPr>
        <w:t>EDGEAPP Overview</w:t>
      </w:r>
    </w:p>
    <w:p w14:paraId="76F2ECDF"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w:t>
      </w:r>
    </w:p>
    <w:p w14:paraId="60762544" w14:textId="77777777" w:rsidR="00C5536D" w:rsidRDefault="00C5536D" w:rsidP="00C5536D">
      <w:pPr>
        <w:rPr>
          <w:rFonts w:ascii="Arial" w:hAnsi="Arial" w:cs="Arial"/>
          <w:b/>
        </w:rPr>
      </w:pPr>
      <w:r>
        <w:rPr>
          <w:rFonts w:ascii="Arial" w:hAnsi="Arial" w:cs="Arial"/>
          <w:b/>
        </w:rPr>
        <w:t xml:space="preserve">Abstract: </w:t>
      </w:r>
    </w:p>
    <w:p w14:paraId="2F807E17" w14:textId="77777777" w:rsidR="00C5536D" w:rsidRDefault="00C5536D" w:rsidP="00C5536D">
      <w:r>
        <w:t xml:space="preserve">In order to introduce the reader to EDGEAPP, it is useful to add a short </w:t>
      </w:r>
      <w:proofErr w:type="gramStart"/>
      <w:r>
        <w:t>high level</w:t>
      </w:r>
      <w:proofErr w:type="gramEnd"/>
      <w:r>
        <w:t xml:space="preserve"> description of what the edge enabler layer is designed to do. The present contribution proposes such introduction to be included.</w:t>
      </w:r>
    </w:p>
    <w:p w14:paraId="6F7210C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A3C4C" w14:textId="77777777" w:rsidR="00C5536D" w:rsidRDefault="00C5536D" w:rsidP="00C5536D">
      <w:pPr>
        <w:rPr>
          <w:rFonts w:ascii="Arial" w:hAnsi="Arial" w:cs="Arial"/>
          <w:b/>
          <w:sz w:val="24"/>
        </w:rPr>
      </w:pPr>
      <w:r>
        <w:rPr>
          <w:rFonts w:ascii="Arial" w:hAnsi="Arial" w:cs="Arial"/>
          <w:b/>
          <w:color w:val="0000FF"/>
          <w:sz w:val="24"/>
        </w:rPr>
        <w:t>S6-210117</w:t>
      </w:r>
      <w:r>
        <w:rPr>
          <w:rFonts w:ascii="Arial" w:hAnsi="Arial" w:cs="Arial"/>
          <w:b/>
          <w:color w:val="0000FF"/>
          <w:sz w:val="24"/>
        </w:rPr>
        <w:tab/>
      </w:r>
      <w:r>
        <w:rPr>
          <w:rFonts w:ascii="Arial" w:hAnsi="Arial" w:cs="Arial"/>
          <w:b/>
          <w:sz w:val="24"/>
        </w:rPr>
        <w:t>Pseudo-CR on High level feature description</w:t>
      </w:r>
    </w:p>
    <w:p w14:paraId="6BE7E44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3A2D9298" w14:textId="77777777" w:rsidR="00C5536D" w:rsidRDefault="00C5536D" w:rsidP="00C5536D">
      <w:pPr>
        <w:rPr>
          <w:rFonts w:ascii="Arial" w:hAnsi="Arial" w:cs="Arial"/>
          <w:b/>
        </w:rPr>
      </w:pPr>
      <w:r>
        <w:rPr>
          <w:rFonts w:ascii="Arial" w:hAnsi="Arial" w:cs="Arial"/>
          <w:b/>
        </w:rPr>
        <w:t xml:space="preserve">Abstract: </w:t>
      </w:r>
    </w:p>
    <w:p w14:paraId="015DB58D" w14:textId="77777777" w:rsidR="00C5536D" w:rsidRDefault="00C5536D" w:rsidP="00C5536D">
      <w:r>
        <w:t xml:space="preserve">This contribution provides text for the </w:t>
      </w:r>
      <w:proofErr w:type="gramStart"/>
      <w:r>
        <w:t>high level</w:t>
      </w:r>
      <w:proofErr w:type="gramEnd"/>
      <w:r>
        <w:t xml:space="preserve"> features clause.</w:t>
      </w:r>
    </w:p>
    <w:p w14:paraId="030A9E0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S6-210284</w:t>
      </w:r>
      <w:r>
        <w:rPr>
          <w:color w:val="993300"/>
          <w:u w:val="single"/>
        </w:rPr>
        <w:t>.</w:t>
      </w:r>
    </w:p>
    <w:p w14:paraId="495CD758" w14:textId="77777777" w:rsidR="00C5536D" w:rsidRDefault="00C5536D" w:rsidP="00C5536D">
      <w:pPr>
        <w:rPr>
          <w:rFonts w:ascii="Arial" w:hAnsi="Arial" w:cs="Arial"/>
          <w:b/>
          <w:sz w:val="24"/>
        </w:rPr>
      </w:pPr>
      <w:r>
        <w:rPr>
          <w:rFonts w:ascii="Arial" w:hAnsi="Arial" w:cs="Arial"/>
          <w:b/>
          <w:color w:val="0000FF"/>
          <w:sz w:val="24"/>
        </w:rPr>
        <w:t>S6-210284</w:t>
      </w:r>
      <w:r>
        <w:rPr>
          <w:rFonts w:ascii="Arial" w:hAnsi="Arial" w:cs="Arial"/>
          <w:b/>
          <w:color w:val="0000FF"/>
          <w:sz w:val="24"/>
        </w:rPr>
        <w:tab/>
      </w:r>
      <w:r>
        <w:rPr>
          <w:rFonts w:ascii="Arial" w:hAnsi="Arial" w:cs="Arial"/>
          <w:b/>
          <w:sz w:val="24"/>
        </w:rPr>
        <w:t>High level feature description</w:t>
      </w:r>
    </w:p>
    <w:p w14:paraId="09BE32C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0AEEBC9" w14:textId="77777777" w:rsidR="00C5536D" w:rsidRDefault="00C5536D" w:rsidP="00C5536D">
      <w:pPr>
        <w:rPr>
          <w:color w:val="808080"/>
        </w:rPr>
      </w:pPr>
      <w:r>
        <w:rPr>
          <w:color w:val="808080"/>
        </w:rPr>
        <w:t>(Replaces S6-210117)</w:t>
      </w:r>
    </w:p>
    <w:p w14:paraId="319862A6" w14:textId="77777777" w:rsidR="00C5536D" w:rsidRDefault="00C5536D" w:rsidP="00C5536D">
      <w:pPr>
        <w:rPr>
          <w:rFonts w:ascii="Arial" w:hAnsi="Arial" w:cs="Arial"/>
          <w:b/>
        </w:rPr>
      </w:pPr>
      <w:r>
        <w:rPr>
          <w:rFonts w:ascii="Arial" w:hAnsi="Arial" w:cs="Arial"/>
          <w:b/>
        </w:rPr>
        <w:t xml:space="preserve">Discussion: </w:t>
      </w:r>
    </w:p>
    <w:p w14:paraId="3E0D51F9" w14:textId="77777777" w:rsidR="00C5536D" w:rsidRDefault="00C5536D" w:rsidP="00C5536D">
      <w:r>
        <w:t>The meeting discussed the document during the closing session.</w:t>
      </w:r>
    </w:p>
    <w:p w14:paraId="200E84DE" w14:textId="0AB66B12" w:rsidR="00C5536D" w:rsidRDefault="00C5536D" w:rsidP="00C5536D">
      <w:r>
        <w:t>Qualcomm suggested removing the last editor's note.</w:t>
      </w:r>
    </w:p>
    <w:p w14:paraId="13364C5C" w14:textId="46CBE8E5" w:rsidR="003F1D83" w:rsidRDefault="003F1D83" w:rsidP="00C5536D">
      <w:r>
        <w:t>Finally, t</w:t>
      </w:r>
      <w:r w:rsidRPr="003F1D83">
        <w:t>he only change is to remove the following EN: “Editor's note: More details are for further study”</w:t>
      </w:r>
      <w:r>
        <w:t>.</w:t>
      </w:r>
    </w:p>
    <w:p w14:paraId="7E9E5B28" w14:textId="77777777" w:rsidR="003F1D83" w:rsidRDefault="003F1D83" w:rsidP="00C5536D"/>
    <w:p w14:paraId="680BF01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S6-210334</w:t>
      </w:r>
      <w:r>
        <w:rPr>
          <w:color w:val="993300"/>
          <w:u w:val="single"/>
        </w:rPr>
        <w:t>.</w:t>
      </w:r>
    </w:p>
    <w:p w14:paraId="2D06B272" w14:textId="77777777" w:rsidR="00C5536D" w:rsidRDefault="00C5536D" w:rsidP="00C5536D">
      <w:pPr>
        <w:rPr>
          <w:rFonts w:ascii="Arial" w:hAnsi="Arial" w:cs="Arial"/>
          <w:b/>
          <w:sz w:val="24"/>
        </w:rPr>
      </w:pPr>
      <w:r>
        <w:rPr>
          <w:rFonts w:ascii="Arial" w:hAnsi="Arial" w:cs="Arial"/>
          <w:b/>
          <w:color w:val="0000FF"/>
          <w:sz w:val="24"/>
        </w:rPr>
        <w:t>S6-210334</w:t>
      </w:r>
      <w:r>
        <w:rPr>
          <w:rFonts w:ascii="Arial" w:hAnsi="Arial" w:cs="Arial"/>
          <w:b/>
          <w:color w:val="0000FF"/>
          <w:sz w:val="24"/>
        </w:rPr>
        <w:tab/>
      </w:r>
      <w:r>
        <w:rPr>
          <w:rFonts w:ascii="Arial" w:hAnsi="Arial" w:cs="Arial"/>
          <w:b/>
          <w:sz w:val="24"/>
        </w:rPr>
        <w:t>High level feature description</w:t>
      </w:r>
    </w:p>
    <w:p w14:paraId="74F87E3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 Huawei, Apple</w:t>
      </w:r>
    </w:p>
    <w:p w14:paraId="7C0E72F8" w14:textId="77777777" w:rsidR="00C5536D" w:rsidRDefault="00C5536D" w:rsidP="00C5536D">
      <w:pPr>
        <w:rPr>
          <w:color w:val="808080"/>
        </w:rPr>
      </w:pPr>
      <w:r>
        <w:rPr>
          <w:color w:val="808080"/>
        </w:rPr>
        <w:t>(Replaces S6-210284)</w:t>
      </w:r>
    </w:p>
    <w:p w14:paraId="515D8B7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BC89F" w14:textId="77777777" w:rsidR="00C5536D" w:rsidRDefault="00C5536D" w:rsidP="00C5536D">
      <w:pPr>
        <w:rPr>
          <w:rFonts w:ascii="Arial" w:hAnsi="Arial" w:cs="Arial"/>
          <w:b/>
          <w:sz w:val="24"/>
        </w:rPr>
      </w:pPr>
      <w:r>
        <w:rPr>
          <w:rFonts w:ascii="Arial" w:hAnsi="Arial" w:cs="Arial"/>
          <w:b/>
          <w:color w:val="0000FF"/>
          <w:sz w:val="24"/>
        </w:rPr>
        <w:t>S6-210141</w:t>
      </w:r>
      <w:r>
        <w:rPr>
          <w:rFonts w:ascii="Arial" w:hAnsi="Arial" w:cs="Arial"/>
          <w:b/>
          <w:color w:val="0000FF"/>
          <w:sz w:val="24"/>
        </w:rPr>
        <w:tab/>
      </w:r>
      <w:r>
        <w:rPr>
          <w:rFonts w:ascii="Arial" w:hAnsi="Arial" w:cs="Arial"/>
          <w:b/>
          <w:sz w:val="24"/>
        </w:rPr>
        <w:t>Clause 4 Overview</w:t>
      </w:r>
    </w:p>
    <w:p w14:paraId="1B0C295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3C99F30D" w14:textId="77777777" w:rsidR="00C5536D" w:rsidRDefault="00C5536D" w:rsidP="00C5536D">
      <w:pPr>
        <w:rPr>
          <w:rFonts w:ascii="Arial" w:hAnsi="Arial" w:cs="Arial"/>
          <w:b/>
        </w:rPr>
      </w:pPr>
      <w:r>
        <w:rPr>
          <w:rFonts w:ascii="Arial" w:hAnsi="Arial" w:cs="Arial"/>
          <w:b/>
        </w:rPr>
        <w:lastRenderedPageBreak/>
        <w:t xml:space="preserve">Abstract: </w:t>
      </w:r>
    </w:p>
    <w:p w14:paraId="790DFF67" w14:textId="77777777" w:rsidR="00C5536D" w:rsidRDefault="00C5536D" w:rsidP="00C5536D">
      <w:r>
        <w:t>Proposal for Clause 4 Overview</w:t>
      </w:r>
    </w:p>
    <w:p w14:paraId="290C0FC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S6-210311</w:t>
      </w:r>
      <w:r>
        <w:rPr>
          <w:color w:val="993300"/>
          <w:u w:val="single"/>
        </w:rPr>
        <w:t>.</w:t>
      </w:r>
    </w:p>
    <w:p w14:paraId="4EC5F46C" w14:textId="77777777" w:rsidR="00C5536D" w:rsidRDefault="00C5536D" w:rsidP="00C5536D">
      <w:pPr>
        <w:rPr>
          <w:rFonts w:ascii="Arial" w:hAnsi="Arial" w:cs="Arial"/>
          <w:b/>
          <w:sz w:val="24"/>
        </w:rPr>
      </w:pPr>
      <w:r>
        <w:rPr>
          <w:rFonts w:ascii="Arial" w:hAnsi="Arial" w:cs="Arial"/>
          <w:b/>
          <w:color w:val="0000FF"/>
          <w:sz w:val="24"/>
        </w:rPr>
        <w:t>S6-210311</w:t>
      </w:r>
      <w:r>
        <w:rPr>
          <w:rFonts w:ascii="Arial" w:hAnsi="Arial" w:cs="Arial"/>
          <w:b/>
          <w:color w:val="0000FF"/>
          <w:sz w:val="24"/>
        </w:rPr>
        <w:tab/>
      </w:r>
      <w:r>
        <w:rPr>
          <w:rFonts w:ascii="Arial" w:hAnsi="Arial" w:cs="Arial"/>
          <w:b/>
          <w:sz w:val="24"/>
        </w:rPr>
        <w:t>Clause 4 Overview</w:t>
      </w:r>
    </w:p>
    <w:p w14:paraId="1B3EB6B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4FF552E4" w14:textId="77777777" w:rsidR="00C5536D" w:rsidRDefault="00C5536D" w:rsidP="00C5536D">
      <w:pPr>
        <w:rPr>
          <w:color w:val="808080"/>
        </w:rPr>
      </w:pPr>
      <w:r>
        <w:rPr>
          <w:color w:val="808080"/>
        </w:rPr>
        <w:t>(Replaces S6-210141)</w:t>
      </w:r>
    </w:p>
    <w:p w14:paraId="1179D3B1" w14:textId="77777777" w:rsidR="00C5536D" w:rsidRDefault="00C5536D" w:rsidP="00C5536D">
      <w:pPr>
        <w:rPr>
          <w:rFonts w:ascii="Arial" w:hAnsi="Arial" w:cs="Arial"/>
          <w:b/>
        </w:rPr>
      </w:pPr>
      <w:r>
        <w:rPr>
          <w:rFonts w:ascii="Arial" w:hAnsi="Arial" w:cs="Arial"/>
          <w:b/>
        </w:rPr>
        <w:t xml:space="preserve">Discussion: </w:t>
      </w:r>
    </w:p>
    <w:p w14:paraId="09BADF22" w14:textId="77777777" w:rsidR="00C5536D" w:rsidRDefault="00C5536D" w:rsidP="00C5536D">
      <w:r>
        <w:t>It was noted the contribution overlaps with S6-210284, hence it decided to merge the two.</w:t>
      </w:r>
    </w:p>
    <w:p w14:paraId="610EC6C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DDA87" w14:textId="77777777" w:rsidR="00C5536D" w:rsidRDefault="00C5536D" w:rsidP="00C5536D">
      <w:pPr>
        <w:rPr>
          <w:rFonts w:ascii="Arial" w:hAnsi="Arial" w:cs="Arial"/>
          <w:b/>
          <w:sz w:val="24"/>
        </w:rPr>
      </w:pPr>
      <w:r>
        <w:rPr>
          <w:rFonts w:ascii="Arial" w:hAnsi="Arial" w:cs="Arial"/>
          <w:b/>
          <w:color w:val="0000FF"/>
          <w:sz w:val="24"/>
        </w:rPr>
        <w:t>S6-210052</w:t>
      </w:r>
      <w:r>
        <w:rPr>
          <w:rFonts w:ascii="Arial" w:hAnsi="Arial" w:cs="Arial"/>
          <w:b/>
          <w:color w:val="0000FF"/>
          <w:sz w:val="24"/>
        </w:rPr>
        <w:tab/>
      </w:r>
      <w:r>
        <w:rPr>
          <w:rFonts w:ascii="Arial" w:hAnsi="Arial" w:cs="Arial"/>
          <w:b/>
          <w:sz w:val="24"/>
        </w:rPr>
        <w:t>Clarification on reference points for network exposure</w:t>
      </w:r>
    </w:p>
    <w:p w14:paraId="55E5330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54E3600B" w14:textId="77777777" w:rsidR="00C5536D" w:rsidRDefault="00C5536D" w:rsidP="00C5536D">
      <w:pPr>
        <w:rPr>
          <w:rFonts w:ascii="Arial" w:hAnsi="Arial" w:cs="Arial"/>
          <w:b/>
        </w:rPr>
      </w:pPr>
      <w:r>
        <w:rPr>
          <w:rFonts w:ascii="Arial" w:hAnsi="Arial" w:cs="Arial"/>
          <w:b/>
        </w:rPr>
        <w:t xml:space="preserve">Abstract: </w:t>
      </w:r>
    </w:p>
    <w:p w14:paraId="31E8714B" w14:textId="77777777" w:rsidR="00C5536D" w:rsidRDefault="00C5536D" w:rsidP="00C5536D">
      <w:r>
        <w:t>This pCR updates the description on examples for reference points between Edge Server and the 3GPP core network.</w:t>
      </w:r>
    </w:p>
    <w:p w14:paraId="3D4F284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S6-210230</w:t>
      </w:r>
      <w:r>
        <w:rPr>
          <w:color w:val="993300"/>
          <w:u w:val="single"/>
        </w:rPr>
        <w:t>.</w:t>
      </w:r>
    </w:p>
    <w:p w14:paraId="20C92A6D" w14:textId="77777777" w:rsidR="00C5536D" w:rsidRDefault="00C5536D" w:rsidP="00C5536D">
      <w:pPr>
        <w:rPr>
          <w:rFonts w:ascii="Arial" w:hAnsi="Arial" w:cs="Arial"/>
          <w:b/>
          <w:sz w:val="24"/>
        </w:rPr>
      </w:pPr>
      <w:r>
        <w:rPr>
          <w:rFonts w:ascii="Arial" w:hAnsi="Arial" w:cs="Arial"/>
          <w:b/>
          <w:color w:val="0000FF"/>
          <w:sz w:val="24"/>
        </w:rPr>
        <w:t>S6-210230</w:t>
      </w:r>
      <w:r>
        <w:rPr>
          <w:rFonts w:ascii="Arial" w:hAnsi="Arial" w:cs="Arial"/>
          <w:b/>
          <w:color w:val="0000FF"/>
          <w:sz w:val="24"/>
        </w:rPr>
        <w:tab/>
      </w:r>
      <w:r>
        <w:rPr>
          <w:rFonts w:ascii="Arial" w:hAnsi="Arial" w:cs="Arial"/>
          <w:b/>
          <w:sz w:val="24"/>
        </w:rPr>
        <w:t>Clarification on reference points for network exposure</w:t>
      </w:r>
    </w:p>
    <w:p w14:paraId="606D4A0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5BBDAB62" w14:textId="77777777" w:rsidR="00C5536D" w:rsidRDefault="00C5536D" w:rsidP="00C5536D">
      <w:pPr>
        <w:rPr>
          <w:color w:val="808080"/>
        </w:rPr>
      </w:pPr>
      <w:r>
        <w:rPr>
          <w:color w:val="808080"/>
        </w:rPr>
        <w:t>(Replaces S6-210052)</w:t>
      </w:r>
    </w:p>
    <w:p w14:paraId="1664BB5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32822" w14:textId="77777777" w:rsidR="00C5536D" w:rsidRDefault="00C5536D" w:rsidP="00C5536D">
      <w:pPr>
        <w:rPr>
          <w:rFonts w:ascii="Arial" w:hAnsi="Arial" w:cs="Arial"/>
          <w:b/>
          <w:sz w:val="24"/>
        </w:rPr>
      </w:pPr>
      <w:r>
        <w:rPr>
          <w:rFonts w:ascii="Arial" w:hAnsi="Arial" w:cs="Arial"/>
          <w:b/>
          <w:color w:val="0000FF"/>
          <w:sz w:val="24"/>
        </w:rPr>
        <w:t>S6-210167</w:t>
      </w:r>
      <w:r>
        <w:rPr>
          <w:rFonts w:ascii="Arial" w:hAnsi="Arial" w:cs="Arial"/>
          <w:b/>
          <w:color w:val="0000FF"/>
          <w:sz w:val="24"/>
        </w:rPr>
        <w:tab/>
      </w:r>
      <w:r>
        <w:rPr>
          <w:rFonts w:ascii="Arial" w:hAnsi="Arial" w:cs="Arial"/>
          <w:b/>
          <w:sz w:val="24"/>
        </w:rPr>
        <w:t>Pseudo-CR on Service-based interfaces interaction within EDGEAPP</w:t>
      </w:r>
    </w:p>
    <w:p w14:paraId="29D7770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Deutsche Telekom AG, AT&amp;T</w:t>
      </w:r>
    </w:p>
    <w:p w14:paraId="49FEC0E7" w14:textId="77777777" w:rsidR="00C5536D" w:rsidRDefault="00C5536D" w:rsidP="00C5536D">
      <w:pPr>
        <w:rPr>
          <w:rFonts w:ascii="Arial" w:hAnsi="Arial" w:cs="Arial"/>
          <w:b/>
        </w:rPr>
      </w:pPr>
      <w:r>
        <w:rPr>
          <w:rFonts w:ascii="Arial" w:hAnsi="Arial" w:cs="Arial"/>
          <w:b/>
        </w:rPr>
        <w:t xml:space="preserve">Abstract: </w:t>
      </w:r>
    </w:p>
    <w:p w14:paraId="4D3B4AF0" w14:textId="77777777" w:rsidR="00C5536D" w:rsidRDefault="00C5536D" w:rsidP="00C5536D">
      <w:r>
        <w:t>Service-based interfaces interaction within EDGEAPP</w:t>
      </w:r>
    </w:p>
    <w:p w14:paraId="76B6BE0A" w14:textId="77777777" w:rsidR="00C5536D" w:rsidRDefault="00C5536D" w:rsidP="00C5536D">
      <w:pPr>
        <w:rPr>
          <w:rFonts w:ascii="Arial" w:hAnsi="Arial" w:cs="Arial"/>
          <w:b/>
        </w:rPr>
      </w:pPr>
      <w:r>
        <w:rPr>
          <w:rFonts w:ascii="Arial" w:hAnsi="Arial" w:cs="Arial"/>
          <w:b/>
        </w:rPr>
        <w:t xml:space="preserve">Discussion: </w:t>
      </w:r>
    </w:p>
    <w:p w14:paraId="5BA57234" w14:textId="77777777" w:rsidR="00C5536D" w:rsidRDefault="00C5536D" w:rsidP="00C5536D">
      <w:r>
        <w:t>Deutsche Telekom presented the document during the ICC#2. Further changes to the contribution were presented during ICC#8.</w:t>
      </w:r>
    </w:p>
    <w:p w14:paraId="751B165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S6-210301</w:t>
      </w:r>
      <w:r>
        <w:rPr>
          <w:color w:val="993300"/>
          <w:u w:val="single"/>
        </w:rPr>
        <w:t>.</w:t>
      </w:r>
    </w:p>
    <w:p w14:paraId="2B36206A" w14:textId="77777777" w:rsidR="00C5536D" w:rsidRDefault="00C5536D" w:rsidP="00C5536D">
      <w:pPr>
        <w:rPr>
          <w:rFonts w:ascii="Arial" w:hAnsi="Arial" w:cs="Arial"/>
          <w:b/>
          <w:sz w:val="24"/>
        </w:rPr>
      </w:pPr>
      <w:r>
        <w:rPr>
          <w:rFonts w:ascii="Arial" w:hAnsi="Arial" w:cs="Arial"/>
          <w:b/>
          <w:color w:val="0000FF"/>
          <w:sz w:val="24"/>
        </w:rPr>
        <w:t>S6-210301</w:t>
      </w:r>
      <w:r>
        <w:rPr>
          <w:rFonts w:ascii="Arial" w:hAnsi="Arial" w:cs="Arial"/>
          <w:b/>
          <w:color w:val="0000FF"/>
          <w:sz w:val="24"/>
        </w:rPr>
        <w:tab/>
      </w:r>
      <w:r>
        <w:rPr>
          <w:rFonts w:ascii="Arial" w:hAnsi="Arial" w:cs="Arial"/>
          <w:b/>
          <w:sz w:val="24"/>
        </w:rPr>
        <w:t>Pseudo-CR on Service-based interfaces interaction within EDGEAPP</w:t>
      </w:r>
    </w:p>
    <w:p w14:paraId="56865D8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Deutsche Telekom AG, AT&amp;T</w:t>
      </w:r>
    </w:p>
    <w:p w14:paraId="7BBF91EE" w14:textId="77777777" w:rsidR="00C5536D" w:rsidRDefault="00C5536D" w:rsidP="00C5536D">
      <w:pPr>
        <w:rPr>
          <w:color w:val="808080"/>
        </w:rPr>
      </w:pPr>
      <w:r>
        <w:rPr>
          <w:color w:val="808080"/>
        </w:rPr>
        <w:t>(Replaces S6-210167)</w:t>
      </w:r>
    </w:p>
    <w:p w14:paraId="7F4E6200" w14:textId="77777777" w:rsidR="00C5536D" w:rsidRDefault="00C5536D" w:rsidP="00C5536D">
      <w:pPr>
        <w:rPr>
          <w:rFonts w:ascii="Arial" w:hAnsi="Arial" w:cs="Arial"/>
          <w:b/>
        </w:rPr>
      </w:pPr>
      <w:r>
        <w:rPr>
          <w:rFonts w:ascii="Arial" w:hAnsi="Arial" w:cs="Arial"/>
          <w:b/>
        </w:rPr>
        <w:lastRenderedPageBreak/>
        <w:t xml:space="preserve">Discussion: </w:t>
      </w:r>
    </w:p>
    <w:p w14:paraId="7D1294A7" w14:textId="77777777" w:rsidR="00C5536D" w:rsidRDefault="00C5536D" w:rsidP="00C5536D">
      <w:r>
        <w:t>The meeting discussed the document 302r1 during the closing session.</w:t>
      </w:r>
    </w:p>
    <w:p w14:paraId="4CDDD835" w14:textId="77777777" w:rsidR="00C5536D" w:rsidRDefault="00C5536D" w:rsidP="00C5536D">
      <w:r>
        <w:t>Huawei indicated they objected to the proposed modification in r1 of the S6-210301, but agreed with the original S6-210301.</w:t>
      </w:r>
    </w:p>
    <w:p w14:paraId="75BC47B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18F95F" w14:textId="77777777" w:rsidR="00C5536D" w:rsidRDefault="00C5536D" w:rsidP="00C5536D">
      <w:pPr>
        <w:rPr>
          <w:rFonts w:ascii="Arial" w:hAnsi="Arial" w:cs="Arial"/>
          <w:b/>
          <w:sz w:val="24"/>
        </w:rPr>
      </w:pPr>
      <w:r>
        <w:rPr>
          <w:rFonts w:ascii="Arial" w:hAnsi="Arial" w:cs="Arial"/>
          <w:b/>
          <w:color w:val="0000FF"/>
          <w:sz w:val="24"/>
        </w:rPr>
        <w:t>S6-210087</w:t>
      </w:r>
      <w:r>
        <w:rPr>
          <w:rFonts w:ascii="Arial" w:hAnsi="Arial" w:cs="Arial"/>
          <w:b/>
          <w:color w:val="0000FF"/>
          <w:sz w:val="24"/>
        </w:rPr>
        <w:tab/>
      </w:r>
      <w:r>
        <w:rPr>
          <w:rFonts w:ascii="Arial" w:hAnsi="Arial" w:cs="Arial"/>
          <w:b/>
          <w:sz w:val="24"/>
        </w:rPr>
        <w:t>EEC ID clarification</w:t>
      </w:r>
    </w:p>
    <w:p w14:paraId="002397F1"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7088B7A3" w14:textId="77777777" w:rsidR="00C5536D" w:rsidRDefault="00C5536D" w:rsidP="00C5536D">
      <w:pPr>
        <w:rPr>
          <w:rFonts w:ascii="Arial" w:hAnsi="Arial" w:cs="Arial"/>
          <w:b/>
        </w:rPr>
      </w:pPr>
      <w:r>
        <w:rPr>
          <w:rFonts w:ascii="Arial" w:hAnsi="Arial" w:cs="Arial"/>
          <w:b/>
        </w:rPr>
        <w:t xml:space="preserve">Abstract: </w:t>
      </w:r>
    </w:p>
    <w:p w14:paraId="47F9E62C" w14:textId="77777777" w:rsidR="00C5536D" w:rsidRDefault="00C5536D" w:rsidP="00C5536D">
      <w:r>
        <w:t>This contribution solves the editor's note for EEC ID.</w:t>
      </w:r>
    </w:p>
    <w:p w14:paraId="58FFF4E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S6-210243</w:t>
      </w:r>
      <w:r>
        <w:rPr>
          <w:color w:val="993300"/>
          <w:u w:val="single"/>
        </w:rPr>
        <w:t>.</w:t>
      </w:r>
    </w:p>
    <w:p w14:paraId="6E626634" w14:textId="77777777" w:rsidR="00C5536D" w:rsidRDefault="00C5536D" w:rsidP="00C5536D">
      <w:pPr>
        <w:rPr>
          <w:rFonts w:ascii="Arial" w:hAnsi="Arial" w:cs="Arial"/>
          <w:b/>
          <w:sz w:val="24"/>
        </w:rPr>
      </w:pPr>
      <w:r>
        <w:rPr>
          <w:rFonts w:ascii="Arial" w:hAnsi="Arial" w:cs="Arial"/>
          <w:b/>
          <w:color w:val="0000FF"/>
          <w:sz w:val="24"/>
        </w:rPr>
        <w:t>S6-210243</w:t>
      </w:r>
      <w:r>
        <w:rPr>
          <w:rFonts w:ascii="Arial" w:hAnsi="Arial" w:cs="Arial"/>
          <w:b/>
          <w:color w:val="0000FF"/>
          <w:sz w:val="24"/>
        </w:rPr>
        <w:tab/>
      </w:r>
      <w:r>
        <w:rPr>
          <w:rFonts w:ascii="Arial" w:hAnsi="Arial" w:cs="Arial"/>
          <w:b/>
          <w:sz w:val="24"/>
        </w:rPr>
        <w:t>EEC ID clarification</w:t>
      </w:r>
    </w:p>
    <w:p w14:paraId="4FF7CC81"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706D5531" w14:textId="77777777" w:rsidR="00C5536D" w:rsidRDefault="00C5536D" w:rsidP="00C5536D">
      <w:pPr>
        <w:rPr>
          <w:color w:val="808080"/>
        </w:rPr>
      </w:pPr>
      <w:r>
        <w:rPr>
          <w:color w:val="808080"/>
        </w:rPr>
        <w:t>(Replaces S6-210087)</w:t>
      </w:r>
    </w:p>
    <w:p w14:paraId="2D6A1AF5" w14:textId="77777777" w:rsidR="00C5536D" w:rsidRDefault="00C5536D" w:rsidP="00C5536D">
      <w:pPr>
        <w:rPr>
          <w:rFonts w:ascii="Arial" w:hAnsi="Arial" w:cs="Arial"/>
          <w:b/>
        </w:rPr>
      </w:pPr>
      <w:r>
        <w:rPr>
          <w:rFonts w:ascii="Arial" w:hAnsi="Arial" w:cs="Arial"/>
          <w:b/>
        </w:rPr>
        <w:t xml:space="preserve">Discussion: </w:t>
      </w:r>
    </w:p>
    <w:p w14:paraId="5A99010B" w14:textId="77777777" w:rsidR="00C5536D" w:rsidRDefault="00C5536D" w:rsidP="00C5536D">
      <w:r>
        <w:t>The meeting discussed the document during the closing session.</w:t>
      </w:r>
    </w:p>
    <w:p w14:paraId="3AC9ED3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F5317" w14:textId="77777777" w:rsidR="00C5536D" w:rsidRDefault="00C5536D" w:rsidP="00C5536D">
      <w:pPr>
        <w:rPr>
          <w:rFonts w:ascii="Arial" w:hAnsi="Arial" w:cs="Arial"/>
          <w:b/>
          <w:sz w:val="24"/>
        </w:rPr>
      </w:pPr>
      <w:r>
        <w:rPr>
          <w:rFonts w:ascii="Arial" w:hAnsi="Arial" w:cs="Arial"/>
          <w:b/>
          <w:color w:val="0000FF"/>
          <w:sz w:val="24"/>
        </w:rPr>
        <w:t>S6-210104</w:t>
      </w:r>
      <w:r>
        <w:rPr>
          <w:rFonts w:ascii="Arial" w:hAnsi="Arial" w:cs="Arial"/>
          <w:b/>
          <w:color w:val="0000FF"/>
          <w:sz w:val="24"/>
        </w:rPr>
        <w:tab/>
      </w:r>
      <w:r>
        <w:rPr>
          <w:rFonts w:ascii="Arial" w:hAnsi="Arial" w:cs="Arial"/>
          <w:b/>
          <w:sz w:val="24"/>
        </w:rPr>
        <w:t>EEC ID usage: User privacy and tracking protection</w:t>
      </w:r>
    </w:p>
    <w:p w14:paraId="4E4384F4"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Sony</w:t>
      </w:r>
    </w:p>
    <w:p w14:paraId="0F505830" w14:textId="77777777" w:rsidR="00C5536D" w:rsidRDefault="00C5536D" w:rsidP="00C5536D">
      <w:pPr>
        <w:rPr>
          <w:rFonts w:ascii="Arial" w:hAnsi="Arial" w:cs="Arial"/>
          <w:b/>
        </w:rPr>
      </w:pPr>
      <w:r>
        <w:rPr>
          <w:rFonts w:ascii="Arial" w:hAnsi="Arial" w:cs="Arial"/>
          <w:b/>
        </w:rPr>
        <w:t xml:space="preserve">Abstract: </w:t>
      </w:r>
    </w:p>
    <w:p w14:paraId="1853F139" w14:textId="77777777" w:rsidR="00C5536D" w:rsidRDefault="00C5536D" w:rsidP="00C5536D">
      <w:r>
        <w:t>The contribution proposes adding requirement for Mechanisms to support user privacy and protection against tracking under EEC ID.</w:t>
      </w:r>
    </w:p>
    <w:p w14:paraId="6759CBA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5DAF8" w14:textId="77777777" w:rsidR="00C5536D" w:rsidRDefault="00C5536D" w:rsidP="00C5536D">
      <w:pPr>
        <w:rPr>
          <w:rFonts w:ascii="Arial" w:hAnsi="Arial" w:cs="Arial"/>
          <w:b/>
          <w:sz w:val="24"/>
        </w:rPr>
      </w:pPr>
      <w:r>
        <w:rPr>
          <w:rFonts w:ascii="Arial" w:hAnsi="Arial" w:cs="Arial"/>
          <w:b/>
          <w:color w:val="0000FF"/>
          <w:sz w:val="24"/>
        </w:rPr>
        <w:t>S6-210045</w:t>
      </w:r>
      <w:r>
        <w:rPr>
          <w:rFonts w:ascii="Arial" w:hAnsi="Arial" w:cs="Arial"/>
          <w:b/>
          <w:color w:val="0000FF"/>
          <w:sz w:val="24"/>
        </w:rPr>
        <w:tab/>
      </w:r>
      <w:r>
        <w:rPr>
          <w:rFonts w:ascii="Arial" w:hAnsi="Arial" w:cs="Arial"/>
          <w:b/>
          <w:sz w:val="24"/>
        </w:rPr>
        <w:t>Edge Data Network service area</w:t>
      </w:r>
    </w:p>
    <w:p w14:paraId="5F0E431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NTT DOCOMO INC.</w:t>
      </w:r>
    </w:p>
    <w:p w14:paraId="4131CCCF" w14:textId="77777777" w:rsidR="00C5536D" w:rsidRDefault="00C5536D" w:rsidP="00C5536D">
      <w:pPr>
        <w:rPr>
          <w:rFonts w:ascii="Arial" w:hAnsi="Arial" w:cs="Arial"/>
          <w:b/>
        </w:rPr>
      </w:pPr>
      <w:r>
        <w:rPr>
          <w:rFonts w:ascii="Arial" w:hAnsi="Arial" w:cs="Arial"/>
          <w:b/>
        </w:rPr>
        <w:t xml:space="preserve">Abstract: </w:t>
      </w:r>
    </w:p>
    <w:p w14:paraId="2E8B0528" w14:textId="77777777" w:rsidR="00C5536D" w:rsidRDefault="00C5536D" w:rsidP="00C5536D">
      <w:r>
        <w:t>The contribution aims to close the EN in clause 7.3.3.4.</w:t>
      </w:r>
    </w:p>
    <w:p w14:paraId="26518ED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S6-210207</w:t>
      </w:r>
      <w:r>
        <w:rPr>
          <w:color w:val="993300"/>
          <w:u w:val="single"/>
        </w:rPr>
        <w:t>.</w:t>
      </w:r>
    </w:p>
    <w:p w14:paraId="21E1E0F8" w14:textId="77777777" w:rsidR="00C5536D" w:rsidRDefault="00C5536D" w:rsidP="00C5536D">
      <w:pPr>
        <w:rPr>
          <w:rFonts w:ascii="Arial" w:hAnsi="Arial" w:cs="Arial"/>
          <w:b/>
          <w:sz w:val="24"/>
        </w:rPr>
      </w:pPr>
      <w:r>
        <w:rPr>
          <w:rFonts w:ascii="Arial" w:hAnsi="Arial" w:cs="Arial"/>
          <w:b/>
          <w:color w:val="0000FF"/>
          <w:sz w:val="24"/>
        </w:rPr>
        <w:t>S6-210207</w:t>
      </w:r>
      <w:r>
        <w:rPr>
          <w:rFonts w:ascii="Arial" w:hAnsi="Arial" w:cs="Arial"/>
          <w:b/>
          <w:color w:val="0000FF"/>
          <w:sz w:val="24"/>
        </w:rPr>
        <w:tab/>
      </w:r>
      <w:r>
        <w:rPr>
          <w:rFonts w:ascii="Arial" w:hAnsi="Arial" w:cs="Arial"/>
          <w:b/>
          <w:sz w:val="24"/>
        </w:rPr>
        <w:t>Edge Data Network service area</w:t>
      </w:r>
    </w:p>
    <w:p w14:paraId="71803E2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NTT DOCOMO INC.</w:t>
      </w:r>
    </w:p>
    <w:p w14:paraId="5FDDDAAD" w14:textId="77777777" w:rsidR="00C5536D" w:rsidRDefault="00C5536D" w:rsidP="00C5536D">
      <w:pPr>
        <w:rPr>
          <w:color w:val="808080"/>
        </w:rPr>
      </w:pPr>
      <w:r>
        <w:rPr>
          <w:color w:val="808080"/>
        </w:rPr>
        <w:lastRenderedPageBreak/>
        <w:t>(Replaces S6-210045)</w:t>
      </w:r>
    </w:p>
    <w:p w14:paraId="5D1AFDC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6C0D0" w14:textId="77777777" w:rsidR="00C5536D" w:rsidRDefault="00C5536D" w:rsidP="00C5536D">
      <w:pPr>
        <w:rPr>
          <w:rFonts w:ascii="Arial" w:hAnsi="Arial" w:cs="Arial"/>
          <w:b/>
          <w:sz w:val="24"/>
        </w:rPr>
      </w:pPr>
      <w:r>
        <w:rPr>
          <w:rFonts w:ascii="Arial" w:hAnsi="Arial" w:cs="Arial"/>
          <w:b/>
          <w:color w:val="0000FF"/>
          <w:sz w:val="24"/>
        </w:rPr>
        <w:t>S6-210051</w:t>
      </w:r>
      <w:r>
        <w:rPr>
          <w:rFonts w:ascii="Arial" w:hAnsi="Arial" w:cs="Arial"/>
          <w:b/>
          <w:color w:val="0000FF"/>
          <w:sz w:val="24"/>
        </w:rPr>
        <w:tab/>
      </w:r>
      <w:r>
        <w:rPr>
          <w:rFonts w:ascii="Arial" w:hAnsi="Arial" w:cs="Arial"/>
          <w:b/>
          <w:sz w:val="24"/>
        </w:rPr>
        <w:t>Clarification on topological service area</w:t>
      </w:r>
    </w:p>
    <w:p w14:paraId="1F9FDFA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5352E4E6" w14:textId="77777777" w:rsidR="00C5536D" w:rsidRDefault="00C5536D" w:rsidP="00C5536D">
      <w:pPr>
        <w:rPr>
          <w:rFonts w:ascii="Arial" w:hAnsi="Arial" w:cs="Arial"/>
          <w:b/>
        </w:rPr>
      </w:pPr>
      <w:r>
        <w:rPr>
          <w:rFonts w:ascii="Arial" w:hAnsi="Arial" w:cs="Arial"/>
          <w:b/>
        </w:rPr>
        <w:t xml:space="preserve">Abstract: </w:t>
      </w:r>
    </w:p>
    <w:p w14:paraId="2E243B59" w14:textId="77777777" w:rsidR="00C5536D" w:rsidRDefault="00C5536D" w:rsidP="00C5536D">
      <w:r>
        <w:t>This pCR clarifies the description on the untrusted functional elements in the clause for Topological Service Area.</w:t>
      </w:r>
    </w:p>
    <w:p w14:paraId="3F059F7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S6-210229</w:t>
      </w:r>
      <w:r>
        <w:rPr>
          <w:color w:val="993300"/>
          <w:u w:val="single"/>
        </w:rPr>
        <w:t>.</w:t>
      </w:r>
    </w:p>
    <w:p w14:paraId="55C3AC23" w14:textId="77777777" w:rsidR="00C5536D" w:rsidRDefault="00C5536D" w:rsidP="00C5536D">
      <w:pPr>
        <w:rPr>
          <w:rFonts w:ascii="Arial" w:hAnsi="Arial" w:cs="Arial"/>
          <w:b/>
          <w:sz w:val="24"/>
        </w:rPr>
      </w:pPr>
      <w:r>
        <w:rPr>
          <w:rFonts w:ascii="Arial" w:hAnsi="Arial" w:cs="Arial"/>
          <w:b/>
          <w:color w:val="0000FF"/>
          <w:sz w:val="24"/>
        </w:rPr>
        <w:t>S6-210229</w:t>
      </w:r>
      <w:r>
        <w:rPr>
          <w:rFonts w:ascii="Arial" w:hAnsi="Arial" w:cs="Arial"/>
          <w:b/>
          <w:color w:val="0000FF"/>
          <w:sz w:val="24"/>
        </w:rPr>
        <w:tab/>
      </w:r>
      <w:r>
        <w:rPr>
          <w:rFonts w:ascii="Arial" w:hAnsi="Arial" w:cs="Arial"/>
          <w:b/>
          <w:sz w:val="24"/>
        </w:rPr>
        <w:t>Clarification on topological service area</w:t>
      </w:r>
    </w:p>
    <w:p w14:paraId="4EAFA9F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4418F845" w14:textId="77777777" w:rsidR="00C5536D" w:rsidRDefault="00C5536D" w:rsidP="00C5536D">
      <w:pPr>
        <w:rPr>
          <w:color w:val="808080"/>
        </w:rPr>
      </w:pPr>
      <w:r>
        <w:rPr>
          <w:color w:val="808080"/>
        </w:rPr>
        <w:t>(Replaces S6-210051)</w:t>
      </w:r>
    </w:p>
    <w:p w14:paraId="0CF9531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5AC5D" w14:textId="77777777" w:rsidR="00C5536D" w:rsidRDefault="00C5536D" w:rsidP="00C5536D">
      <w:pPr>
        <w:rPr>
          <w:rFonts w:ascii="Arial" w:hAnsi="Arial" w:cs="Arial"/>
          <w:b/>
          <w:sz w:val="24"/>
        </w:rPr>
      </w:pPr>
      <w:r>
        <w:rPr>
          <w:rFonts w:ascii="Arial" w:hAnsi="Arial" w:cs="Arial"/>
          <w:b/>
          <w:color w:val="0000FF"/>
          <w:sz w:val="24"/>
        </w:rPr>
        <w:t>S6-210134</w:t>
      </w:r>
      <w:r>
        <w:rPr>
          <w:rFonts w:ascii="Arial" w:hAnsi="Arial" w:cs="Arial"/>
          <w:b/>
          <w:color w:val="0000FF"/>
          <w:sz w:val="24"/>
        </w:rPr>
        <w:tab/>
      </w:r>
      <w:r>
        <w:rPr>
          <w:rFonts w:ascii="Arial" w:hAnsi="Arial" w:cs="Arial"/>
          <w:b/>
          <w:sz w:val="24"/>
        </w:rPr>
        <w:t>Clarification and alignment on ECS address information</w:t>
      </w:r>
    </w:p>
    <w:p w14:paraId="12E2542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0FC383B6" w14:textId="77777777" w:rsidR="00C5536D" w:rsidRDefault="00C5536D" w:rsidP="00C5536D">
      <w:pPr>
        <w:rPr>
          <w:rFonts w:ascii="Arial" w:hAnsi="Arial" w:cs="Arial"/>
          <w:b/>
        </w:rPr>
      </w:pPr>
      <w:r>
        <w:rPr>
          <w:rFonts w:ascii="Arial" w:hAnsi="Arial" w:cs="Arial"/>
          <w:b/>
        </w:rPr>
        <w:t xml:space="preserve">Abstract: </w:t>
      </w:r>
    </w:p>
    <w:p w14:paraId="5AA09649" w14:textId="77777777" w:rsidR="00C5536D" w:rsidRDefault="00C5536D" w:rsidP="00C5536D">
      <w:r>
        <w:t>Proposal for Clarification and alignment on ECS address information</w:t>
      </w:r>
    </w:p>
    <w:p w14:paraId="5DB25F0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S6-210305</w:t>
      </w:r>
      <w:r>
        <w:rPr>
          <w:color w:val="993300"/>
          <w:u w:val="single"/>
        </w:rPr>
        <w:t>.</w:t>
      </w:r>
    </w:p>
    <w:p w14:paraId="1EF5BBE9" w14:textId="77777777" w:rsidR="00C5536D" w:rsidRDefault="00C5536D" w:rsidP="00C5536D">
      <w:pPr>
        <w:rPr>
          <w:rFonts w:ascii="Arial" w:hAnsi="Arial" w:cs="Arial"/>
          <w:b/>
          <w:sz w:val="24"/>
        </w:rPr>
      </w:pPr>
      <w:r>
        <w:rPr>
          <w:rFonts w:ascii="Arial" w:hAnsi="Arial" w:cs="Arial"/>
          <w:b/>
          <w:color w:val="0000FF"/>
          <w:sz w:val="24"/>
        </w:rPr>
        <w:t>S6-210305</w:t>
      </w:r>
      <w:r>
        <w:rPr>
          <w:rFonts w:ascii="Arial" w:hAnsi="Arial" w:cs="Arial"/>
          <w:b/>
          <w:color w:val="0000FF"/>
          <w:sz w:val="24"/>
        </w:rPr>
        <w:tab/>
      </w:r>
      <w:r>
        <w:rPr>
          <w:rFonts w:ascii="Arial" w:hAnsi="Arial" w:cs="Arial"/>
          <w:b/>
          <w:sz w:val="24"/>
        </w:rPr>
        <w:t>Clarification and alignment on ECS address information</w:t>
      </w:r>
    </w:p>
    <w:p w14:paraId="54369DF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4E5772D6" w14:textId="77777777" w:rsidR="00C5536D" w:rsidRDefault="00C5536D" w:rsidP="00C5536D">
      <w:pPr>
        <w:rPr>
          <w:color w:val="808080"/>
        </w:rPr>
      </w:pPr>
      <w:r>
        <w:rPr>
          <w:color w:val="808080"/>
        </w:rPr>
        <w:t>(Replaces S6-210134)</w:t>
      </w:r>
    </w:p>
    <w:p w14:paraId="0BDD4E9E" w14:textId="77777777" w:rsidR="00C5536D" w:rsidRDefault="00C5536D" w:rsidP="00C5536D">
      <w:pPr>
        <w:rPr>
          <w:rFonts w:ascii="Arial" w:hAnsi="Arial" w:cs="Arial"/>
          <w:b/>
        </w:rPr>
      </w:pPr>
      <w:r>
        <w:rPr>
          <w:rFonts w:ascii="Arial" w:hAnsi="Arial" w:cs="Arial"/>
          <w:b/>
        </w:rPr>
        <w:t xml:space="preserve">Discussion: </w:t>
      </w:r>
    </w:p>
    <w:p w14:paraId="441DB2D4" w14:textId="77777777" w:rsidR="00C5536D" w:rsidRDefault="00C5536D" w:rsidP="00C5536D">
      <w:r>
        <w:t>The meeting discussed rev. 1 of the document during the closing session.</w:t>
      </w:r>
    </w:p>
    <w:p w14:paraId="42624808" w14:textId="72F1416A" w:rsidR="00C5536D" w:rsidRDefault="00C5536D" w:rsidP="00C5536D">
      <w:r>
        <w:t>The only change is to replace 3 instances of "ECS address information" with "ECS configuration</w:t>
      </w:r>
      <w:r w:rsidR="003F1D83">
        <w:t>".</w:t>
      </w:r>
    </w:p>
    <w:p w14:paraId="2C677B97" w14:textId="77777777" w:rsidR="003F1D83" w:rsidRDefault="003F1D83" w:rsidP="00C5536D"/>
    <w:p w14:paraId="4F722CA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S6-210335</w:t>
      </w:r>
      <w:r>
        <w:rPr>
          <w:color w:val="993300"/>
          <w:u w:val="single"/>
        </w:rPr>
        <w:t>.</w:t>
      </w:r>
    </w:p>
    <w:p w14:paraId="6A27E306" w14:textId="77777777" w:rsidR="00C5536D" w:rsidRDefault="00C5536D" w:rsidP="00C5536D">
      <w:pPr>
        <w:rPr>
          <w:rFonts w:ascii="Arial" w:hAnsi="Arial" w:cs="Arial"/>
          <w:b/>
          <w:sz w:val="24"/>
        </w:rPr>
      </w:pPr>
      <w:r>
        <w:rPr>
          <w:rFonts w:ascii="Arial" w:hAnsi="Arial" w:cs="Arial"/>
          <w:b/>
          <w:color w:val="0000FF"/>
          <w:sz w:val="24"/>
        </w:rPr>
        <w:t>S6-210335</w:t>
      </w:r>
      <w:r>
        <w:rPr>
          <w:rFonts w:ascii="Arial" w:hAnsi="Arial" w:cs="Arial"/>
          <w:b/>
          <w:color w:val="0000FF"/>
          <w:sz w:val="24"/>
        </w:rPr>
        <w:tab/>
      </w:r>
      <w:r>
        <w:rPr>
          <w:rFonts w:ascii="Arial" w:hAnsi="Arial" w:cs="Arial"/>
          <w:b/>
          <w:sz w:val="24"/>
        </w:rPr>
        <w:t>Clarification and alignment on ECS address information</w:t>
      </w:r>
    </w:p>
    <w:p w14:paraId="173D4DA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25D8A56F" w14:textId="77777777" w:rsidR="00C5536D" w:rsidRDefault="00C5536D" w:rsidP="00C5536D">
      <w:pPr>
        <w:rPr>
          <w:color w:val="808080"/>
        </w:rPr>
      </w:pPr>
      <w:r>
        <w:rPr>
          <w:color w:val="808080"/>
        </w:rPr>
        <w:t>(Replaces S6-210305)</w:t>
      </w:r>
    </w:p>
    <w:p w14:paraId="034F5BC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0D3F0" w14:textId="77777777" w:rsidR="00C5536D" w:rsidRDefault="00C5536D" w:rsidP="00C5536D">
      <w:pPr>
        <w:rPr>
          <w:rFonts w:ascii="Arial" w:hAnsi="Arial" w:cs="Arial"/>
          <w:b/>
          <w:sz w:val="24"/>
        </w:rPr>
      </w:pPr>
      <w:r>
        <w:rPr>
          <w:rFonts w:ascii="Arial" w:hAnsi="Arial" w:cs="Arial"/>
          <w:b/>
          <w:color w:val="0000FF"/>
          <w:sz w:val="24"/>
        </w:rPr>
        <w:lastRenderedPageBreak/>
        <w:t>S6-210056</w:t>
      </w:r>
      <w:r>
        <w:rPr>
          <w:rFonts w:ascii="Arial" w:hAnsi="Arial" w:cs="Arial"/>
          <w:b/>
          <w:color w:val="0000FF"/>
          <w:sz w:val="24"/>
        </w:rPr>
        <w:tab/>
      </w:r>
      <w:r>
        <w:rPr>
          <w:rFonts w:ascii="Arial" w:hAnsi="Arial" w:cs="Arial"/>
          <w:b/>
          <w:sz w:val="24"/>
        </w:rPr>
        <w:t>Device type information</w:t>
      </w:r>
    </w:p>
    <w:p w14:paraId="674F4E3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8789561" w14:textId="77777777" w:rsidR="00C5536D" w:rsidRDefault="00C5536D" w:rsidP="00C5536D">
      <w:pPr>
        <w:rPr>
          <w:rFonts w:ascii="Arial" w:hAnsi="Arial" w:cs="Arial"/>
          <w:b/>
        </w:rPr>
      </w:pPr>
      <w:r>
        <w:rPr>
          <w:rFonts w:ascii="Arial" w:hAnsi="Arial" w:cs="Arial"/>
          <w:b/>
        </w:rPr>
        <w:t xml:space="preserve">Abstract: </w:t>
      </w:r>
    </w:p>
    <w:p w14:paraId="75079EAD" w14:textId="77777777" w:rsidR="00C5536D" w:rsidRDefault="00C5536D" w:rsidP="00C5536D">
      <w:r>
        <w:t>This pCR proposes the use of UE type information for service provisioning and EAS discovery.</w:t>
      </w:r>
    </w:p>
    <w:p w14:paraId="405F370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EDBD7" w14:textId="77777777" w:rsidR="00C5536D" w:rsidRDefault="00C5536D" w:rsidP="00C5536D">
      <w:pPr>
        <w:rPr>
          <w:rFonts w:ascii="Arial" w:hAnsi="Arial" w:cs="Arial"/>
          <w:b/>
          <w:sz w:val="24"/>
        </w:rPr>
      </w:pPr>
      <w:r>
        <w:rPr>
          <w:rFonts w:ascii="Arial" w:hAnsi="Arial" w:cs="Arial"/>
          <w:b/>
          <w:color w:val="0000FF"/>
          <w:sz w:val="24"/>
        </w:rPr>
        <w:t>S6-210086</w:t>
      </w:r>
      <w:r>
        <w:rPr>
          <w:rFonts w:ascii="Arial" w:hAnsi="Arial" w:cs="Arial"/>
          <w:b/>
          <w:color w:val="0000FF"/>
          <w:sz w:val="24"/>
        </w:rPr>
        <w:tab/>
      </w:r>
      <w:r>
        <w:rPr>
          <w:rFonts w:ascii="Arial" w:hAnsi="Arial" w:cs="Arial"/>
          <w:b/>
          <w:sz w:val="24"/>
        </w:rPr>
        <w:t xml:space="preserve">EAS discovery and Service provisioning </w:t>
      </w:r>
    </w:p>
    <w:p w14:paraId="5DD487D8"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3D6C40E9" w14:textId="77777777" w:rsidR="00C5536D" w:rsidRDefault="00C5536D" w:rsidP="00C5536D">
      <w:pPr>
        <w:rPr>
          <w:rFonts w:ascii="Arial" w:hAnsi="Arial" w:cs="Arial"/>
          <w:b/>
        </w:rPr>
      </w:pPr>
      <w:r>
        <w:rPr>
          <w:rFonts w:ascii="Arial" w:hAnsi="Arial" w:cs="Arial"/>
          <w:b/>
        </w:rPr>
        <w:t xml:space="preserve">Abstract: </w:t>
      </w:r>
    </w:p>
    <w:p w14:paraId="7D030382" w14:textId="77777777" w:rsidR="00C5536D" w:rsidRDefault="00C5536D" w:rsidP="00C5536D">
      <w:r>
        <w:t>This contribution completes the service provisioning (i.e. EES info retrieval) API over EDGE-6 and converges Eees_EASDiscovery and Eees_targetEASDiscovery into one API.</w:t>
      </w:r>
    </w:p>
    <w:p w14:paraId="77AA7C66" w14:textId="77777777" w:rsidR="00C5536D" w:rsidRDefault="00C5536D" w:rsidP="00C5536D">
      <w:pPr>
        <w:rPr>
          <w:rFonts w:ascii="Arial" w:hAnsi="Arial" w:cs="Arial"/>
          <w:b/>
        </w:rPr>
      </w:pPr>
      <w:r>
        <w:rPr>
          <w:rFonts w:ascii="Arial" w:hAnsi="Arial" w:cs="Arial"/>
          <w:b/>
        </w:rPr>
        <w:t xml:space="preserve">Discussion: </w:t>
      </w:r>
    </w:p>
    <w:p w14:paraId="62733DBA" w14:textId="77777777" w:rsidR="00C5536D" w:rsidRDefault="00C5536D" w:rsidP="00C5536D">
      <w:r>
        <w:t>Ericsson presented the document during the ICC#2.</w:t>
      </w:r>
    </w:p>
    <w:p w14:paraId="7A13FF5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S6-210241</w:t>
      </w:r>
      <w:r>
        <w:rPr>
          <w:color w:val="993300"/>
          <w:u w:val="single"/>
        </w:rPr>
        <w:t>.</w:t>
      </w:r>
    </w:p>
    <w:p w14:paraId="6C3735E5" w14:textId="77777777" w:rsidR="00C5536D" w:rsidRDefault="00C5536D" w:rsidP="00C5536D">
      <w:pPr>
        <w:rPr>
          <w:rFonts w:ascii="Arial" w:hAnsi="Arial" w:cs="Arial"/>
          <w:b/>
          <w:sz w:val="24"/>
        </w:rPr>
      </w:pPr>
      <w:r>
        <w:rPr>
          <w:rFonts w:ascii="Arial" w:hAnsi="Arial" w:cs="Arial"/>
          <w:b/>
          <w:color w:val="0000FF"/>
          <w:sz w:val="24"/>
        </w:rPr>
        <w:t>S6-210241</w:t>
      </w:r>
      <w:r>
        <w:rPr>
          <w:rFonts w:ascii="Arial" w:hAnsi="Arial" w:cs="Arial"/>
          <w:b/>
          <w:color w:val="0000FF"/>
          <w:sz w:val="24"/>
        </w:rPr>
        <w:tab/>
      </w:r>
      <w:r>
        <w:rPr>
          <w:rFonts w:ascii="Arial" w:hAnsi="Arial" w:cs="Arial"/>
          <w:b/>
          <w:sz w:val="24"/>
        </w:rPr>
        <w:t xml:space="preserve">EAS discovery and Service provisioning </w:t>
      </w:r>
    </w:p>
    <w:p w14:paraId="1D1B801D"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430E9DFE" w14:textId="77777777" w:rsidR="00C5536D" w:rsidRDefault="00C5536D" w:rsidP="00C5536D">
      <w:pPr>
        <w:rPr>
          <w:color w:val="808080"/>
        </w:rPr>
      </w:pPr>
      <w:r>
        <w:rPr>
          <w:color w:val="808080"/>
        </w:rPr>
        <w:t>(Replaces S6-210086)</w:t>
      </w:r>
    </w:p>
    <w:p w14:paraId="22D001B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EF7FE" w14:textId="77777777" w:rsidR="00C5536D" w:rsidRDefault="00C5536D" w:rsidP="00C5536D">
      <w:pPr>
        <w:rPr>
          <w:rFonts w:ascii="Arial" w:hAnsi="Arial" w:cs="Arial"/>
          <w:b/>
          <w:sz w:val="24"/>
        </w:rPr>
      </w:pPr>
      <w:r>
        <w:rPr>
          <w:rFonts w:ascii="Arial" w:hAnsi="Arial" w:cs="Arial"/>
          <w:b/>
          <w:color w:val="0000FF"/>
          <w:sz w:val="24"/>
        </w:rPr>
        <w:t>S6-210135</w:t>
      </w:r>
      <w:r>
        <w:rPr>
          <w:rFonts w:ascii="Arial" w:hAnsi="Arial" w:cs="Arial"/>
          <w:b/>
          <w:color w:val="0000FF"/>
          <w:sz w:val="24"/>
        </w:rPr>
        <w:tab/>
      </w:r>
      <w:r>
        <w:rPr>
          <w:rFonts w:ascii="Arial" w:hAnsi="Arial" w:cs="Arial"/>
          <w:b/>
          <w:sz w:val="24"/>
        </w:rPr>
        <w:t>Clarification on service provision failure and EAS discovery failure</w:t>
      </w:r>
    </w:p>
    <w:p w14:paraId="24DC805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3A33BAB5" w14:textId="77777777" w:rsidR="00C5536D" w:rsidRDefault="00C5536D" w:rsidP="00C5536D">
      <w:pPr>
        <w:rPr>
          <w:rFonts w:ascii="Arial" w:hAnsi="Arial" w:cs="Arial"/>
          <w:b/>
        </w:rPr>
      </w:pPr>
      <w:r>
        <w:rPr>
          <w:rFonts w:ascii="Arial" w:hAnsi="Arial" w:cs="Arial"/>
          <w:b/>
        </w:rPr>
        <w:t xml:space="preserve">Abstract: </w:t>
      </w:r>
    </w:p>
    <w:p w14:paraId="6D8E8153" w14:textId="77777777" w:rsidR="00C5536D" w:rsidRDefault="00C5536D" w:rsidP="00C5536D">
      <w:r>
        <w:t>Proposal for Clarification on service provision failure and EAS discovery failure</w:t>
      </w:r>
    </w:p>
    <w:p w14:paraId="0F04499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S6-210306</w:t>
      </w:r>
      <w:r>
        <w:rPr>
          <w:color w:val="993300"/>
          <w:u w:val="single"/>
        </w:rPr>
        <w:t>.</w:t>
      </w:r>
    </w:p>
    <w:p w14:paraId="3288B446" w14:textId="77777777" w:rsidR="00C5536D" w:rsidRDefault="00C5536D" w:rsidP="00C5536D">
      <w:pPr>
        <w:rPr>
          <w:rFonts w:ascii="Arial" w:hAnsi="Arial" w:cs="Arial"/>
          <w:b/>
          <w:sz w:val="24"/>
        </w:rPr>
      </w:pPr>
      <w:r>
        <w:rPr>
          <w:rFonts w:ascii="Arial" w:hAnsi="Arial" w:cs="Arial"/>
          <w:b/>
          <w:color w:val="0000FF"/>
          <w:sz w:val="24"/>
        </w:rPr>
        <w:t>S6-210306</w:t>
      </w:r>
      <w:r>
        <w:rPr>
          <w:rFonts w:ascii="Arial" w:hAnsi="Arial" w:cs="Arial"/>
          <w:b/>
          <w:color w:val="0000FF"/>
          <w:sz w:val="24"/>
        </w:rPr>
        <w:tab/>
      </w:r>
      <w:r>
        <w:rPr>
          <w:rFonts w:ascii="Arial" w:hAnsi="Arial" w:cs="Arial"/>
          <w:b/>
          <w:sz w:val="24"/>
        </w:rPr>
        <w:t>Clarification on service provision failure and EAS discovery failure</w:t>
      </w:r>
    </w:p>
    <w:p w14:paraId="4178A9A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4D119621" w14:textId="77777777" w:rsidR="00C5536D" w:rsidRDefault="00C5536D" w:rsidP="00C5536D">
      <w:pPr>
        <w:rPr>
          <w:color w:val="808080"/>
        </w:rPr>
      </w:pPr>
      <w:r>
        <w:rPr>
          <w:color w:val="808080"/>
        </w:rPr>
        <w:t>(Replaces S6-210135)</w:t>
      </w:r>
    </w:p>
    <w:p w14:paraId="36B952B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82C4B" w14:textId="77777777" w:rsidR="00C5536D" w:rsidRDefault="00C5536D" w:rsidP="00C5536D">
      <w:pPr>
        <w:rPr>
          <w:rFonts w:ascii="Arial" w:hAnsi="Arial" w:cs="Arial"/>
          <w:b/>
          <w:sz w:val="24"/>
        </w:rPr>
      </w:pPr>
      <w:r>
        <w:rPr>
          <w:rFonts w:ascii="Arial" w:hAnsi="Arial" w:cs="Arial"/>
          <w:b/>
          <w:color w:val="0000FF"/>
          <w:sz w:val="24"/>
        </w:rPr>
        <w:t>S6-210132</w:t>
      </w:r>
      <w:r>
        <w:rPr>
          <w:rFonts w:ascii="Arial" w:hAnsi="Arial" w:cs="Arial"/>
          <w:b/>
          <w:color w:val="0000FF"/>
          <w:sz w:val="24"/>
        </w:rPr>
        <w:tab/>
      </w:r>
      <w:r>
        <w:rPr>
          <w:rFonts w:ascii="Arial" w:hAnsi="Arial" w:cs="Arial"/>
          <w:b/>
          <w:sz w:val="24"/>
        </w:rPr>
        <w:t>Adding trigger conditions to service provisioning subscription request</w:t>
      </w:r>
    </w:p>
    <w:p w14:paraId="14B8415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7BAE94DE" w14:textId="77777777" w:rsidR="00C5536D" w:rsidRDefault="00C5536D" w:rsidP="00C5536D">
      <w:pPr>
        <w:rPr>
          <w:rFonts w:ascii="Arial" w:hAnsi="Arial" w:cs="Arial"/>
          <w:b/>
        </w:rPr>
      </w:pPr>
      <w:r>
        <w:rPr>
          <w:rFonts w:ascii="Arial" w:hAnsi="Arial" w:cs="Arial"/>
          <w:b/>
        </w:rPr>
        <w:lastRenderedPageBreak/>
        <w:t xml:space="preserve">Abstract: </w:t>
      </w:r>
    </w:p>
    <w:p w14:paraId="7391FDAF" w14:textId="77777777" w:rsidR="00C5536D" w:rsidRDefault="00C5536D" w:rsidP="00C5536D">
      <w:r>
        <w:t>Proposal for Adding trigger conditions to service provisioning subscription request</w:t>
      </w:r>
    </w:p>
    <w:p w14:paraId="42BE1849" w14:textId="77777777" w:rsidR="00C5536D" w:rsidRDefault="00C5536D" w:rsidP="00C5536D">
      <w:pPr>
        <w:rPr>
          <w:rFonts w:ascii="Arial" w:hAnsi="Arial" w:cs="Arial"/>
          <w:b/>
        </w:rPr>
      </w:pPr>
      <w:r>
        <w:rPr>
          <w:rFonts w:ascii="Arial" w:hAnsi="Arial" w:cs="Arial"/>
          <w:b/>
        </w:rPr>
        <w:t xml:space="preserve">Discussion: </w:t>
      </w:r>
    </w:p>
    <w:p w14:paraId="11B69026" w14:textId="77777777" w:rsidR="00C5536D" w:rsidRDefault="00C5536D" w:rsidP="00C5536D">
      <w:r>
        <w:t>Changes to the initial contribution were presented in informal rev R2 during ICC#8.</w:t>
      </w:r>
    </w:p>
    <w:p w14:paraId="23C4BD4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S6-210303</w:t>
      </w:r>
      <w:r>
        <w:rPr>
          <w:color w:val="993300"/>
          <w:u w:val="single"/>
        </w:rPr>
        <w:t>.</w:t>
      </w:r>
    </w:p>
    <w:p w14:paraId="4D9EEEFD" w14:textId="77777777" w:rsidR="00C5536D" w:rsidRDefault="00C5536D" w:rsidP="00C5536D">
      <w:pPr>
        <w:rPr>
          <w:rFonts w:ascii="Arial" w:hAnsi="Arial" w:cs="Arial"/>
          <w:b/>
          <w:sz w:val="24"/>
        </w:rPr>
      </w:pPr>
      <w:r>
        <w:rPr>
          <w:rFonts w:ascii="Arial" w:hAnsi="Arial" w:cs="Arial"/>
          <w:b/>
          <w:color w:val="0000FF"/>
          <w:sz w:val="24"/>
        </w:rPr>
        <w:t>S6-210303</w:t>
      </w:r>
      <w:r>
        <w:rPr>
          <w:rFonts w:ascii="Arial" w:hAnsi="Arial" w:cs="Arial"/>
          <w:b/>
          <w:color w:val="0000FF"/>
          <w:sz w:val="24"/>
        </w:rPr>
        <w:tab/>
      </w:r>
      <w:r>
        <w:rPr>
          <w:rFonts w:ascii="Arial" w:hAnsi="Arial" w:cs="Arial"/>
          <w:b/>
          <w:sz w:val="24"/>
        </w:rPr>
        <w:t>Adding trigger conditions to service provisioning subscription request</w:t>
      </w:r>
    </w:p>
    <w:p w14:paraId="65434CB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61E28BB3" w14:textId="77777777" w:rsidR="00C5536D" w:rsidRDefault="00C5536D" w:rsidP="00C5536D">
      <w:pPr>
        <w:rPr>
          <w:color w:val="808080"/>
        </w:rPr>
      </w:pPr>
      <w:r>
        <w:rPr>
          <w:color w:val="808080"/>
        </w:rPr>
        <w:t>(Replaces S6-210132)</w:t>
      </w:r>
    </w:p>
    <w:p w14:paraId="4B164AF6" w14:textId="77777777" w:rsidR="00C5536D" w:rsidRDefault="00C5536D" w:rsidP="00C5536D">
      <w:pPr>
        <w:rPr>
          <w:rFonts w:ascii="Arial" w:hAnsi="Arial" w:cs="Arial"/>
          <w:b/>
        </w:rPr>
      </w:pPr>
      <w:r>
        <w:rPr>
          <w:rFonts w:ascii="Arial" w:hAnsi="Arial" w:cs="Arial"/>
          <w:b/>
        </w:rPr>
        <w:t xml:space="preserve">Discussion: </w:t>
      </w:r>
    </w:p>
    <w:p w14:paraId="31469FA7" w14:textId="77777777" w:rsidR="00C5536D" w:rsidRDefault="00C5536D" w:rsidP="00C5536D">
      <w:r>
        <w:t>The meeting discussed a further proposal of the document during the closing session.</w:t>
      </w:r>
    </w:p>
    <w:p w14:paraId="7D678CCD" w14:textId="77777777" w:rsidR="00C5536D" w:rsidRDefault="00C5536D" w:rsidP="00C5536D">
      <w:r>
        <w:t>Samsung and Qualcomm did still not see a need for the proposed change.</w:t>
      </w:r>
    </w:p>
    <w:p w14:paraId="08918B1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919326" w14:textId="77777777" w:rsidR="00C5536D" w:rsidRDefault="00C5536D" w:rsidP="00C5536D">
      <w:pPr>
        <w:rPr>
          <w:rFonts w:ascii="Arial" w:hAnsi="Arial" w:cs="Arial"/>
          <w:b/>
          <w:sz w:val="24"/>
        </w:rPr>
      </w:pPr>
      <w:r>
        <w:rPr>
          <w:rFonts w:ascii="Arial" w:hAnsi="Arial" w:cs="Arial"/>
          <w:b/>
          <w:color w:val="0000FF"/>
          <w:sz w:val="24"/>
        </w:rPr>
        <w:t>S6-210133</w:t>
      </w:r>
      <w:r>
        <w:rPr>
          <w:rFonts w:ascii="Arial" w:hAnsi="Arial" w:cs="Arial"/>
          <w:b/>
          <w:color w:val="0000FF"/>
          <w:sz w:val="24"/>
        </w:rPr>
        <w:tab/>
      </w:r>
      <w:r>
        <w:rPr>
          <w:rFonts w:ascii="Arial" w:hAnsi="Arial" w:cs="Arial"/>
          <w:b/>
          <w:sz w:val="24"/>
        </w:rPr>
        <w:t>AF influence at ECS to enable efficient EES traffic routing</w:t>
      </w:r>
    </w:p>
    <w:p w14:paraId="35C6EF9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2BE19AEB" w14:textId="77777777" w:rsidR="00C5536D" w:rsidRDefault="00C5536D" w:rsidP="00C5536D">
      <w:pPr>
        <w:rPr>
          <w:rFonts w:ascii="Arial" w:hAnsi="Arial" w:cs="Arial"/>
          <w:b/>
        </w:rPr>
      </w:pPr>
      <w:r>
        <w:rPr>
          <w:rFonts w:ascii="Arial" w:hAnsi="Arial" w:cs="Arial"/>
          <w:b/>
        </w:rPr>
        <w:t xml:space="preserve">Abstract: </w:t>
      </w:r>
    </w:p>
    <w:p w14:paraId="0900EBE9" w14:textId="77777777" w:rsidR="00C5536D" w:rsidRDefault="00C5536D" w:rsidP="00C5536D">
      <w:r>
        <w:t>Proposal for AF influence at ECS to enable efficient EES traffic routing</w:t>
      </w:r>
    </w:p>
    <w:p w14:paraId="03670883" w14:textId="77777777" w:rsidR="00C5536D" w:rsidRDefault="00C5536D" w:rsidP="00C5536D">
      <w:pPr>
        <w:rPr>
          <w:rFonts w:ascii="Arial" w:hAnsi="Arial" w:cs="Arial"/>
          <w:b/>
        </w:rPr>
      </w:pPr>
      <w:r>
        <w:rPr>
          <w:rFonts w:ascii="Arial" w:hAnsi="Arial" w:cs="Arial"/>
          <w:b/>
        </w:rPr>
        <w:t xml:space="preserve">Discussion: </w:t>
      </w:r>
    </w:p>
    <w:p w14:paraId="22BE4C47" w14:textId="77777777" w:rsidR="00C5536D" w:rsidRDefault="00C5536D" w:rsidP="00C5536D">
      <w:r>
        <w:t>Huawei presented the discussion paper during the ICC#4.</w:t>
      </w:r>
    </w:p>
    <w:p w14:paraId="79810C97" w14:textId="77777777" w:rsidR="00C5536D" w:rsidRDefault="00C5536D" w:rsidP="00C5536D">
      <w:r>
        <w:t>There were some comments requesting for some arguments why this change was necessary.</w:t>
      </w:r>
    </w:p>
    <w:p w14:paraId="66CD040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S6-210304</w:t>
      </w:r>
      <w:r>
        <w:rPr>
          <w:color w:val="993300"/>
          <w:u w:val="single"/>
        </w:rPr>
        <w:t>.</w:t>
      </w:r>
    </w:p>
    <w:p w14:paraId="62204E18" w14:textId="77777777" w:rsidR="00C5536D" w:rsidRDefault="00C5536D" w:rsidP="00C5536D">
      <w:pPr>
        <w:rPr>
          <w:rFonts w:ascii="Arial" w:hAnsi="Arial" w:cs="Arial"/>
          <w:b/>
          <w:sz w:val="24"/>
        </w:rPr>
      </w:pPr>
      <w:r>
        <w:rPr>
          <w:rFonts w:ascii="Arial" w:hAnsi="Arial" w:cs="Arial"/>
          <w:b/>
          <w:color w:val="0000FF"/>
          <w:sz w:val="24"/>
        </w:rPr>
        <w:t>S6-210304</w:t>
      </w:r>
      <w:r>
        <w:rPr>
          <w:rFonts w:ascii="Arial" w:hAnsi="Arial" w:cs="Arial"/>
          <w:b/>
          <w:color w:val="0000FF"/>
          <w:sz w:val="24"/>
        </w:rPr>
        <w:tab/>
      </w:r>
      <w:r>
        <w:rPr>
          <w:rFonts w:ascii="Arial" w:hAnsi="Arial" w:cs="Arial"/>
          <w:b/>
          <w:sz w:val="24"/>
        </w:rPr>
        <w:t>AF influence at ECS to enable efficient EES traffic routing</w:t>
      </w:r>
    </w:p>
    <w:p w14:paraId="0C60C87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77F807BF" w14:textId="77777777" w:rsidR="00C5536D" w:rsidRDefault="00C5536D" w:rsidP="00C5536D">
      <w:pPr>
        <w:rPr>
          <w:color w:val="808080"/>
        </w:rPr>
      </w:pPr>
      <w:r>
        <w:rPr>
          <w:color w:val="808080"/>
        </w:rPr>
        <w:t>(Replaces S6-210133)</w:t>
      </w:r>
    </w:p>
    <w:p w14:paraId="014E2E44" w14:textId="77777777" w:rsidR="00C5536D" w:rsidRDefault="00C5536D" w:rsidP="00C5536D">
      <w:pPr>
        <w:rPr>
          <w:rFonts w:ascii="Arial" w:hAnsi="Arial" w:cs="Arial"/>
          <w:b/>
        </w:rPr>
      </w:pPr>
      <w:r>
        <w:rPr>
          <w:rFonts w:ascii="Arial" w:hAnsi="Arial" w:cs="Arial"/>
          <w:b/>
        </w:rPr>
        <w:t xml:space="preserve">Discussion: </w:t>
      </w:r>
    </w:p>
    <w:p w14:paraId="2F518E31" w14:textId="77777777" w:rsidR="00C5536D" w:rsidRDefault="00C5536D" w:rsidP="00C5536D">
      <w:r>
        <w:t>The meeting discussed a further change (in Rev1) to the document during the closing session.</w:t>
      </w:r>
    </w:p>
    <w:p w14:paraId="66C8BD13" w14:textId="77777777" w:rsidR="00C5536D" w:rsidRDefault="00C5536D" w:rsidP="00C5536D">
      <w:r>
        <w:t>Qualcomm suggested making the note much more general and did not agree to the present version.</w:t>
      </w:r>
    </w:p>
    <w:p w14:paraId="3E0A6DFD" w14:textId="77777777" w:rsidR="00C5536D" w:rsidRDefault="00C5536D" w:rsidP="00C5536D">
      <w:r>
        <w:t>Ericsson also indicated concern with the note.</w:t>
      </w:r>
    </w:p>
    <w:p w14:paraId="312A4A3E" w14:textId="77777777" w:rsidR="00C5536D" w:rsidRDefault="00C5536D" w:rsidP="00C5536D">
      <w:proofErr w:type="gramStart"/>
      <w:r>
        <w:t>Also</w:t>
      </w:r>
      <w:proofErr w:type="gramEnd"/>
      <w:r>
        <w:t xml:space="preserve"> Samsung raised concern towards the proposal.</w:t>
      </w:r>
    </w:p>
    <w:p w14:paraId="3E6F035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0F4A1" w14:textId="77777777" w:rsidR="00C5536D" w:rsidRDefault="00C5536D" w:rsidP="00C5536D">
      <w:pPr>
        <w:rPr>
          <w:rFonts w:ascii="Arial" w:hAnsi="Arial" w:cs="Arial"/>
          <w:b/>
          <w:sz w:val="24"/>
        </w:rPr>
      </w:pPr>
      <w:r>
        <w:rPr>
          <w:rFonts w:ascii="Arial" w:hAnsi="Arial" w:cs="Arial"/>
          <w:b/>
          <w:color w:val="0000FF"/>
          <w:sz w:val="24"/>
        </w:rPr>
        <w:t>S6-210047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issue of network exposure function selection</w:t>
      </w:r>
    </w:p>
    <w:p w14:paraId="2815A945"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20B7B4E" w14:textId="77777777" w:rsidR="00C5536D" w:rsidRDefault="00C5536D" w:rsidP="00C5536D">
      <w:pPr>
        <w:rPr>
          <w:rFonts w:ascii="Arial" w:hAnsi="Arial" w:cs="Arial"/>
          <w:b/>
        </w:rPr>
      </w:pPr>
      <w:r>
        <w:rPr>
          <w:rFonts w:ascii="Arial" w:hAnsi="Arial" w:cs="Arial"/>
          <w:b/>
        </w:rPr>
        <w:t xml:space="preserve">Abstract: </w:t>
      </w:r>
    </w:p>
    <w:p w14:paraId="6D8644DC" w14:textId="77777777" w:rsidR="00C5536D" w:rsidRDefault="00C5536D" w:rsidP="00C5536D">
      <w:r>
        <w:t>This pCR proposes to resolve the editor’s note on the network exposure function selection in the clause of EEC Registration.</w:t>
      </w:r>
    </w:p>
    <w:p w14:paraId="530CB0D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S6-210225</w:t>
      </w:r>
      <w:r>
        <w:rPr>
          <w:color w:val="993300"/>
          <w:u w:val="single"/>
        </w:rPr>
        <w:t>.</w:t>
      </w:r>
    </w:p>
    <w:p w14:paraId="28E9314D" w14:textId="77777777" w:rsidR="00C5536D" w:rsidRDefault="00C5536D" w:rsidP="00C5536D">
      <w:pPr>
        <w:rPr>
          <w:rFonts w:ascii="Arial" w:hAnsi="Arial" w:cs="Arial"/>
          <w:b/>
          <w:sz w:val="24"/>
        </w:rPr>
      </w:pPr>
      <w:r>
        <w:rPr>
          <w:rFonts w:ascii="Arial" w:hAnsi="Arial" w:cs="Arial"/>
          <w:b/>
          <w:color w:val="0000FF"/>
          <w:sz w:val="24"/>
        </w:rPr>
        <w:t>S6-210139</w:t>
      </w:r>
      <w:r>
        <w:rPr>
          <w:rFonts w:ascii="Arial" w:hAnsi="Arial" w:cs="Arial"/>
          <w:b/>
          <w:color w:val="0000FF"/>
          <w:sz w:val="24"/>
        </w:rPr>
        <w:tab/>
      </w:r>
      <w:r>
        <w:rPr>
          <w:rFonts w:ascii="Arial" w:hAnsi="Arial" w:cs="Arial"/>
          <w:b/>
          <w:sz w:val="24"/>
        </w:rPr>
        <w:t>Update Service provisioning notification</w:t>
      </w:r>
    </w:p>
    <w:p w14:paraId="151520D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669A28C7" w14:textId="77777777" w:rsidR="00C5536D" w:rsidRDefault="00C5536D" w:rsidP="00C5536D">
      <w:pPr>
        <w:rPr>
          <w:rFonts w:ascii="Arial" w:hAnsi="Arial" w:cs="Arial"/>
          <w:b/>
        </w:rPr>
      </w:pPr>
      <w:r>
        <w:rPr>
          <w:rFonts w:ascii="Arial" w:hAnsi="Arial" w:cs="Arial"/>
          <w:b/>
        </w:rPr>
        <w:t xml:space="preserve">Abstract: </w:t>
      </w:r>
    </w:p>
    <w:p w14:paraId="431B557A" w14:textId="77777777" w:rsidR="00C5536D" w:rsidRDefault="00C5536D" w:rsidP="00C5536D">
      <w:r>
        <w:t>Proposal for Update Service provisioning notification</w:t>
      </w:r>
    </w:p>
    <w:p w14:paraId="0AAAF47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1A6EA" w14:textId="77777777" w:rsidR="00C5536D" w:rsidRDefault="00C5536D" w:rsidP="00C5536D">
      <w:pPr>
        <w:rPr>
          <w:rFonts w:ascii="Arial" w:hAnsi="Arial" w:cs="Arial"/>
          <w:b/>
          <w:sz w:val="24"/>
        </w:rPr>
      </w:pPr>
      <w:r>
        <w:rPr>
          <w:rFonts w:ascii="Arial" w:hAnsi="Arial" w:cs="Arial"/>
          <w:b/>
          <w:color w:val="0000FF"/>
          <w:sz w:val="24"/>
        </w:rPr>
        <w:t>S6-210225</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issue of network exposure function selection</w:t>
      </w:r>
    </w:p>
    <w:p w14:paraId="321D3A7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2659EBA9" w14:textId="77777777" w:rsidR="00C5536D" w:rsidRDefault="00C5536D" w:rsidP="00C5536D">
      <w:pPr>
        <w:rPr>
          <w:color w:val="808080"/>
        </w:rPr>
      </w:pPr>
      <w:r>
        <w:rPr>
          <w:color w:val="808080"/>
        </w:rPr>
        <w:t>(Replaces S6-210047)</w:t>
      </w:r>
    </w:p>
    <w:p w14:paraId="62B27DD8" w14:textId="77777777" w:rsidR="00C5536D" w:rsidRDefault="00C5536D" w:rsidP="00C5536D">
      <w:pPr>
        <w:rPr>
          <w:rFonts w:ascii="Arial" w:hAnsi="Arial" w:cs="Arial"/>
          <w:b/>
        </w:rPr>
      </w:pPr>
      <w:r>
        <w:rPr>
          <w:rFonts w:ascii="Arial" w:hAnsi="Arial" w:cs="Arial"/>
          <w:b/>
        </w:rPr>
        <w:t xml:space="preserve">Discussion: </w:t>
      </w:r>
    </w:p>
    <w:p w14:paraId="7492C44C" w14:textId="77777777" w:rsidR="00C5536D" w:rsidRDefault="00C5536D" w:rsidP="00C5536D">
      <w:r>
        <w:t>The meeting discussed rev. 1 of the document during the closing session.</w:t>
      </w:r>
    </w:p>
    <w:p w14:paraId="3D8188F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S6-210336</w:t>
      </w:r>
      <w:r>
        <w:rPr>
          <w:color w:val="993300"/>
          <w:u w:val="single"/>
        </w:rPr>
        <w:t>.</w:t>
      </w:r>
    </w:p>
    <w:p w14:paraId="2D70B1EB" w14:textId="77777777" w:rsidR="00C5536D" w:rsidRDefault="00C5536D" w:rsidP="00C5536D">
      <w:pPr>
        <w:rPr>
          <w:rFonts w:ascii="Arial" w:hAnsi="Arial" w:cs="Arial"/>
          <w:b/>
          <w:sz w:val="24"/>
        </w:rPr>
      </w:pPr>
      <w:r>
        <w:rPr>
          <w:rFonts w:ascii="Arial" w:hAnsi="Arial" w:cs="Arial"/>
          <w:b/>
          <w:color w:val="0000FF"/>
          <w:sz w:val="24"/>
        </w:rPr>
        <w:t>S6-210336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issue of network exposure function selection</w:t>
      </w:r>
    </w:p>
    <w:p w14:paraId="576648B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0A001469" w14:textId="77777777" w:rsidR="00C5536D" w:rsidRDefault="00C5536D" w:rsidP="00C5536D">
      <w:pPr>
        <w:rPr>
          <w:color w:val="808080"/>
        </w:rPr>
      </w:pPr>
      <w:r>
        <w:rPr>
          <w:color w:val="808080"/>
        </w:rPr>
        <w:t>(Replaces S6-210225)</w:t>
      </w:r>
    </w:p>
    <w:p w14:paraId="401BACA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B5877" w14:textId="77777777" w:rsidR="00C5536D" w:rsidRDefault="00C5536D" w:rsidP="00C5536D">
      <w:pPr>
        <w:rPr>
          <w:rFonts w:ascii="Arial" w:hAnsi="Arial" w:cs="Arial"/>
          <w:b/>
          <w:sz w:val="24"/>
        </w:rPr>
      </w:pPr>
      <w:r>
        <w:rPr>
          <w:rFonts w:ascii="Arial" w:hAnsi="Arial" w:cs="Arial"/>
          <w:b/>
          <w:color w:val="0000FF"/>
          <w:sz w:val="24"/>
        </w:rPr>
        <w:t>S6-210089</w:t>
      </w:r>
      <w:r>
        <w:rPr>
          <w:rFonts w:ascii="Arial" w:hAnsi="Arial" w:cs="Arial"/>
          <w:b/>
          <w:color w:val="0000FF"/>
          <w:sz w:val="24"/>
        </w:rPr>
        <w:tab/>
      </w:r>
      <w:r>
        <w:rPr>
          <w:rFonts w:ascii="Arial" w:hAnsi="Arial" w:cs="Arial"/>
          <w:b/>
          <w:sz w:val="24"/>
        </w:rPr>
        <w:t>EEC registration clarification</w:t>
      </w:r>
    </w:p>
    <w:p w14:paraId="2E3D7FE2"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085FD2DA" w14:textId="77777777" w:rsidR="00C5536D" w:rsidRDefault="00C5536D" w:rsidP="00C5536D">
      <w:pPr>
        <w:rPr>
          <w:rFonts w:ascii="Arial" w:hAnsi="Arial" w:cs="Arial"/>
          <w:b/>
        </w:rPr>
      </w:pPr>
      <w:r>
        <w:rPr>
          <w:rFonts w:ascii="Arial" w:hAnsi="Arial" w:cs="Arial"/>
          <w:b/>
        </w:rPr>
        <w:t xml:space="preserve">Abstract: </w:t>
      </w:r>
    </w:p>
    <w:p w14:paraId="5F28BAB1" w14:textId="77777777" w:rsidR="00C5536D" w:rsidRDefault="00C5536D" w:rsidP="00C5536D">
      <w:r>
        <w:t>This contribution introduces some clarifications for the EEC registration.</w:t>
      </w:r>
    </w:p>
    <w:p w14:paraId="388EF10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S6-210245</w:t>
      </w:r>
      <w:r>
        <w:rPr>
          <w:color w:val="993300"/>
          <w:u w:val="single"/>
        </w:rPr>
        <w:t>.</w:t>
      </w:r>
    </w:p>
    <w:p w14:paraId="5EC272A9" w14:textId="77777777" w:rsidR="00C5536D" w:rsidRDefault="00C5536D" w:rsidP="00C5536D">
      <w:pPr>
        <w:rPr>
          <w:rFonts w:ascii="Arial" w:hAnsi="Arial" w:cs="Arial"/>
          <w:b/>
          <w:sz w:val="24"/>
        </w:rPr>
      </w:pPr>
      <w:r>
        <w:rPr>
          <w:rFonts w:ascii="Arial" w:hAnsi="Arial" w:cs="Arial"/>
          <w:b/>
          <w:color w:val="0000FF"/>
          <w:sz w:val="24"/>
        </w:rPr>
        <w:t>S6-210245</w:t>
      </w:r>
      <w:r>
        <w:rPr>
          <w:rFonts w:ascii="Arial" w:hAnsi="Arial" w:cs="Arial"/>
          <w:b/>
          <w:color w:val="0000FF"/>
          <w:sz w:val="24"/>
        </w:rPr>
        <w:tab/>
      </w:r>
      <w:r>
        <w:rPr>
          <w:rFonts w:ascii="Arial" w:hAnsi="Arial" w:cs="Arial"/>
          <w:b/>
          <w:sz w:val="24"/>
        </w:rPr>
        <w:t>EEC registration clarification</w:t>
      </w:r>
    </w:p>
    <w:p w14:paraId="64B5AFA9"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2920C04F" w14:textId="77777777" w:rsidR="00C5536D" w:rsidRDefault="00C5536D" w:rsidP="00C5536D">
      <w:pPr>
        <w:rPr>
          <w:color w:val="808080"/>
        </w:rPr>
      </w:pPr>
      <w:r>
        <w:rPr>
          <w:color w:val="808080"/>
        </w:rPr>
        <w:t>(Replaces S6-210089)</w:t>
      </w:r>
    </w:p>
    <w:p w14:paraId="687E6F56" w14:textId="77777777" w:rsidR="00C5536D" w:rsidRDefault="00C5536D" w:rsidP="00C5536D">
      <w:pPr>
        <w:rPr>
          <w:rFonts w:ascii="Arial" w:hAnsi="Arial" w:cs="Arial"/>
          <w:b/>
        </w:rPr>
      </w:pPr>
      <w:r>
        <w:rPr>
          <w:rFonts w:ascii="Arial" w:hAnsi="Arial" w:cs="Arial"/>
          <w:b/>
        </w:rPr>
        <w:lastRenderedPageBreak/>
        <w:t xml:space="preserve">Discussion: </w:t>
      </w:r>
    </w:p>
    <w:p w14:paraId="558231DF" w14:textId="77777777" w:rsidR="00C5536D" w:rsidRDefault="00C5536D" w:rsidP="00C5536D">
      <w:r>
        <w:t>The meeting discussed rev. 1 of the document during the closing session.</w:t>
      </w:r>
    </w:p>
    <w:p w14:paraId="7EC02CF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S6-210337</w:t>
      </w:r>
      <w:r>
        <w:rPr>
          <w:color w:val="993300"/>
          <w:u w:val="single"/>
        </w:rPr>
        <w:t>.</w:t>
      </w:r>
    </w:p>
    <w:p w14:paraId="2D8A3B0D" w14:textId="77777777" w:rsidR="00C5536D" w:rsidRDefault="00C5536D" w:rsidP="00C5536D">
      <w:pPr>
        <w:rPr>
          <w:rFonts w:ascii="Arial" w:hAnsi="Arial" w:cs="Arial"/>
          <w:b/>
          <w:sz w:val="24"/>
        </w:rPr>
      </w:pPr>
      <w:r>
        <w:rPr>
          <w:rFonts w:ascii="Arial" w:hAnsi="Arial" w:cs="Arial"/>
          <w:b/>
          <w:color w:val="0000FF"/>
          <w:sz w:val="24"/>
        </w:rPr>
        <w:t>S6-210337</w:t>
      </w:r>
      <w:r>
        <w:rPr>
          <w:rFonts w:ascii="Arial" w:hAnsi="Arial" w:cs="Arial"/>
          <w:b/>
          <w:color w:val="0000FF"/>
          <w:sz w:val="24"/>
        </w:rPr>
        <w:tab/>
      </w:r>
      <w:r>
        <w:rPr>
          <w:rFonts w:ascii="Arial" w:hAnsi="Arial" w:cs="Arial"/>
          <w:b/>
          <w:sz w:val="24"/>
        </w:rPr>
        <w:t>EEC registration clarification</w:t>
      </w:r>
    </w:p>
    <w:p w14:paraId="2B083F76"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76774E42" w14:textId="77777777" w:rsidR="00C5536D" w:rsidRDefault="00C5536D" w:rsidP="00C5536D">
      <w:pPr>
        <w:rPr>
          <w:color w:val="808080"/>
        </w:rPr>
      </w:pPr>
      <w:r>
        <w:rPr>
          <w:color w:val="808080"/>
        </w:rPr>
        <w:t>(Replaces S6-210245)</w:t>
      </w:r>
    </w:p>
    <w:p w14:paraId="5A02234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F3009" w14:textId="77777777" w:rsidR="00C5536D" w:rsidRDefault="00C5536D" w:rsidP="00C5536D">
      <w:pPr>
        <w:rPr>
          <w:rFonts w:ascii="Arial" w:hAnsi="Arial" w:cs="Arial"/>
          <w:b/>
          <w:sz w:val="24"/>
        </w:rPr>
      </w:pPr>
      <w:r>
        <w:rPr>
          <w:rFonts w:ascii="Arial" w:hAnsi="Arial" w:cs="Arial"/>
          <w:b/>
          <w:color w:val="0000FF"/>
          <w:sz w:val="24"/>
        </w:rPr>
        <w:t>S6-210180</w:t>
      </w:r>
      <w:r>
        <w:rPr>
          <w:rFonts w:ascii="Arial" w:hAnsi="Arial" w:cs="Arial"/>
          <w:b/>
          <w:color w:val="0000FF"/>
          <w:sz w:val="24"/>
        </w:rPr>
        <w:tab/>
      </w:r>
      <w:r>
        <w:rPr>
          <w:rFonts w:ascii="Arial" w:hAnsi="Arial" w:cs="Arial"/>
          <w:b/>
          <w:sz w:val="24"/>
        </w:rPr>
        <w:t>EAS assignment</w:t>
      </w:r>
    </w:p>
    <w:p w14:paraId="24B27E5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6EA4DA57" w14:textId="77777777" w:rsidR="00C5536D" w:rsidRDefault="00C5536D" w:rsidP="00C5536D">
      <w:pPr>
        <w:rPr>
          <w:rFonts w:ascii="Arial" w:hAnsi="Arial" w:cs="Arial"/>
          <w:b/>
        </w:rPr>
      </w:pPr>
      <w:r>
        <w:rPr>
          <w:rFonts w:ascii="Arial" w:hAnsi="Arial" w:cs="Arial"/>
          <w:b/>
        </w:rPr>
        <w:t xml:space="preserve">Abstract: </w:t>
      </w:r>
    </w:p>
    <w:p w14:paraId="4559318B" w14:textId="77777777" w:rsidR="00C5536D" w:rsidRDefault="00C5536D" w:rsidP="00C5536D">
      <w:r>
        <w:t>To provide capabilities for MIoT devices to quickly establish association with an EAS in the Edge deployment.</w:t>
      </w:r>
    </w:p>
    <w:p w14:paraId="09CE77B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S6-210258</w:t>
      </w:r>
      <w:r>
        <w:rPr>
          <w:color w:val="993300"/>
          <w:u w:val="single"/>
        </w:rPr>
        <w:t>.</w:t>
      </w:r>
    </w:p>
    <w:p w14:paraId="50D46A1F" w14:textId="77777777" w:rsidR="00C5536D" w:rsidRDefault="00C5536D" w:rsidP="00C5536D">
      <w:pPr>
        <w:rPr>
          <w:rFonts w:ascii="Arial" w:hAnsi="Arial" w:cs="Arial"/>
          <w:b/>
          <w:sz w:val="24"/>
        </w:rPr>
      </w:pPr>
      <w:r>
        <w:rPr>
          <w:rFonts w:ascii="Arial" w:hAnsi="Arial" w:cs="Arial"/>
          <w:b/>
          <w:color w:val="0000FF"/>
          <w:sz w:val="24"/>
        </w:rPr>
        <w:t>S6-210258</w:t>
      </w:r>
      <w:r>
        <w:rPr>
          <w:rFonts w:ascii="Arial" w:hAnsi="Arial" w:cs="Arial"/>
          <w:b/>
          <w:color w:val="0000FF"/>
          <w:sz w:val="24"/>
        </w:rPr>
        <w:tab/>
      </w:r>
      <w:r>
        <w:rPr>
          <w:rFonts w:ascii="Arial" w:hAnsi="Arial" w:cs="Arial"/>
          <w:b/>
          <w:sz w:val="24"/>
        </w:rPr>
        <w:t>EAS assignment</w:t>
      </w:r>
    </w:p>
    <w:p w14:paraId="7FF806A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6923CA8B" w14:textId="77777777" w:rsidR="00C5536D" w:rsidRDefault="00C5536D" w:rsidP="00C5536D">
      <w:pPr>
        <w:rPr>
          <w:color w:val="808080"/>
        </w:rPr>
      </w:pPr>
      <w:r>
        <w:rPr>
          <w:color w:val="808080"/>
        </w:rPr>
        <w:t>(Replaces S6-210180)</w:t>
      </w:r>
    </w:p>
    <w:p w14:paraId="1D1E3833" w14:textId="77777777" w:rsidR="00C5536D" w:rsidRDefault="00C5536D" w:rsidP="00C5536D">
      <w:pPr>
        <w:rPr>
          <w:rFonts w:ascii="Arial" w:hAnsi="Arial" w:cs="Arial"/>
          <w:b/>
        </w:rPr>
      </w:pPr>
      <w:r>
        <w:rPr>
          <w:rFonts w:ascii="Arial" w:hAnsi="Arial" w:cs="Arial"/>
          <w:b/>
        </w:rPr>
        <w:t xml:space="preserve">Discussion: </w:t>
      </w:r>
    </w:p>
    <w:p w14:paraId="2B5EC01D" w14:textId="77777777" w:rsidR="00C5536D" w:rsidRDefault="00C5536D" w:rsidP="00C5536D">
      <w:r>
        <w:t>The meeting discussed rev. 1 of the document during the closing session.</w:t>
      </w:r>
    </w:p>
    <w:p w14:paraId="6CFCEC3A" w14:textId="77777777" w:rsidR="00C5536D" w:rsidRDefault="00C5536D" w:rsidP="00C5536D">
      <w:r>
        <w:t>Ericsson did not agree with coupling the EAS functionality with EEC.</w:t>
      </w:r>
    </w:p>
    <w:p w14:paraId="3DFF692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1CF38" w14:textId="77777777" w:rsidR="00C5536D" w:rsidRDefault="00C5536D" w:rsidP="00C5536D">
      <w:pPr>
        <w:rPr>
          <w:rFonts w:ascii="Arial" w:hAnsi="Arial" w:cs="Arial"/>
          <w:b/>
          <w:sz w:val="24"/>
        </w:rPr>
      </w:pPr>
      <w:r>
        <w:rPr>
          <w:rFonts w:ascii="Arial" w:hAnsi="Arial" w:cs="Arial"/>
          <w:b/>
          <w:color w:val="0000FF"/>
          <w:sz w:val="24"/>
        </w:rPr>
        <w:t>S6-210131</w:t>
      </w:r>
      <w:r>
        <w:rPr>
          <w:rFonts w:ascii="Arial" w:hAnsi="Arial" w:cs="Arial"/>
          <w:b/>
          <w:color w:val="0000FF"/>
          <w:sz w:val="24"/>
        </w:rPr>
        <w:tab/>
      </w:r>
      <w:r>
        <w:rPr>
          <w:rFonts w:ascii="Arial" w:hAnsi="Arial" w:cs="Arial"/>
          <w:b/>
          <w:sz w:val="24"/>
        </w:rPr>
        <w:t>Correction of Edge Enabler Server Registration procedure</w:t>
      </w:r>
    </w:p>
    <w:p w14:paraId="4B2746D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3CD5D2D1" w14:textId="77777777" w:rsidR="00C5536D" w:rsidRDefault="00C5536D" w:rsidP="00C5536D">
      <w:pPr>
        <w:rPr>
          <w:rFonts w:ascii="Arial" w:hAnsi="Arial" w:cs="Arial"/>
          <w:b/>
        </w:rPr>
      </w:pPr>
      <w:r>
        <w:rPr>
          <w:rFonts w:ascii="Arial" w:hAnsi="Arial" w:cs="Arial"/>
          <w:b/>
        </w:rPr>
        <w:t xml:space="preserve">Abstract: </w:t>
      </w:r>
    </w:p>
    <w:p w14:paraId="7205698C" w14:textId="77777777" w:rsidR="00C5536D" w:rsidRDefault="00C5536D" w:rsidP="00C5536D">
      <w:r>
        <w:t>Proposal for Correction of Edge Enabler Server Registration procedure</w:t>
      </w:r>
    </w:p>
    <w:p w14:paraId="54AF26F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64BA9" w14:textId="77777777" w:rsidR="00C5536D" w:rsidRDefault="00C5536D" w:rsidP="00C5536D">
      <w:pPr>
        <w:rPr>
          <w:rFonts w:ascii="Arial" w:hAnsi="Arial" w:cs="Arial"/>
          <w:b/>
          <w:sz w:val="24"/>
        </w:rPr>
      </w:pPr>
      <w:r>
        <w:rPr>
          <w:rFonts w:ascii="Arial" w:hAnsi="Arial" w:cs="Arial"/>
          <w:b/>
          <w:color w:val="0000FF"/>
          <w:sz w:val="24"/>
        </w:rPr>
        <w:t>S6-210137</w:t>
      </w:r>
      <w:r>
        <w:rPr>
          <w:rFonts w:ascii="Arial" w:hAnsi="Arial" w:cs="Arial"/>
          <w:b/>
          <w:color w:val="0000FF"/>
          <w:sz w:val="24"/>
        </w:rPr>
        <w:tab/>
      </w:r>
      <w:r>
        <w:rPr>
          <w:rFonts w:ascii="Arial" w:hAnsi="Arial" w:cs="Arial"/>
          <w:b/>
          <w:sz w:val="24"/>
        </w:rPr>
        <w:t>Simplification on expression of EAS discovery notification trigger</w:t>
      </w:r>
    </w:p>
    <w:p w14:paraId="7B41773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19889876" w14:textId="77777777" w:rsidR="00C5536D" w:rsidRDefault="00C5536D" w:rsidP="00C5536D">
      <w:pPr>
        <w:rPr>
          <w:rFonts w:ascii="Arial" w:hAnsi="Arial" w:cs="Arial"/>
          <w:b/>
        </w:rPr>
      </w:pPr>
      <w:r>
        <w:rPr>
          <w:rFonts w:ascii="Arial" w:hAnsi="Arial" w:cs="Arial"/>
          <w:b/>
        </w:rPr>
        <w:t xml:space="preserve">Abstract: </w:t>
      </w:r>
    </w:p>
    <w:p w14:paraId="284DA1FD" w14:textId="77777777" w:rsidR="00C5536D" w:rsidRDefault="00C5536D" w:rsidP="00C5536D">
      <w:r>
        <w:t>Proposal for Simplification on expression of EAS discovery notification trigger</w:t>
      </w:r>
    </w:p>
    <w:p w14:paraId="454C267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S6-210308</w:t>
      </w:r>
      <w:r>
        <w:rPr>
          <w:color w:val="993300"/>
          <w:u w:val="single"/>
        </w:rPr>
        <w:t>.</w:t>
      </w:r>
    </w:p>
    <w:p w14:paraId="156BE4D1" w14:textId="77777777" w:rsidR="00C5536D" w:rsidRDefault="00C5536D" w:rsidP="00C5536D">
      <w:pPr>
        <w:rPr>
          <w:rFonts w:ascii="Arial" w:hAnsi="Arial" w:cs="Arial"/>
          <w:b/>
          <w:sz w:val="24"/>
        </w:rPr>
      </w:pPr>
      <w:r>
        <w:rPr>
          <w:rFonts w:ascii="Arial" w:hAnsi="Arial" w:cs="Arial"/>
          <w:b/>
          <w:color w:val="0000FF"/>
          <w:sz w:val="24"/>
        </w:rPr>
        <w:lastRenderedPageBreak/>
        <w:t>S6-210308</w:t>
      </w:r>
      <w:r>
        <w:rPr>
          <w:rFonts w:ascii="Arial" w:hAnsi="Arial" w:cs="Arial"/>
          <w:b/>
          <w:color w:val="0000FF"/>
          <w:sz w:val="24"/>
        </w:rPr>
        <w:tab/>
      </w:r>
      <w:r>
        <w:rPr>
          <w:rFonts w:ascii="Arial" w:hAnsi="Arial" w:cs="Arial"/>
          <w:b/>
          <w:sz w:val="24"/>
        </w:rPr>
        <w:t>Simplification on expression of EAS discovery notification trigger</w:t>
      </w:r>
    </w:p>
    <w:p w14:paraId="6735F40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1BDE882F" w14:textId="77777777" w:rsidR="00C5536D" w:rsidRDefault="00C5536D" w:rsidP="00C5536D">
      <w:pPr>
        <w:rPr>
          <w:color w:val="808080"/>
        </w:rPr>
      </w:pPr>
      <w:r>
        <w:rPr>
          <w:color w:val="808080"/>
        </w:rPr>
        <w:t>(Replaces S6-210137)</w:t>
      </w:r>
    </w:p>
    <w:p w14:paraId="431B20E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B2A99" w14:textId="77777777" w:rsidR="00C5536D" w:rsidRDefault="00C5536D" w:rsidP="00C5536D">
      <w:pPr>
        <w:rPr>
          <w:rFonts w:ascii="Arial" w:hAnsi="Arial" w:cs="Arial"/>
          <w:b/>
          <w:sz w:val="24"/>
        </w:rPr>
      </w:pPr>
      <w:r>
        <w:rPr>
          <w:rFonts w:ascii="Arial" w:hAnsi="Arial" w:cs="Arial"/>
          <w:b/>
          <w:color w:val="0000FF"/>
          <w:sz w:val="24"/>
        </w:rPr>
        <w:t>S6-210136</w:t>
      </w:r>
      <w:r>
        <w:rPr>
          <w:rFonts w:ascii="Arial" w:hAnsi="Arial" w:cs="Arial"/>
          <w:b/>
          <w:color w:val="0000FF"/>
          <w:sz w:val="24"/>
        </w:rPr>
        <w:tab/>
      </w:r>
      <w:r>
        <w:rPr>
          <w:rFonts w:ascii="Arial" w:hAnsi="Arial" w:cs="Arial"/>
          <w:b/>
          <w:sz w:val="24"/>
        </w:rPr>
        <w:t>Modifications on EES exposing UE location to EAS</w:t>
      </w:r>
    </w:p>
    <w:p w14:paraId="472DE4C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46AEA526" w14:textId="77777777" w:rsidR="00C5536D" w:rsidRDefault="00C5536D" w:rsidP="00C5536D">
      <w:pPr>
        <w:rPr>
          <w:rFonts w:ascii="Arial" w:hAnsi="Arial" w:cs="Arial"/>
          <w:b/>
        </w:rPr>
      </w:pPr>
      <w:r>
        <w:rPr>
          <w:rFonts w:ascii="Arial" w:hAnsi="Arial" w:cs="Arial"/>
          <w:b/>
        </w:rPr>
        <w:t xml:space="preserve">Abstract: </w:t>
      </w:r>
    </w:p>
    <w:p w14:paraId="35028124" w14:textId="77777777" w:rsidR="00C5536D" w:rsidRDefault="00C5536D" w:rsidP="00C5536D">
      <w:r>
        <w:t>Proposal for Modifications on EES exposing UE location to EAS</w:t>
      </w:r>
    </w:p>
    <w:p w14:paraId="3C210FD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S6-210307</w:t>
      </w:r>
      <w:r>
        <w:rPr>
          <w:color w:val="993300"/>
          <w:u w:val="single"/>
        </w:rPr>
        <w:t>.</w:t>
      </w:r>
    </w:p>
    <w:p w14:paraId="5B6A0CDD" w14:textId="77777777" w:rsidR="00C5536D" w:rsidRDefault="00C5536D" w:rsidP="00C5536D">
      <w:pPr>
        <w:rPr>
          <w:rFonts w:ascii="Arial" w:hAnsi="Arial" w:cs="Arial"/>
          <w:b/>
          <w:sz w:val="24"/>
        </w:rPr>
      </w:pPr>
      <w:r>
        <w:rPr>
          <w:rFonts w:ascii="Arial" w:hAnsi="Arial" w:cs="Arial"/>
          <w:b/>
          <w:color w:val="0000FF"/>
          <w:sz w:val="24"/>
        </w:rPr>
        <w:t>S6-210307</w:t>
      </w:r>
      <w:r>
        <w:rPr>
          <w:rFonts w:ascii="Arial" w:hAnsi="Arial" w:cs="Arial"/>
          <w:b/>
          <w:color w:val="0000FF"/>
          <w:sz w:val="24"/>
        </w:rPr>
        <w:tab/>
      </w:r>
      <w:r>
        <w:rPr>
          <w:rFonts w:ascii="Arial" w:hAnsi="Arial" w:cs="Arial"/>
          <w:b/>
          <w:sz w:val="24"/>
        </w:rPr>
        <w:t>Modifications on EES exposing UE location to EAS</w:t>
      </w:r>
    </w:p>
    <w:p w14:paraId="0E7C5EF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5454EE8B" w14:textId="77777777" w:rsidR="00C5536D" w:rsidRDefault="00C5536D" w:rsidP="00C5536D">
      <w:pPr>
        <w:rPr>
          <w:color w:val="808080"/>
        </w:rPr>
      </w:pPr>
      <w:r>
        <w:rPr>
          <w:color w:val="808080"/>
        </w:rPr>
        <w:t>(Replaces S6-210136)</w:t>
      </w:r>
    </w:p>
    <w:p w14:paraId="59503425" w14:textId="77777777" w:rsidR="00C5536D" w:rsidRDefault="00C5536D" w:rsidP="00C5536D">
      <w:pPr>
        <w:rPr>
          <w:rFonts w:ascii="Arial" w:hAnsi="Arial" w:cs="Arial"/>
          <w:b/>
        </w:rPr>
      </w:pPr>
      <w:r>
        <w:rPr>
          <w:rFonts w:ascii="Arial" w:hAnsi="Arial" w:cs="Arial"/>
          <w:b/>
        </w:rPr>
        <w:t xml:space="preserve">Discussion: </w:t>
      </w:r>
    </w:p>
    <w:p w14:paraId="74ED4DA0" w14:textId="77777777" w:rsidR="00C5536D" w:rsidRDefault="00C5536D" w:rsidP="00C5536D">
      <w:r>
        <w:t>The meeting discussed rev. 1 of the document during the closing session.</w:t>
      </w:r>
    </w:p>
    <w:p w14:paraId="4EC7D95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S6-210338</w:t>
      </w:r>
      <w:r>
        <w:rPr>
          <w:color w:val="993300"/>
          <w:u w:val="single"/>
        </w:rPr>
        <w:t>.</w:t>
      </w:r>
    </w:p>
    <w:p w14:paraId="63E93C10" w14:textId="77777777" w:rsidR="00C5536D" w:rsidRDefault="00C5536D" w:rsidP="00C5536D">
      <w:pPr>
        <w:rPr>
          <w:rFonts w:ascii="Arial" w:hAnsi="Arial" w:cs="Arial"/>
          <w:b/>
          <w:sz w:val="24"/>
        </w:rPr>
      </w:pPr>
      <w:r>
        <w:rPr>
          <w:rFonts w:ascii="Arial" w:hAnsi="Arial" w:cs="Arial"/>
          <w:b/>
          <w:color w:val="0000FF"/>
          <w:sz w:val="24"/>
        </w:rPr>
        <w:t>S6-210338</w:t>
      </w:r>
      <w:r>
        <w:rPr>
          <w:rFonts w:ascii="Arial" w:hAnsi="Arial" w:cs="Arial"/>
          <w:b/>
          <w:color w:val="0000FF"/>
          <w:sz w:val="24"/>
        </w:rPr>
        <w:tab/>
      </w:r>
      <w:r>
        <w:rPr>
          <w:rFonts w:ascii="Arial" w:hAnsi="Arial" w:cs="Arial"/>
          <w:b/>
          <w:sz w:val="24"/>
        </w:rPr>
        <w:t>Modifications on EES exposing UE location to EAS</w:t>
      </w:r>
    </w:p>
    <w:p w14:paraId="05B215C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1BF9E5E2" w14:textId="77777777" w:rsidR="00C5536D" w:rsidRDefault="00C5536D" w:rsidP="00C5536D">
      <w:pPr>
        <w:rPr>
          <w:color w:val="808080"/>
        </w:rPr>
      </w:pPr>
      <w:r>
        <w:rPr>
          <w:color w:val="808080"/>
        </w:rPr>
        <w:t>(Replaces S6-210307)</w:t>
      </w:r>
    </w:p>
    <w:p w14:paraId="5CF4D53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A5393C" w14:textId="77777777" w:rsidR="00C5536D" w:rsidRDefault="00C5536D" w:rsidP="00C5536D">
      <w:pPr>
        <w:rPr>
          <w:rFonts w:ascii="Arial" w:hAnsi="Arial" w:cs="Arial"/>
          <w:b/>
          <w:sz w:val="24"/>
        </w:rPr>
      </w:pPr>
      <w:r>
        <w:rPr>
          <w:rFonts w:ascii="Arial" w:hAnsi="Arial" w:cs="Arial"/>
          <w:b/>
          <w:color w:val="0000FF"/>
          <w:sz w:val="24"/>
        </w:rPr>
        <w:t>S6-210091</w:t>
      </w:r>
      <w:r>
        <w:rPr>
          <w:rFonts w:ascii="Arial" w:hAnsi="Arial" w:cs="Arial"/>
          <w:b/>
          <w:color w:val="0000FF"/>
          <w:sz w:val="24"/>
        </w:rPr>
        <w:tab/>
      </w:r>
      <w:r>
        <w:rPr>
          <w:rFonts w:ascii="Arial" w:hAnsi="Arial" w:cs="Arial"/>
          <w:b/>
          <w:sz w:val="24"/>
        </w:rPr>
        <w:t>UE id retrieval for the EEC</w:t>
      </w:r>
    </w:p>
    <w:p w14:paraId="589195DA"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642EAAFA" w14:textId="77777777" w:rsidR="00C5536D" w:rsidRDefault="00C5536D" w:rsidP="00C5536D">
      <w:pPr>
        <w:rPr>
          <w:rFonts w:ascii="Arial" w:hAnsi="Arial" w:cs="Arial"/>
          <w:b/>
        </w:rPr>
      </w:pPr>
      <w:r>
        <w:rPr>
          <w:rFonts w:ascii="Arial" w:hAnsi="Arial" w:cs="Arial"/>
          <w:b/>
        </w:rPr>
        <w:t xml:space="preserve">Abstract: </w:t>
      </w:r>
    </w:p>
    <w:p w14:paraId="6D623067" w14:textId="77777777" w:rsidR="00C5536D" w:rsidRDefault="00C5536D" w:rsidP="00C5536D">
      <w:r>
        <w:t>This contribution allows EEC to supply UE ID.</w:t>
      </w:r>
    </w:p>
    <w:p w14:paraId="6AE7DBB9" w14:textId="77777777" w:rsidR="00C5536D" w:rsidRDefault="00C5536D" w:rsidP="00C5536D">
      <w:pPr>
        <w:rPr>
          <w:rFonts w:ascii="Arial" w:hAnsi="Arial" w:cs="Arial"/>
          <w:b/>
        </w:rPr>
      </w:pPr>
      <w:r>
        <w:rPr>
          <w:rFonts w:ascii="Arial" w:hAnsi="Arial" w:cs="Arial"/>
          <w:b/>
        </w:rPr>
        <w:t xml:space="preserve">Discussion: </w:t>
      </w:r>
    </w:p>
    <w:p w14:paraId="5BE52F3B" w14:textId="77777777" w:rsidR="00C5536D" w:rsidRDefault="00C5536D" w:rsidP="00C5536D">
      <w:r>
        <w:t>Ericsson presented the document during the ICC#2.</w:t>
      </w:r>
    </w:p>
    <w:p w14:paraId="0251E15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S6-210247</w:t>
      </w:r>
      <w:r>
        <w:rPr>
          <w:color w:val="993300"/>
          <w:u w:val="single"/>
        </w:rPr>
        <w:t>.</w:t>
      </w:r>
    </w:p>
    <w:p w14:paraId="1A3ED0ED" w14:textId="77777777" w:rsidR="00C5536D" w:rsidRDefault="00C5536D" w:rsidP="00C5536D">
      <w:pPr>
        <w:rPr>
          <w:rFonts w:ascii="Arial" w:hAnsi="Arial" w:cs="Arial"/>
          <w:b/>
          <w:sz w:val="24"/>
        </w:rPr>
      </w:pPr>
      <w:r>
        <w:rPr>
          <w:rFonts w:ascii="Arial" w:hAnsi="Arial" w:cs="Arial"/>
          <w:b/>
          <w:color w:val="0000FF"/>
          <w:sz w:val="24"/>
        </w:rPr>
        <w:t>S6-210247</w:t>
      </w:r>
      <w:r>
        <w:rPr>
          <w:rFonts w:ascii="Arial" w:hAnsi="Arial" w:cs="Arial"/>
          <w:b/>
          <w:color w:val="0000FF"/>
          <w:sz w:val="24"/>
        </w:rPr>
        <w:tab/>
      </w:r>
      <w:r>
        <w:rPr>
          <w:rFonts w:ascii="Arial" w:hAnsi="Arial" w:cs="Arial"/>
          <w:b/>
          <w:sz w:val="24"/>
        </w:rPr>
        <w:t>UE id retrieval for the EEC</w:t>
      </w:r>
    </w:p>
    <w:p w14:paraId="76E1D369"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507866A5" w14:textId="77777777" w:rsidR="00C5536D" w:rsidRDefault="00C5536D" w:rsidP="00C5536D">
      <w:pPr>
        <w:rPr>
          <w:color w:val="808080"/>
        </w:rPr>
      </w:pPr>
      <w:r>
        <w:rPr>
          <w:color w:val="808080"/>
        </w:rPr>
        <w:t>(Replaces S6-210091)</w:t>
      </w:r>
    </w:p>
    <w:p w14:paraId="36069964" w14:textId="77777777" w:rsidR="00C5536D" w:rsidRDefault="00C5536D" w:rsidP="00C5536D">
      <w:pPr>
        <w:rPr>
          <w:rFonts w:ascii="Arial" w:hAnsi="Arial" w:cs="Arial"/>
          <w:b/>
        </w:rPr>
      </w:pPr>
      <w:r>
        <w:rPr>
          <w:rFonts w:ascii="Arial" w:hAnsi="Arial" w:cs="Arial"/>
          <w:b/>
        </w:rPr>
        <w:t xml:space="preserve">Discussion: </w:t>
      </w:r>
    </w:p>
    <w:p w14:paraId="363755D0" w14:textId="77777777" w:rsidR="00C5536D" w:rsidRDefault="00C5536D" w:rsidP="00C5536D">
      <w:r>
        <w:t>The meeting discussed rev. 1 of the document during the closing session.</w:t>
      </w:r>
    </w:p>
    <w:p w14:paraId="03E3E72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S6-210339</w:t>
      </w:r>
      <w:r>
        <w:rPr>
          <w:color w:val="993300"/>
          <w:u w:val="single"/>
        </w:rPr>
        <w:t>.</w:t>
      </w:r>
    </w:p>
    <w:p w14:paraId="59278DCC" w14:textId="77777777" w:rsidR="00C5536D" w:rsidRDefault="00C5536D" w:rsidP="00C5536D">
      <w:pPr>
        <w:rPr>
          <w:rFonts w:ascii="Arial" w:hAnsi="Arial" w:cs="Arial"/>
          <w:b/>
          <w:sz w:val="24"/>
        </w:rPr>
      </w:pPr>
      <w:r>
        <w:rPr>
          <w:rFonts w:ascii="Arial" w:hAnsi="Arial" w:cs="Arial"/>
          <w:b/>
          <w:color w:val="0000FF"/>
          <w:sz w:val="24"/>
        </w:rPr>
        <w:t>S6-210339</w:t>
      </w:r>
      <w:r>
        <w:rPr>
          <w:rFonts w:ascii="Arial" w:hAnsi="Arial" w:cs="Arial"/>
          <w:b/>
          <w:color w:val="0000FF"/>
          <w:sz w:val="24"/>
        </w:rPr>
        <w:tab/>
      </w:r>
      <w:r>
        <w:rPr>
          <w:rFonts w:ascii="Arial" w:hAnsi="Arial" w:cs="Arial"/>
          <w:b/>
          <w:sz w:val="24"/>
        </w:rPr>
        <w:t>UE id retrieval for the EEC</w:t>
      </w:r>
    </w:p>
    <w:p w14:paraId="5D77A1A6"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518155A4" w14:textId="77777777" w:rsidR="00C5536D" w:rsidRDefault="00C5536D" w:rsidP="00C5536D">
      <w:pPr>
        <w:rPr>
          <w:color w:val="808080"/>
        </w:rPr>
      </w:pPr>
      <w:r>
        <w:rPr>
          <w:color w:val="808080"/>
        </w:rPr>
        <w:t>(Replaces S6-210247)</w:t>
      </w:r>
    </w:p>
    <w:p w14:paraId="69BF437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C836C" w14:textId="77777777" w:rsidR="00C5536D" w:rsidRDefault="00C5536D" w:rsidP="00C5536D">
      <w:pPr>
        <w:rPr>
          <w:rFonts w:ascii="Arial" w:hAnsi="Arial" w:cs="Arial"/>
          <w:b/>
          <w:sz w:val="24"/>
        </w:rPr>
      </w:pPr>
      <w:r>
        <w:rPr>
          <w:rFonts w:ascii="Arial" w:hAnsi="Arial" w:cs="Arial"/>
          <w:b/>
          <w:color w:val="0000FF"/>
          <w:sz w:val="24"/>
        </w:rPr>
        <w:t>S6-210168</w:t>
      </w:r>
      <w:r>
        <w:rPr>
          <w:rFonts w:ascii="Arial" w:hAnsi="Arial" w:cs="Arial"/>
          <w:b/>
          <w:color w:val="0000FF"/>
          <w:sz w:val="24"/>
        </w:rPr>
        <w:tab/>
      </w:r>
      <w:r>
        <w:rPr>
          <w:rFonts w:ascii="Arial" w:hAnsi="Arial" w:cs="Arial"/>
          <w:b/>
          <w:sz w:val="24"/>
        </w:rPr>
        <w:t>Edge UE ID clarifications</w:t>
      </w:r>
    </w:p>
    <w:p w14:paraId="4E9AB9D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20D89E17" w14:textId="77777777" w:rsidR="00C5536D" w:rsidRDefault="00C5536D" w:rsidP="00C5536D">
      <w:pPr>
        <w:rPr>
          <w:rFonts w:ascii="Arial" w:hAnsi="Arial" w:cs="Arial"/>
          <w:b/>
        </w:rPr>
      </w:pPr>
      <w:r>
        <w:rPr>
          <w:rFonts w:ascii="Arial" w:hAnsi="Arial" w:cs="Arial"/>
          <w:b/>
        </w:rPr>
        <w:t xml:space="preserve">Abstract: </w:t>
      </w:r>
    </w:p>
    <w:p w14:paraId="31358D2E" w14:textId="77777777" w:rsidR="00C5536D" w:rsidRDefault="00C5536D" w:rsidP="00C5536D">
      <w:r>
        <w:t>This contribution addresses 2 ENs in clause 8.6.5. and seeks to clarify Edge UE Identifier vs. UE Identifier.</w:t>
      </w:r>
    </w:p>
    <w:p w14:paraId="6E75F9B8" w14:textId="77777777" w:rsidR="00C5536D" w:rsidRDefault="00C5536D" w:rsidP="00C5536D">
      <w:pPr>
        <w:rPr>
          <w:rFonts w:ascii="Arial" w:hAnsi="Arial" w:cs="Arial"/>
          <w:b/>
        </w:rPr>
      </w:pPr>
      <w:r>
        <w:rPr>
          <w:rFonts w:ascii="Arial" w:hAnsi="Arial" w:cs="Arial"/>
          <w:b/>
        </w:rPr>
        <w:t xml:space="preserve">Discussion: </w:t>
      </w:r>
    </w:p>
    <w:p w14:paraId="3EFA0A25" w14:textId="77777777" w:rsidR="00C5536D" w:rsidRDefault="00C5536D" w:rsidP="00C5536D">
      <w:r>
        <w:t>Convida  presented the discussion paper during the ICC#4.</w:t>
      </w:r>
    </w:p>
    <w:p w14:paraId="1964027D" w14:textId="77777777" w:rsidR="00C5536D" w:rsidRDefault="00C5536D" w:rsidP="00C5536D">
      <w:r>
        <w:t>AT&amp;T indicated support for the proposal.</w:t>
      </w:r>
    </w:p>
    <w:p w14:paraId="2CC02F1B" w14:textId="77777777" w:rsidR="00C5536D" w:rsidRDefault="00C5536D" w:rsidP="00C5536D">
      <w:r>
        <w:t>There were some comments and it was suggested to continue discussion over the reflector.</w:t>
      </w:r>
    </w:p>
    <w:p w14:paraId="63DBF36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S6-210234</w:t>
      </w:r>
      <w:r>
        <w:rPr>
          <w:color w:val="993300"/>
          <w:u w:val="single"/>
        </w:rPr>
        <w:t>.</w:t>
      </w:r>
    </w:p>
    <w:p w14:paraId="08159308" w14:textId="77777777" w:rsidR="00C5536D" w:rsidRDefault="00C5536D" w:rsidP="00C5536D">
      <w:pPr>
        <w:rPr>
          <w:rFonts w:ascii="Arial" w:hAnsi="Arial" w:cs="Arial"/>
          <w:b/>
          <w:sz w:val="24"/>
        </w:rPr>
      </w:pPr>
      <w:r>
        <w:rPr>
          <w:rFonts w:ascii="Arial" w:hAnsi="Arial" w:cs="Arial"/>
          <w:b/>
          <w:color w:val="0000FF"/>
          <w:sz w:val="24"/>
        </w:rPr>
        <w:t>S6-210234</w:t>
      </w:r>
      <w:r>
        <w:rPr>
          <w:rFonts w:ascii="Arial" w:hAnsi="Arial" w:cs="Arial"/>
          <w:b/>
          <w:color w:val="0000FF"/>
          <w:sz w:val="24"/>
        </w:rPr>
        <w:tab/>
      </w:r>
      <w:r>
        <w:rPr>
          <w:rFonts w:ascii="Arial" w:hAnsi="Arial" w:cs="Arial"/>
          <w:b/>
          <w:sz w:val="24"/>
        </w:rPr>
        <w:t>Edge UE ID clarifications</w:t>
      </w:r>
    </w:p>
    <w:p w14:paraId="3EB660D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75AED8A5" w14:textId="77777777" w:rsidR="00C5536D" w:rsidRDefault="00C5536D" w:rsidP="00C5536D">
      <w:pPr>
        <w:rPr>
          <w:color w:val="808080"/>
        </w:rPr>
      </w:pPr>
      <w:r>
        <w:rPr>
          <w:color w:val="808080"/>
        </w:rPr>
        <w:t>(Replaces S6-210168)</w:t>
      </w:r>
    </w:p>
    <w:p w14:paraId="4FBA3464" w14:textId="77777777" w:rsidR="00C5536D" w:rsidRDefault="00C5536D" w:rsidP="00C5536D">
      <w:pPr>
        <w:rPr>
          <w:rFonts w:ascii="Arial" w:hAnsi="Arial" w:cs="Arial"/>
          <w:b/>
        </w:rPr>
      </w:pPr>
      <w:r>
        <w:rPr>
          <w:rFonts w:ascii="Arial" w:hAnsi="Arial" w:cs="Arial"/>
          <w:b/>
        </w:rPr>
        <w:t xml:space="preserve">Discussion: </w:t>
      </w:r>
    </w:p>
    <w:p w14:paraId="3578C34F" w14:textId="77777777" w:rsidR="00C5536D" w:rsidRDefault="00C5536D" w:rsidP="00C5536D">
      <w:r>
        <w:t>The meeting discussed the document during the closing session.</w:t>
      </w:r>
    </w:p>
    <w:p w14:paraId="74E9858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3EE4C" w14:textId="77777777" w:rsidR="00C5536D" w:rsidRDefault="00C5536D" w:rsidP="00C5536D">
      <w:pPr>
        <w:rPr>
          <w:rFonts w:ascii="Arial" w:hAnsi="Arial" w:cs="Arial"/>
          <w:b/>
          <w:sz w:val="24"/>
        </w:rPr>
      </w:pPr>
      <w:r>
        <w:rPr>
          <w:rFonts w:ascii="Arial" w:hAnsi="Arial" w:cs="Arial"/>
          <w:b/>
          <w:color w:val="0000FF"/>
          <w:sz w:val="24"/>
        </w:rPr>
        <w:t>S6-210053</w:t>
      </w:r>
      <w:r>
        <w:rPr>
          <w:rFonts w:ascii="Arial" w:hAnsi="Arial" w:cs="Arial"/>
          <w:b/>
          <w:color w:val="0000FF"/>
          <w:sz w:val="24"/>
        </w:rPr>
        <w:tab/>
      </w:r>
      <w:r>
        <w:rPr>
          <w:rFonts w:ascii="Arial" w:hAnsi="Arial" w:cs="Arial"/>
          <w:b/>
          <w:sz w:val="24"/>
        </w:rPr>
        <w:t>AC information and event exposure</w:t>
      </w:r>
    </w:p>
    <w:p w14:paraId="3AC9AF4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6551BB0" w14:textId="77777777" w:rsidR="00C5536D" w:rsidRDefault="00C5536D" w:rsidP="00C5536D">
      <w:pPr>
        <w:rPr>
          <w:rFonts w:ascii="Arial" w:hAnsi="Arial" w:cs="Arial"/>
          <w:b/>
        </w:rPr>
      </w:pPr>
      <w:r>
        <w:rPr>
          <w:rFonts w:ascii="Arial" w:hAnsi="Arial" w:cs="Arial"/>
          <w:b/>
        </w:rPr>
        <w:t xml:space="preserve">Abstract: </w:t>
      </w:r>
    </w:p>
    <w:p w14:paraId="6A142F4A" w14:textId="77777777" w:rsidR="00C5536D" w:rsidRDefault="00C5536D" w:rsidP="00C5536D">
      <w:r>
        <w:t>This pCR provides a procedure for Application Client information reporting from EEC to EES.</w:t>
      </w:r>
    </w:p>
    <w:p w14:paraId="2367097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E3F7EC" w14:textId="77777777" w:rsidR="00C5536D" w:rsidRDefault="00C5536D" w:rsidP="00C5536D">
      <w:pPr>
        <w:rPr>
          <w:rFonts w:ascii="Arial" w:hAnsi="Arial" w:cs="Arial"/>
          <w:b/>
          <w:sz w:val="24"/>
        </w:rPr>
      </w:pPr>
      <w:r>
        <w:rPr>
          <w:rFonts w:ascii="Arial" w:hAnsi="Arial" w:cs="Arial"/>
          <w:b/>
          <w:color w:val="0000FF"/>
          <w:sz w:val="24"/>
        </w:rPr>
        <w:lastRenderedPageBreak/>
        <w:t>S6-210088</w:t>
      </w:r>
      <w:r>
        <w:rPr>
          <w:rFonts w:ascii="Arial" w:hAnsi="Arial" w:cs="Arial"/>
          <w:b/>
          <w:color w:val="0000FF"/>
          <w:sz w:val="24"/>
        </w:rPr>
        <w:tab/>
      </w:r>
      <w:r>
        <w:rPr>
          <w:rFonts w:ascii="Arial" w:hAnsi="Arial" w:cs="Arial"/>
          <w:b/>
          <w:sz w:val="24"/>
        </w:rPr>
        <w:t>Full delegation of ACR preparation</w:t>
      </w:r>
    </w:p>
    <w:p w14:paraId="3EAAE7B6"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3D87F5D4" w14:textId="77777777" w:rsidR="00C5536D" w:rsidRDefault="00C5536D" w:rsidP="00C5536D">
      <w:pPr>
        <w:rPr>
          <w:rFonts w:ascii="Arial" w:hAnsi="Arial" w:cs="Arial"/>
          <w:b/>
        </w:rPr>
      </w:pPr>
      <w:r>
        <w:rPr>
          <w:rFonts w:ascii="Arial" w:hAnsi="Arial" w:cs="Arial"/>
          <w:b/>
        </w:rPr>
        <w:t xml:space="preserve">Abstract: </w:t>
      </w:r>
    </w:p>
    <w:p w14:paraId="23EE8F26" w14:textId="77777777" w:rsidR="00C5536D" w:rsidRDefault="00C5536D" w:rsidP="00C5536D">
      <w:r>
        <w:t>This contribution solves the editor's notes for AF traffic influence delegation.</w:t>
      </w:r>
    </w:p>
    <w:p w14:paraId="11F6631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S6-210244</w:t>
      </w:r>
      <w:r>
        <w:rPr>
          <w:color w:val="993300"/>
          <w:u w:val="single"/>
        </w:rPr>
        <w:t>.</w:t>
      </w:r>
    </w:p>
    <w:p w14:paraId="34438135" w14:textId="77777777" w:rsidR="00C5536D" w:rsidRDefault="00C5536D" w:rsidP="00C5536D">
      <w:pPr>
        <w:rPr>
          <w:rFonts w:ascii="Arial" w:hAnsi="Arial" w:cs="Arial"/>
          <w:b/>
          <w:sz w:val="24"/>
        </w:rPr>
      </w:pPr>
      <w:r>
        <w:rPr>
          <w:rFonts w:ascii="Arial" w:hAnsi="Arial" w:cs="Arial"/>
          <w:b/>
          <w:color w:val="0000FF"/>
          <w:sz w:val="24"/>
        </w:rPr>
        <w:t>S6-210244</w:t>
      </w:r>
      <w:r>
        <w:rPr>
          <w:rFonts w:ascii="Arial" w:hAnsi="Arial" w:cs="Arial"/>
          <w:b/>
          <w:color w:val="0000FF"/>
          <w:sz w:val="24"/>
        </w:rPr>
        <w:tab/>
      </w:r>
      <w:r>
        <w:rPr>
          <w:rFonts w:ascii="Arial" w:hAnsi="Arial" w:cs="Arial"/>
          <w:b/>
          <w:sz w:val="24"/>
        </w:rPr>
        <w:t>Full delegation of ACR preparation</w:t>
      </w:r>
    </w:p>
    <w:p w14:paraId="1CC095AA"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233A5235" w14:textId="77777777" w:rsidR="00C5536D" w:rsidRDefault="00C5536D" w:rsidP="00C5536D">
      <w:pPr>
        <w:rPr>
          <w:color w:val="808080"/>
        </w:rPr>
      </w:pPr>
      <w:r>
        <w:rPr>
          <w:color w:val="808080"/>
        </w:rPr>
        <w:t>(Replaces S6-210088)</w:t>
      </w:r>
    </w:p>
    <w:p w14:paraId="0F707E9E" w14:textId="77777777" w:rsidR="00C5536D" w:rsidRDefault="00C5536D" w:rsidP="00C5536D">
      <w:pPr>
        <w:rPr>
          <w:rFonts w:ascii="Arial" w:hAnsi="Arial" w:cs="Arial"/>
          <w:b/>
        </w:rPr>
      </w:pPr>
      <w:r>
        <w:rPr>
          <w:rFonts w:ascii="Arial" w:hAnsi="Arial" w:cs="Arial"/>
          <w:b/>
        </w:rPr>
        <w:t xml:space="preserve">Discussion: </w:t>
      </w:r>
    </w:p>
    <w:p w14:paraId="69B63230" w14:textId="77777777" w:rsidR="00C5536D" w:rsidRDefault="00C5536D" w:rsidP="00C5536D">
      <w:r>
        <w:t>The meeting discussed rev. 1 of the document during the closing session.</w:t>
      </w:r>
    </w:p>
    <w:p w14:paraId="0DB03D86" w14:textId="77777777" w:rsidR="00C5536D" w:rsidRDefault="00C5536D" w:rsidP="00C5536D">
      <w:r>
        <w:t>The relation of the present contribution with S6-210310 was discussed.</w:t>
      </w:r>
    </w:p>
    <w:p w14:paraId="3D34E83D" w14:textId="77777777" w:rsidR="00C5536D" w:rsidRDefault="00C5536D" w:rsidP="00C5536D">
      <w:r>
        <w:t>Huawei objected to the proposed contribution.</w:t>
      </w:r>
    </w:p>
    <w:p w14:paraId="31BE4C9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D344A" w14:textId="77777777" w:rsidR="00C5536D" w:rsidRDefault="00C5536D" w:rsidP="00C5536D">
      <w:pPr>
        <w:rPr>
          <w:rFonts w:ascii="Arial" w:hAnsi="Arial" w:cs="Arial"/>
          <w:b/>
          <w:sz w:val="24"/>
        </w:rPr>
      </w:pPr>
      <w:r>
        <w:rPr>
          <w:rFonts w:ascii="Arial" w:hAnsi="Arial" w:cs="Arial"/>
          <w:b/>
          <w:color w:val="0000FF"/>
          <w:sz w:val="24"/>
        </w:rPr>
        <w:t>S6-210138</w:t>
      </w:r>
      <w:r>
        <w:rPr>
          <w:rFonts w:ascii="Arial" w:hAnsi="Arial" w:cs="Arial"/>
          <w:b/>
          <w:color w:val="0000FF"/>
          <w:sz w:val="24"/>
        </w:rPr>
        <w:tab/>
      </w:r>
      <w:r>
        <w:rPr>
          <w:rFonts w:ascii="Arial" w:hAnsi="Arial" w:cs="Arial"/>
          <w:b/>
          <w:sz w:val="24"/>
        </w:rPr>
        <w:t>Clarification on acknowledgement to notification in UPPM event notify operation</w:t>
      </w:r>
    </w:p>
    <w:p w14:paraId="001BE94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49D02B85" w14:textId="77777777" w:rsidR="00C5536D" w:rsidRDefault="00C5536D" w:rsidP="00C5536D">
      <w:pPr>
        <w:rPr>
          <w:rFonts w:ascii="Arial" w:hAnsi="Arial" w:cs="Arial"/>
          <w:b/>
        </w:rPr>
      </w:pPr>
      <w:r>
        <w:rPr>
          <w:rFonts w:ascii="Arial" w:hAnsi="Arial" w:cs="Arial"/>
          <w:b/>
        </w:rPr>
        <w:t xml:space="preserve">Abstract: </w:t>
      </w:r>
    </w:p>
    <w:p w14:paraId="52225D0A" w14:textId="77777777" w:rsidR="00C5536D" w:rsidRDefault="00C5536D" w:rsidP="00C5536D">
      <w:r>
        <w:t>Proposal for Clarification on acknowledgement to notification in UPPM event notify operation</w:t>
      </w:r>
    </w:p>
    <w:p w14:paraId="0B583B0D" w14:textId="77777777" w:rsidR="00C5536D" w:rsidRDefault="00C5536D" w:rsidP="00C5536D">
      <w:pPr>
        <w:rPr>
          <w:rFonts w:ascii="Arial" w:hAnsi="Arial" w:cs="Arial"/>
          <w:b/>
        </w:rPr>
      </w:pPr>
      <w:r>
        <w:rPr>
          <w:rFonts w:ascii="Arial" w:hAnsi="Arial" w:cs="Arial"/>
          <w:b/>
        </w:rPr>
        <w:t xml:space="preserve">Discussion: </w:t>
      </w:r>
    </w:p>
    <w:p w14:paraId="52DE2336" w14:textId="77777777" w:rsidR="00C5536D" w:rsidRDefault="00C5536D" w:rsidP="00C5536D">
      <w:r>
        <w:t>The meeting discussed the document during the ICC#4.</w:t>
      </w:r>
    </w:p>
    <w:p w14:paraId="2EF99F0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S6-210309</w:t>
      </w:r>
      <w:r>
        <w:rPr>
          <w:color w:val="993300"/>
          <w:u w:val="single"/>
        </w:rPr>
        <w:t>.</w:t>
      </w:r>
    </w:p>
    <w:p w14:paraId="39563279" w14:textId="77777777" w:rsidR="00C5536D" w:rsidRDefault="00C5536D" w:rsidP="00C5536D">
      <w:pPr>
        <w:rPr>
          <w:rFonts w:ascii="Arial" w:hAnsi="Arial" w:cs="Arial"/>
          <w:b/>
          <w:sz w:val="24"/>
        </w:rPr>
      </w:pPr>
      <w:r>
        <w:rPr>
          <w:rFonts w:ascii="Arial" w:hAnsi="Arial" w:cs="Arial"/>
          <w:b/>
          <w:color w:val="0000FF"/>
          <w:sz w:val="24"/>
        </w:rPr>
        <w:t>S6-210309</w:t>
      </w:r>
      <w:r>
        <w:rPr>
          <w:rFonts w:ascii="Arial" w:hAnsi="Arial" w:cs="Arial"/>
          <w:b/>
          <w:color w:val="0000FF"/>
          <w:sz w:val="24"/>
        </w:rPr>
        <w:tab/>
      </w:r>
      <w:r>
        <w:rPr>
          <w:rFonts w:ascii="Arial" w:hAnsi="Arial" w:cs="Arial"/>
          <w:b/>
          <w:sz w:val="24"/>
        </w:rPr>
        <w:t>Clarification on acknowledgement to notification in UPPM event notify operation</w:t>
      </w:r>
    </w:p>
    <w:p w14:paraId="3ADB138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01887457" w14:textId="77777777" w:rsidR="00C5536D" w:rsidRDefault="00C5536D" w:rsidP="00C5536D">
      <w:pPr>
        <w:rPr>
          <w:color w:val="808080"/>
        </w:rPr>
      </w:pPr>
      <w:r>
        <w:rPr>
          <w:color w:val="808080"/>
        </w:rPr>
        <w:t>(Replaces S6-210138)</w:t>
      </w:r>
    </w:p>
    <w:p w14:paraId="6AE3E8B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3E71C" w14:textId="77777777" w:rsidR="00C5536D" w:rsidRDefault="00C5536D" w:rsidP="00C5536D">
      <w:pPr>
        <w:rPr>
          <w:rFonts w:ascii="Arial" w:hAnsi="Arial" w:cs="Arial"/>
          <w:b/>
          <w:sz w:val="24"/>
        </w:rPr>
      </w:pPr>
      <w:r>
        <w:rPr>
          <w:rFonts w:ascii="Arial" w:hAnsi="Arial" w:cs="Arial"/>
          <w:b/>
          <w:color w:val="0000FF"/>
          <w:sz w:val="24"/>
        </w:rPr>
        <w:t>S6-210046</w:t>
      </w:r>
      <w:r>
        <w:rPr>
          <w:rFonts w:ascii="Arial" w:hAnsi="Arial" w:cs="Arial"/>
          <w:b/>
          <w:color w:val="0000FF"/>
          <w:sz w:val="24"/>
        </w:rPr>
        <w:tab/>
      </w:r>
      <w:r>
        <w:rPr>
          <w:rFonts w:ascii="Arial" w:hAnsi="Arial" w:cs="Arial"/>
          <w:b/>
          <w:sz w:val="24"/>
        </w:rPr>
        <w:t>Network Capability Exposure information transfer</w:t>
      </w:r>
    </w:p>
    <w:p w14:paraId="47A603C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46EAA9C7" w14:textId="77777777" w:rsidR="00C5536D" w:rsidRDefault="00C5536D" w:rsidP="00C5536D">
      <w:pPr>
        <w:rPr>
          <w:rFonts w:ascii="Arial" w:hAnsi="Arial" w:cs="Arial"/>
          <w:b/>
        </w:rPr>
      </w:pPr>
      <w:r>
        <w:rPr>
          <w:rFonts w:ascii="Arial" w:hAnsi="Arial" w:cs="Arial"/>
          <w:b/>
        </w:rPr>
        <w:t xml:space="preserve">Abstract: </w:t>
      </w:r>
    </w:p>
    <w:p w14:paraId="338006A5" w14:textId="77777777" w:rsidR="00C5536D" w:rsidRDefault="00C5536D" w:rsidP="00C5536D">
      <w:r>
        <w:lastRenderedPageBreak/>
        <w:t>This pCR proposes the Capability exposure information transfer between Edge Enabler Servers to reduce time required to provide capability exposure service to the target EAS (e.g. time required to consume 3GPP Core Network capabilities).</w:t>
      </w:r>
    </w:p>
    <w:p w14:paraId="518BA92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S6-210224</w:t>
      </w:r>
      <w:r>
        <w:rPr>
          <w:color w:val="993300"/>
          <w:u w:val="single"/>
        </w:rPr>
        <w:t>.</w:t>
      </w:r>
    </w:p>
    <w:p w14:paraId="75E431E0" w14:textId="77777777" w:rsidR="00C5536D" w:rsidRDefault="00C5536D" w:rsidP="00C5536D">
      <w:pPr>
        <w:rPr>
          <w:rFonts w:ascii="Arial" w:hAnsi="Arial" w:cs="Arial"/>
          <w:b/>
          <w:sz w:val="24"/>
        </w:rPr>
      </w:pPr>
      <w:r>
        <w:rPr>
          <w:rFonts w:ascii="Arial" w:hAnsi="Arial" w:cs="Arial"/>
          <w:b/>
          <w:color w:val="0000FF"/>
          <w:sz w:val="24"/>
        </w:rPr>
        <w:t>S6-210224</w:t>
      </w:r>
      <w:r>
        <w:rPr>
          <w:rFonts w:ascii="Arial" w:hAnsi="Arial" w:cs="Arial"/>
          <w:b/>
          <w:color w:val="0000FF"/>
          <w:sz w:val="24"/>
        </w:rPr>
        <w:tab/>
      </w:r>
      <w:r>
        <w:rPr>
          <w:rFonts w:ascii="Arial" w:hAnsi="Arial" w:cs="Arial"/>
          <w:b/>
          <w:sz w:val="24"/>
        </w:rPr>
        <w:t>Network Capability Exposure information transfer</w:t>
      </w:r>
    </w:p>
    <w:p w14:paraId="4E5A44E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81131CB" w14:textId="77777777" w:rsidR="00C5536D" w:rsidRDefault="00C5536D" w:rsidP="00C5536D">
      <w:pPr>
        <w:rPr>
          <w:color w:val="808080"/>
        </w:rPr>
      </w:pPr>
      <w:r>
        <w:rPr>
          <w:color w:val="808080"/>
        </w:rPr>
        <w:t>(Replaces S6-210046)</w:t>
      </w:r>
    </w:p>
    <w:p w14:paraId="46B03294" w14:textId="77777777" w:rsidR="00C5536D" w:rsidRDefault="00C5536D" w:rsidP="00C5536D">
      <w:pPr>
        <w:rPr>
          <w:rFonts w:ascii="Arial" w:hAnsi="Arial" w:cs="Arial"/>
          <w:b/>
        </w:rPr>
      </w:pPr>
      <w:r>
        <w:rPr>
          <w:rFonts w:ascii="Arial" w:hAnsi="Arial" w:cs="Arial"/>
          <w:b/>
        </w:rPr>
        <w:t xml:space="preserve">Discussion: </w:t>
      </w:r>
    </w:p>
    <w:p w14:paraId="70913F17" w14:textId="77777777" w:rsidR="00C5536D" w:rsidRDefault="00C5536D" w:rsidP="00C5536D">
      <w:r>
        <w:t>The meeting discussed rev. 1 of the document during the closing session.</w:t>
      </w:r>
    </w:p>
    <w:p w14:paraId="0F2E41B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S6-210340</w:t>
      </w:r>
      <w:r>
        <w:rPr>
          <w:color w:val="993300"/>
          <w:u w:val="single"/>
        </w:rPr>
        <w:t>.</w:t>
      </w:r>
    </w:p>
    <w:p w14:paraId="7C9B630A" w14:textId="77777777" w:rsidR="00C5536D" w:rsidRDefault="00C5536D" w:rsidP="00C5536D">
      <w:pPr>
        <w:rPr>
          <w:rFonts w:ascii="Arial" w:hAnsi="Arial" w:cs="Arial"/>
          <w:b/>
          <w:sz w:val="24"/>
        </w:rPr>
      </w:pPr>
      <w:r>
        <w:rPr>
          <w:rFonts w:ascii="Arial" w:hAnsi="Arial" w:cs="Arial"/>
          <w:b/>
          <w:color w:val="0000FF"/>
          <w:sz w:val="24"/>
        </w:rPr>
        <w:t>S6-210340</w:t>
      </w:r>
      <w:r>
        <w:rPr>
          <w:rFonts w:ascii="Arial" w:hAnsi="Arial" w:cs="Arial"/>
          <w:b/>
          <w:color w:val="0000FF"/>
          <w:sz w:val="24"/>
        </w:rPr>
        <w:tab/>
      </w:r>
      <w:r>
        <w:rPr>
          <w:rFonts w:ascii="Arial" w:hAnsi="Arial" w:cs="Arial"/>
          <w:b/>
          <w:sz w:val="24"/>
        </w:rPr>
        <w:t>Network Capability Exposure information transfer</w:t>
      </w:r>
    </w:p>
    <w:p w14:paraId="70336FD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00576D98" w14:textId="77777777" w:rsidR="00C5536D" w:rsidRDefault="00C5536D" w:rsidP="00C5536D">
      <w:pPr>
        <w:rPr>
          <w:color w:val="808080"/>
        </w:rPr>
      </w:pPr>
      <w:r>
        <w:rPr>
          <w:color w:val="808080"/>
        </w:rPr>
        <w:t>(Replaces S6-210224)</w:t>
      </w:r>
    </w:p>
    <w:p w14:paraId="351420E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E4E93" w14:textId="77777777" w:rsidR="00C5536D" w:rsidRDefault="00C5536D" w:rsidP="00C5536D">
      <w:pPr>
        <w:rPr>
          <w:rFonts w:ascii="Arial" w:hAnsi="Arial" w:cs="Arial"/>
          <w:b/>
          <w:sz w:val="24"/>
        </w:rPr>
      </w:pPr>
      <w:r>
        <w:rPr>
          <w:rFonts w:ascii="Arial" w:hAnsi="Arial" w:cs="Arial"/>
          <w:b/>
          <w:color w:val="0000FF"/>
          <w:sz w:val="24"/>
        </w:rPr>
        <w:t>S6-210169</w:t>
      </w:r>
      <w:r>
        <w:rPr>
          <w:rFonts w:ascii="Arial" w:hAnsi="Arial" w:cs="Arial"/>
          <w:b/>
          <w:color w:val="0000FF"/>
          <w:sz w:val="24"/>
        </w:rPr>
        <w:tab/>
      </w:r>
      <w:r>
        <w:rPr>
          <w:rFonts w:ascii="Arial" w:hAnsi="Arial" w:cs="Arial"/>
          <w:b/>
          <w:sz w:val="24"/>
        </w:rPr>
        <w:t>EEC context</w:t>
      </w:r>
    </w:p>
    <w:p w14:paraId="515948C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6949B8EE" w14:textId="77777777" w:rsidR="00C5536D" w:rsidRDefault="00C5536D" w:rsidP="00C5536D">
      <w:pPr>
        <w:rPr>
          <w:rFonts w:ascii="Arial" w:hAnsi="Arial" w:cs="Arial"/>
          <w:b/>
        </w:rPr>
      </w:pPr>
      <w:r>
        <w:rPr>
          <w:rFonts w:ascii="Arial" w:hAnsi="Arial" w:cs="Arial"/>
          <w:b/>
        </w:rPr>
        <w:t xml:space="preserve">Abstract: </w:t>
      </w:r>
    </w:p>
    <w:p w14:paraId="4C487CF8" w14:textId="77777777" w:rsidR="00C5536D" w:rsidRDefault="00C5536D" w:rsidP="00C5536D">
      <w:r>
        <w:t>This contribution describes:</w:t>
      </w:r>
    </w:p>
    <w:p w14:paraId="13EF0F43" w14:textId="77777777" w:rsidR="00C5536D" w:rsidRDefault="00C5536D" w:rsidP="00C5536D">
      <w:r>
        <w:t xml:space="preserve"> - The retrieval and relocation procedures for the EEC context</w:t>
      </w:r>
    </w:p>
    <w:p w14:paraId="552936A9" w14:textId="77777777" w:rsidR="00C5536D" w:rsidRDefault="00C5536D" w:rsidP="00C5536D">
      <w:r>
        <w:t xml:space="preserve"> - What “context component tokens” are and their role in EEC context operations. </w:t>
      </w:r>
    </w:p>
    <w:p w14:paraId="2922C983" w14:textId="77777777" w:rsidR="00C5536D" w:rsidRDefault="00C5536D" w:rsidP="00C5536D">
      <w:r>
        <w:t xml:space="preserve"> - What is contained in the EEC context. It is clarified that the information may be structured in several sets of IEs termed “components”.</w:t>
      </w:r>
    </w:p>
    <w:p w14:paraId="36997172" w14:textId="77777777" w:rsidR="00C5536D" w:rsidRDefault="00C5536D" w:rsidP="00C5536D">
      <w:pPr>
        <w:rPr>
          <w:rFonts w:ascii="Arial" w:hAnsi="Arial" w:cs="Arial"/>
          <w:b/>
        </w:rPr>
      </w:pPr>
      <w:r>
        <w:rPr>
          <w:rFonts w:ascii="Arial" w:hAnsi="Arial" w:cs="Arial"/>
          <w:b/>
        </w:rPr>
        <w:t xml:space="preserve">Discussion: </w:t>
      </w:r>
    </w:p>
    <w:p w14:paraId="37A1E780" w14:textId="77777777" w:rsidR="00C5536D" w:rsidRDefault="00C5536D" w:rsidP="00C5536D">
      <w:r>
        <w:t>Changes to the initial contribution were presented in informal rev R1 during ICC#8.</w:t>
      </w:r>
    </w:p>
    <w:p w14:paraId="593ADF1B" w14:textId="77777777" w:rsidR="00C5536D" w:rsidRDefault="00C5536D" w:rsidP="00C5536D">
      <w:r>
        <w:t>It seemed further offline discussion is required to fully understand presented concept.</w:t>
      </w:r>
    </w:p>
    <w:p w14:paraId="428E053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S6-210235</w:t>
      </w:r>
      <w:r>
        <w:rPr>
          <w:color w:val="993300"/>
          <w:u w:val="single"/>
        </w:rPr>
        <w:t>.</w:t>
      </w:r>
    </w:p>
    <w:p w14:paraId="5D6A28B4" w14:textId="77777777" w:rsidR="00C5536D" w:rsidRDefault="00C5536D" w:rsidP="00C5536D">
      <w:pPr>
        <w:rPr>
          <w:rFonts w:ascii="Arial" w:hAnsi="Arial" w:cs="Arial"/>
          <w:b/>
          <w:sz w:val="24"/>
        </w:rPr>
      </w:pPr>
      <w:r>
        <w:rPr>
          <w:rFonts w:ascii="Arial" w:hAnsi="Arial" w:cs="Arial"/>
          <w:b/>
          <w:color w:val="0000FF"/>
          <w:sz w:val="24"/>
        </w:rPr>
        <w:t>S6-210235</w:t>
      </w:r>
      <w:r>
        <w:rPr>
          <w:rFonts w:ascii="Arial" w:hAnsi="Arial" w:cs="Arial"/>
          <w:b/>
          <w:color w:val="0000FF"/>
          <w:sz w:val="24"/>
        </w:rPr>
        <w:tab/>
      </w:r>
      <w:r>
        <w:rPr>
          <w:rFonts w:ascii="Arial" w:hAnsi="Arial" w:cs="Arial"/>
          <w:b/>
          <w:sz w:val="24"/>
        </w:rPr>
        <w:t>EEC context</w:t>
      </w:r>
    </w:p>
    <w:p w14:paraId="4CA85D8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7219D418" w14:textId="77777777" w:rsidR="00C5536D" w:rsidRDefault="00C5536D" w:rsidP="00C5536D">
      <w:pPr>
        <w:rPr>
          <w:color w:val="808080"/>
        </w:rPr>
      </w:pPr>
      <w:r>
        <w:rPr>
          <w:color w:val="808080"/>
        </w:rPr>
        <w:t>(Replaces S6-210169)</w:t>
      </w:r>
    </w:p>
    <w:p w14:paraId="63EA8FCF" w14:textId="77777777" w:rsidR="00C5536D" w:rsidRDefault="00C5536D" w:rsidP="00C5536D">
      <w:pPr>
        <w:rPr>
          <w:rFonts w:ascii="Arial" w:hAnsi="Arial" w:cs="Arial"/>
          <w:b/>
        </w:rPr>
      </w:pPr>
      <w:r>
        <w:rPr>
          <w:rFonts w:ascii="Arial" w:hAnsi="Arial" w:cs="Arial"/>
          <w:b/>
        </w:rPr>
        <w:t xml:space="preserve">Discussion: </w:t>
      </w:r>
    </w:p>
    <w:p w14:paraId="389BD20A" w14:textId="77777777" w:rsidR="00C5536D" w:rsidRDefault="00C5536D" w:rsidP="00C5536D">
      <w:r>
        <w:t>The meeting discussed rev. 1 of the document during the closing session.</w:t>
      </w:r>
    </w:p>
    <w:p w14:paraId="4CD59B4E" w14:textId="77777777" w:rsidR="00C5536D" w:rsidRDefault="00C5536D" w:rsidP="00C5536D">
      <w:r>
        <w:lastRenderedPageBreak/>
        <w:t>Ericsson raised some concerns with the proposal.</w:t>
      </w:r>
    </w:p>
    <w:p w14:paraId="39B3D8BA" w14:textId="77777777" w:rsidR="00C5536D" w:rsidRDefault="00C5536D" w:rsidP="00C5536D">
      <w:r>
        <w:t>Convida proposed introducing following editor's notes</w:t>
      </w:r>
    </w:p>
    <w:p w14:paraId="438E25CC" w14:textId="77777777" w:rsidR="00C5536D" w:rsidRDefault="00C5536D" w:rsidP="00C5536D">
      <w:r>
        <w:t>in clauses:</w:t>
      </w:r>
    </w:p>
    <w:p w14:paraId="3F4CCEDD" w14:textId="77777777" w:rsidR="00C5536D" w:rsidRDefault="00C5536D" w:rsidP="00C5536D">
      <w:r>
        <w:t>8.8.3.z</w:t>
      </w:r>
    </w:p>
    <w:p w14:paraId="00A8C044" w14:textId="77777777" w:rsidR="00C5536D" w:rsidRDefault="00C5536D" w:rsidP="00C5536D">
      <w:r>
        <w:t>EN How this procedure is used for ACR is FFS</w:t>
      </w:r>
    </w:p>
    <w:p w14:paraId="64E4AB38" w14:textId="77777777" w:rsidR="00C5536D" w:rsidRDefault="00C5536D" w:rsidP="00C5536D">
      <w:r>
        <w:t>and 8.2.B</w:t>
      </w:r>
    </w:p>
    <w:p w14:paraId="33897E3A" w14:textId="77777777" w:rsidR="00C5536D" w:rsidRDefault="00C5536D" w:rsidP="00C5536D">
      <w:r>
        <w:t>EN Whether the EAAS session context is defined per AS or EEC is FFS</w:t>
      </w:r>
    </w:p>
    <w:p w14:paraId="3CBC582E" w14:textId="77777777" w:rsidR="00C5536D" w:rsidRDefault="00C5536D" w:rsidP="00C5536D">
      <w:proofErr w:type="gramStart"/>
      <w:r>
        <w:t>Finally</w:t>
      </w:r>
      <w:proofErr w:type="gramEnd"/>
      <w:r>
        <w:t xml:space="preserve"> it was agreed to only include the changes in the following clauses:</w:t>
      </w:r>
    </w:p>
    <w:p w14:paraId="208F9FC6" w14:textId="77777777" w:rsidR="00C5536D" w:rsidRDefault="00C5536D" w:rsidP="00C5536D">
      <w:r>
        <w:t xml:space="preserve"> - 6.4.10</w:t>
      </w:r>
    </w:p>
    <w:p w14:paraId="40F13836" w14:textId="77777777" w:rsidR="00C5536D" w:rsidRDefault="00C5536D" w:rsidP="00C5536D">
      <w:r>
        <w:t xml:space="preserve"> - 8.4.2.2.1 and </w:t>
      </w:r>
    </w:p>
    <w:p w14:paraId="01063BD3" w14:textId="77777777" w:rsidR="00C5536D" w:rsidRDefault="00C5536D" w:rsidP="00C5536D">
      <w:r>
        <w:t xml:space="preserve"> - 8.4.2.2.2</w:t>
      </w:r>
    </w:p>
    <w:p w14:paraId="6731B6B6" w14:textId="77777777" w:rsidR="00C5536D" w:rsidRDefault="00C5536D" w:rsidP="00C5536D">
      <w:r>
        <w:t>The revised contribution was pre-approved.</w:t>
      </w:r>
    </w:p>
    <w:p w14:paraId="793B52A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S6-210341</w:t>
      </w:r>
      <w:r>
        <w:rPr>
          <w:color w:val="993300"/>
          <w:u w:val="single"/>
        </w:rPr>
        <w:t>.</w:t>
      </w:r>
    </w:p>
    <w:p w14:paraId="73DE1971" w14:textId="77777777" w:rsidR="00C5536D" w:rsidRDefault="00C5536D" w:rsidP="00C5536D">
      <w:pPr>
        <w:rPr>
          <w:rFonts w:ascii="Arial" w:hAnsi="Arial" w:cs="Arial"/>
          <w:b/>
          <w:sz w:val="24"/>
        </w:rPr>
      </w:pPr>
      <w:r>
        <w:rPr>
          <w:rFonts w:ascii="Arial" w:hAnsi="Arial" w:cs="Arial"/>
          <w:b/>
          <w:color w:val="0000FF"/>
          <w:sz w:val="24"/>
        </w:rPr>
        <w:t>S6-210341</w:t>
      </w:r>
      <w:r>
        <w:rPr>
          <w:rFonts w:ascii="Arial" w:hAnsi="Arial" w:cs="Arial"/>
          <w:b/>
          <w:color w:val="0000FF"/>
          <w:sz w:val="24"/>
        </w:rPr>
        <w:tab/>
      </w:r>
      <w:r>
        <w:rPr>
          <w:rFonts w:ascii="Arial" w:hAnsi="Arial" w:cs="Arial"/>
          <w:b/>
          <w:sz w:val="24"/>
        </w:rPr>
        <w:t>EEC context</w:t>
      </w:r>
    </w:p>
    <w:p w14:paraId="2A83095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000A7A92" w14:textId="77777777" w:rsidR="00C5536D" w:rsidRDefault="00C5536D" w:rsidP="00C5536D">
      <w:pPr>
        <w:rPr>
          <w:color w:val="808080"/>
        </w:rPr>
      </w:pPr>
      <w:r>
        <w:rPr>
          <w:color w:val="808080"/>
        </w:rPr>
        <w:t>(Replaces S6-210235)</w:t>
      </w:r>
    </w:p>
    <w:p w14:paraId="2D0CE15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DD08C" w14:textId="77777777" w:rsidR="00C5536D" w:rsidRDefault="00C5536D" w:rsidP="00C5536D">
      <w:pPr>
        <w:rPr>
          <w:rFonts w:ascii="Arial" w:hAnsi="Arial" w:cs="Arial"/>
          <w:b/>
          <w:sz w:val="24"/>
        </w:rPr>
      </w:pPr>
      <w:r>
        <w:rPr>
          <w:rFonts w:ascii="Arial" w:hAnsi="Arial" w:cs="Arial"/>
          <w:b/>
          <w:color w:val="0000FF"/>
          <w:sz w:val="24"/>
        </w:rPr>
        <w:t>S6-210170</w:t>
      </w:r>
      <w:r>
        <w:rPr>
          <w:rFonts w:ascii="Arial" w:hAnsi="Arial" w:cs="Arial"/>
          <w:b/>
          <w:color w:val="0000FF"/>
          <w:sz w:val="24"/>
        </w:rPr>
        <w:tab/>
      </w:r>
      <w:r>
        <w:rPr>
          <w:rFonts w:ascii="Arial" w:hAnsi="Arial" w:cs="Arial"/>
          <w:b/>
          <w:sz w:val="24"/>
        </w:rPr>
        <w:t>EEC context relocation in ACR</w:t>
      </w:r>
    </w:p>
    <w:p w14:paraId="12A681B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18CA66A7" w14:textId="77777777" w:rsidR="00C5536D" w:rsidRDefault="00C5536D" w:rsidP="00C5536D">
      <w:pPr>
        <w:rPr>
          <w:rFonts w:ascii="Arial" w:hAnsi="Arial" w:cs="Arial"/>
          <w:b/>
        </w:rPr>
      </w:pPr>
      <w:r>
        <w:rPr>
          <w:rFonts w:ascii="Arial" w:hAnsi="Arial" w:cs="Arial"/>
          <w:b/>
        </w:rPr>
        <w:t xml:space="preserve">Abstract: </w:t>
      </w:r>
    </w:p>
    <w:p w14:paraId="27D0D81B" w14:textId="77777777" w:rsidR="00C5536D" w:rsidRDefault="00C5536D" w:rsidP="00C5536D">
      <w:r>
        <w:t>This contribution describes how the EEC context relocation is used for several ACR scenarios.</w:t>
      </w:r>
    </w:p>
    <w:p w14:paraId="11FF499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S6-210236</w:t>
      </w:r>
      <w:r>
        <w:rPr>
          <w:color w:val="993300"/>
          <w:u w:val="single"/>
        </w:rPr>
        <w:t>.</w:t>
      </w:r>
    </w:p>
    <w:p w14:paraId="09B61DA4" w14:textId="77777777" w:rsidR="00C5536D" w:rsidRDefault="00C5536D" w:rsidP="00C5536D">
      <w:pPr>
        <w:rPr>
          <w:rFonts w:ascii="Arial" w:hAnsi="Arial" w:cs="Arial"/>
          <w:b/>
          <w:sz w:val="24"/>
        </w:rPr>
      </w:pPr>
      <w:r>
        <w:rPr>
          <w:rFonts w:ascii="Arial" w:hAnsi="Arial" w:cs="Arial"/>
          <w:b/>
          <w:color w:val="0000FF"/>
          <w:sz w:val="24"/>
        </w:rPr>
        <w:t>S6-210236</w:t>
      </w:r>
      <w:r>
        <w:rPr>
          <w:rFonts w:ascii="Arial" w:hAnsi="Arial" w:cs="Arial"/>
          <w:b/>
          <w:color w:val="0000FF"/>
          <w:sz w:val="24"/>
        </w:rPr>
        <w:tab/>
      </w:r>
      <w:r>
        <w:rPr>
          <w:rFonts w:ascii="Arial" w:hAnsi="Arial" w:cs="Arial"/>
          <w:b/>
          <w:sz w:val="24"/>
        </w:rPr>
        <w:t>EEC context relocation in ACR</w:t>
      </w:r>
    </w:p>
    <w:p w14:paraId="2A9BC78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3541C980" w14:textId="77777777" w:rsidR="00C5536D" w:rsidRDefault="00C5536D" w:rsidP="00C5536D">
      <w:pPr>
        <w:rPr>
          <w:color w:val="808080"/>
        </w:rPr>
      </w:pPr>
      <w:r>
        <w:rPr>
          <w:color w:val="808080"/>
        </w:rPr>
        <w:t>(Replaces S6-210170)</w:t>
      </w:r>
    </w:p>
    <w:p w14:paraId="37DC165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184C3" w14:textId="77777777" w:rsidR="00C5536D" w:rsidRDefault="00C5536D" w:rsidP="00C5536D">
      <w:pPr>
        <w:rPr>
          <w:rFonts w:ascii="Arial" w:hAnsi="Arial" w:cs="Arial"/>
          <w:b/>
          <w:sz w:val="24"/>
        </w:rPr>
      </w:pPr>
      <w:r>
        <w:rPr>
          <w:rFonts w:ascii="Arial" w:hAnsi="Arial" w:cs="Arial"/>
          <w:b/>
          <w:color w:val="0000FF"/>
          <w:sz w:val="24"/>
        </w:rPr>
        <w:t>S6-210179</w:t>
      </w:r>
      <w:r>
        <w:rPr>
          <w:rFonts w:ascii="Arial" w:hAnsi="Arial" w:cs="Arial"/>
          <w:b/>
          <w:color w:val="0000FF"/>
          <w:sz w:val="24"/>
        </w:rPr>
        <w:tab/>
      </w:r>
      <w:r>
        <w:rPr>
          <w:rFonts w:ascii="Arial" w:hAnsi="Arial" w:cs="Arial"/>
          <w:b/>
          <w:sz w:val="24"/>
        </w:rPr>
        <w:t>EAS discovery ACR indicator</w:t>
      </w:r>
    </w:p>
    <w:p w14:paraId="7F5EE40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76600EA1" w14:textId="77777777" w:rsidR="00C5536D" w:rsidRDefault="00C5536D" w:rsidP="00C5536D">
      <w:pPr>
        <w:rPr>
          <w:rFonts w:ascii="Arial" w:hAnsi="Arial" w:cs="Arial"/>
          <w:b/>
        </w:rPr>
      </w:pPr>
      <w:r>
        <w:rPr>
          <w:rFonts w:ascii="Arial" w:hAnsi="Arial" w:cs="Arial"/>
          <w:b/>
        </w:rPr>
        <w:t xml:space="preserve">Abstract: </w:t>
      </w:r>
    </w:p>
    <w:p w14:paraId="5E1E2801" w14:textId="77777777" w:rsidR="00C5536D" w:rsidRDefault="00C5536D" w:rsidP="00C5536D">
      <w:r>
        <w:lastRenderedPageBreak/>
        <w:t>To provide EES with the capability of knowing whether a discovery request is part of an Application Context Relocation procedure and to receive the context component tokens for EEC context relocation.</w:t>
      </w:r>
    </w:p>
    <w:p w14:paraId="45F18F6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S6-210237</w:t>
      </w:r>
      <w:r>
        <w:rPr>
          <w:color w:val="993300"/>
          <w:u w:val="single"/>
        </w:rPr>
        <w:t>.</w:t>
      </w:r>
    </w:p>
    <w:p w14:paraId="5F16F825" w14:textId="77777777" w:rsidR="00C5536D" w:rsidRDefault="00C5536D" w:rsidP="00C5536D">
      <w:pPr>
        <w:rPr>
          <w:rFonts w:ascii="Arial" w:hAnsi="Arial" w:cs="Arial"/>
          <w:b/>
          <w:sz w:val="24"/>
        </w:rPr>
      </w:pPr>
      <w:r>
        <w:rPr>
          <w:rFonts w:ascii="Arial" w:hAnsi="Arial" w:cs="Arial"/>
          <w:b/>
          <w:color w:val="0000FF"/>
          <w:sz w:val="24"/>
        </w:rPr>
        <w:t>S6-210237</w:t>
      </w:r>
      <w:r>
        <w:rPr>
          <w:rFonts w:ascii="Arial" w:hAnsi="Arial" w:cs="Arial"/>
          <w:b/>
          <w:color w:val="0000FF"/>
          <w:sz w:val="24"/>
        </w:rPr>
        <w:tab/>
      </w:r>
      <w:r>
        <w:rPr>
          <w:rFonts w:ascii="Arial" w:hAnsi="Arial" w:cs="Arial"/>
          <w:b/>
          <w:sz w:val="24"/>
        </w:rPr>
        <w:t>EAS discovery ACR indicator</w:t>
      </w:r>
    </w:p>
    <w:p w14:paraId="0F3A973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Convida Wireless LLC</w:t>
      </w:r>
    </w:p>
    <w:p w14:paraId="55C79815" w14:textId="77777777" w:rsidR="00C5536D" w:rsidRDefault="00C5536D" w:rsidP="00C5536D">
      <w:pPr>
        <w:rPr>
          <w:color w:val="808080"/>
        </w:rPr>
      </w:pPr>
      <w:r>
        <w:rPr>
          <w:color w:val="808080"/>
        </w:rPr>
        <w:t>(Replaces S6-210179)</w:t>
      </w:r>
    </w:p>
    <w:p w14:paraId="65223093" w14:textId="77777777" w:rsidR="00C5536D" w:rsidRDefault="00C5536D" w:rsidP="00C5536D">
      <w:pPr>
        <w:rPr>
          <w:rFonts w:ascii="Arial" w:hAnsi="Arial" w:cs="Arial"/>
          <w:b/>
        </w:rPr>
      </w:pPr>
      <w:r>
        <w:rPr>
          <w:rFonts w:ascii="Arial" w:hAnsi="Arial" w:cs="Arial"/>
          <w:b/>
        </w:rPr>
        <w:t xml:space="preserve">Discussion: </w:t>
      </w:r>
    </w:p>
    <w:p w14:paraId="6BAE5429" w14:textId="77777777" w:rsidR="00C5536D" w:rsidRDefault="00C5536D" w:rsidP="00C5536D">
      <w:r>
        <w:t>The meeting discussed rev. 1 of the document during the closing session.</w:t>
      </w:r>
    </w:p>
    <w:p w14:paraId="19DFA427" w14:textId="77777777" w:rsidR="00C5536D" w:rsidRDefault="00C5536D" w:rsidP="00C5536D">
      <w:r>
        <w:t>Ericsson objected to the proposal.</w:t>
      </w:r>
    </w:p>
    <w:p w14:paraId="33A93E5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CA5996" w14:textId="77777777" w:rsidR="00C5536D" w:rsidRDefault="00C5536D" w:rsidP="00C5536D">
      <w:pPr>
        <w:rPr>
          <w:rFonts w:ascii="Arial" w:hAnsi="Arial" w:cs="Arial"/>
          <w:b/>
          <w:sz w:val="24"/>
        </w:rPr>
      </w:pPr>
      <w:r>
        <w:rPr>
          <w:rFonts w:ascii="Arial" w:hAnsi="Arial" w:cs="Arial"/>
          <w:b/>
          <w:color w:val="0000FF"/>
          <w:sz w:val="24"/>
        </w:rPr>
        <w:t>S6-210054</w:t>
      </w:r>
      <w:r>
        <w:rPr>
          <w:rFonts w:ascii="Arial" w:hAnsi="Arial" w:cs="Arial"/>
          <w:b/>
          <w:color w:val="0000FF"/>
          <w:sz w:val="24"/>
        </w:rPr>
        <w:tab/>
      </w:r>
      <w:r>
        <w:rPr>
          <w:rFonts w:ascii="Arial" w:hAnsi="Arial" w:cs="Arial"/>
          <w:b/>
          <w:sz w:val="24"/>
        </w:rPr>
        <w:t>Update to general section of service continuity</w:t>
      </w:r>
    </w:p>
    <w:p w14:paraId="33DBCD9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126B3509" w14:textId="77777777" w:rsidR="00C5536D" w:rsidRDefault="00C5536D" w:rsidP="00C5536D">
      <w:pPr>
        <w:rPr>
          <w:rFonts w:ascii="Arial" w:hAnsi="Arial" w:cs="Arial"/>
          <w:b/>
        </w:rPr>
      </w:pPr>
      <w:r>
        <w:rPr>
          <w:rFonts w:ascii="Arial" w:hAnsi="Arial" w:cs="Arial"/>
          <w:b/>
        </w:rPr>
        <w:t xml:space="preserve">Abstract: </w:t>
      </w:r>
    </w:p>
    <w:p w14:paraId="35DE5491" w14:textId="77777777" w:rsidR="00C5536D" w:rsidRDefault="00C5536D" w:rsidP="00C5536D">
      <w:r>
        <w:t>This pCR provides updates to the clause 8.8.1 general section of service continuity.</w:t>
      </w:r>
    </w:p>
    <w:p w14:paraId="2D5EFE4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S6-210231</w:t>
      </w:r>
      <w:r>
        <w:rPr>
          <w:color w:val="993300"/>
          <w:u w:val="single"/>
        </w:rPr>
        <w:t>.</w:t>
      </w:r>
    </w:p>
    <w:p w14:paraId="304E3EE4" w14:textId="77777777" w:rsidR="00C5536D" w:rsidRDefault="00C5536D" w:rsidP="00C5536D">
      <w:pPr>
        <w:rPr>
          <w:rFonts w:ascii="Arial" w:hAnsi="Arial" w:cs="Arial"/>
          <w:b/>
          <w:sz w:val="24"/>
        </w:rPr>
      </w:pPr>
      <w:r>
        <w:rPr>
          <w:rFonts w:ascii="Arial" w:hAnsi="Arial" w:cs="Arial"/>
          <w:b/>
          <w:color w:val="0000FF"/>
          <w:sz w:val="24"/>
        </w:rPr>
        <w:t>S6-210231</w:t>
      </w:r>
      <w:r>
        <w:rPr>
          <w:rFonts w:ascii="Arial" w:hAnsi="Arial" w:cs="Arial"/>
          <w:b/>
          <w:color w:val="0000FF"/>
          <w:sz w:val="24"/>
        </w:rPr>
        <w:tab/>
      </w:r>
      <w:r>
        <w:rPr>
          <w:rFonts w:ascii="Arial" w:hAnsi="Arial" w:cs="Arial"/>
          <w:b/>
          <w:sz w:val="24"/>
        </w:rPr>
        <w:t>Update to general section of service continuity</w:t>
      </w:r>
    </w:p>
    <w:p w14:paraId="44CF7AC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6A62F35" w14:textId="77777777" w:rsidR="00C5536D" w:rsidRDefault="00C5536D" w:rsidP="00C5536D">
      <w:pPr>
        <w:rPr>
          <w:color w:val="808080"/>
        </w:rPr>
      </w:pPr>
      <w:r>
        <w:rPr>
          <w:color w:val="808080"/>
        </w:rPr>
        <w:t>(Replaces S6-210054)</w:t>
      </w:r>
    </w:p>
    <w:p w14:paraId="106DFB5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F1DF4" w14:textId="77777777" w:rsidR="00C5536D" w:rsidRDefault="00C5536D" w:rsidP="00C5536D">
      <w:pPr>
        <w:rPr>
          <w:rFonts w:ascii="Arial" w:hAnsi="Arial" w:cs="Arial"/>
          <w:b/>
          <w:sz w:val="24"/>
        </w:rPr>
      </w:pPr>
      <w:r>
        <w:rPr>
          <w:rFonts w:ascii="Arial" w:hAnsi="Arial" w:cs="Arial"/>
          <w:b/>
          <w:color w:val="0000FF"/>
          <w:sz w:val="24"/>
        </w:rPr>
        <w:t>S6-210090</w:t>
      </w:r>
      <w:r>
        <w:rPr>
          <w:rFonts w:ascii="Arial" w:hAnsi="Arial" w:cs="Arial"/>
          <w:b/>
          <w:color w:val="0000FF"/>
          <w:sz w:val="24"/>
        </w:rPr>
        <w:tab/>
      </w:r>
      <w:r>
        <w:rPr>
          <w:rFonts w:ascii="Arial" w:hAnsi="Arial" w:cs="Arial"/>
          <w:b/>
          <w:sz w:val="24"/>
        </w:rPr>
        <w:t>Service continuity clean-up</w:t>
      </w:r>
    </w:p>
    <w:p w14:paraId="043CF715"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31DF8126" w14:textId="77777777" w:rsidR="00C5536D" w:rsidRDefault="00C5536D" w:rsidP="00C5536D">
      <w:pPr>
        <w:rPr>
          <w:rFonts w:ascii="Arial" w:hAnsi="Arial" w:cs="Arial"/>
          <w:b/>
        </w:rPr>
      </w:pPr>
      <w:r>
        <w:rPr>
          <w:rFonts w:ascii="Arial" w:hAnsi="Arial" w:cs="Arial"/>
          <w:b/>
        </w:rPr>
        <w:t xml:space="preserve">Abstract: </w:t>
      </w:r>
    </w:p>
    <w:p w14:paraId="666A6233" w14:textId="77777777" w:rsidR="00C5536D" w:rsidRDefault="00C5536D" w:rsidP="00C5536D">
      <w:r>
        <w:t>This contribution proposes a clean-up for the service continuity scenarios.</w:t>
      </w:r>
    </w:p>
    <w:p w14:paraId="1A461EB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S6-210246</w:t>
      </w:r>
      <w:r>
        <w:rPr>
          <w:color w:val="993300"/>
          <w:u w:val="single"/>
        </w:rPr>
        <w:t>.</w:t>
      </w:r>
    </w:p>
    <w:p w14:paraId="0F15F4D5" w14:textId="77777777" w:rsidR="00C5536D" w:rsidRDefault="00C5536D" w:rsidP="00C5536D">
      <w:pPr>
        <w:rPr>
          <w:rFonts w:ascii="Arial" w:hAnsi="Arial" w:cs="Arial"/>
          <w:b/>
          <w:sz w:val="24"/>
        </w:rPr>
      </w:pPr>
      <w:r>
        <w:rPr>
          <w:rFonts w:ascii="Arial" w:hAnsi="Arial" w:cs="Arial"/>
          <w:b/>
          <w:color w:val="0000FF"/>
          <w:sz w:val="24"/>
        </w:rPr>
        <w:t>S6-210246</w:t>
      </w:r>
      <w:r>
        <w:rPr>
          <w:rFonts w:ascii="Arial" w:hAnsi="Arial" w:cs="Arial"/>
          <w:b/>
          <w:color w:val="0000FF"/>
          <w:sz w:val="24"/>
        </w:rPr>
        <w:tab/>
      </w:r>
      <w:r>
        <w:rPr>
          <w:rFonts w:ascii="Arial" w:hAnsi="Arial" w:cs="Arial"/>
          <w:b/>
          <w:sz w:val="24"/>
        </w:rPr>
        <w:t>Service continuity clean-up</w:t>
      </w:r>
    </w:p>
    <w:p w14:paraId="585E3D62"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3265C6AC" w14:textId="77777777" w:rsidR="00C5536D" w:rsidRDefault="00C5536D" w:rsidP="00C5536D">
      <w:pPr>
        <w:rPr>
          <w:color w:val="808080"/>
        </w:rPr>
      </w:pPr>
      <w:r>
        <w:rPr>
          <w:color w:val="808080"/>
        </w:rPr>
        <w:t>(Replaces S6-210090)</w:t>
      </w:r>
    </w:p>
    <w:p w14:paraId="058387CF" w14:textId="77777777" w:rsidR="00C5536D" w:rsidRDefault="00C5536D" w:rsidP="00C5536D">
      <w:pPr>
        <w:rPr>
          <w:rFonts w:ascii="Arial" w:hAnsi="Arial" w:cs="Arial"/>
          <w:b/>
        </w:rPr>
      </w:pPr>
      <w:r>
        <w:rPr>
          <w:rFonts w:ascii="Arial" w:hAnsi="Arial" w:cs="Arial"/>
          <w:b/>
        </w:rPr>
        <w:t xml:space="preserve">Discussion: </w:t>
      </w:r>
    </w:p>
    <w:p w14:paraId="21FDC314" w14:textId="77777777" w:rsidR="00C5536D" w:rsidRDefault="00C5536D" w:rsidP="00C5536D">
      <w:r>
        <w:t>The meeting discussed rev. 1 of the document during the closing session.</w:t>
      </w:r>
    </w:p>
    <w:p w14:paraId="1F31968E"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S6-210342</w:t>
      </w:r>
      <w:r>
        <w:rPr>
          <w:color w:val="993300"/>
          <w:u w:val="single"/>
        </w:rPr>
        <w:t>.</w:t>
      </w:r>
    </w:p>
    <w:p w14:paraId="4C699995" w14:textId="77777777" w:rsidR="00C5536D" w:rsidRDefault="00C5536D" w:rsidP="00C5536D">
      <w:pPr>
        <w:rPr>
          <w:rFonts w:ascii="Arial" w:hAnsi="Arial" w:cs="Arial"/>
          <w:b/>
          <w:sz w:val="24"/>
        </w:rPr>
      </w:pPr>
      <w:r>
        <w:rPr>
          <w:rFonts w:ascii="Arial" w:hAnsi="Arial" w:cs="Arial"/>
          <w:b/>
          <w:color w:val="0000FF"/>
          <w:sz w:val="24"/>
        </w:rPr>
        <w:t>S6-210342</w:t>
      </w:r>
      <w:r>
        <w:rPr>
          <w:rFonts w:ascii="Arial" w:hAnsi="Arial" w:cs="Arial"/>
          <w:b/>
          <w:color w:val="0000FF"/>
          <w:sz w:val="24"/>
        </w:rPr>
        <w:tab/>
      </w:r>
      <w:r>
        <w:rPr>
          <w:rFonts w:ascii="Arial" w:hAnsi="Arial" w:cs="Arial"/>
          <w:b/>
          <w:sz w:val="24"/>
        </w:rPr>
        <w:t>Service continuity clean-up</w:t>
      </w:r>
    </w:p>
    <w:p w14:paraId="0A35B45C"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4954EEFC" w14:textId="77777777" w:rsidR="00C5536D" w:rsidRDefault="00C5536D" w:rsidP="00C5536D">
      <w:pPr>
        <w:rPr>
          <w:color w:val="808080"/>
        </w:rPr>
      </w:pPr>
      <w:r>
        <w:rPr>
          <w:color w:val="808080"/>
        </w:rPr>
        <w:t>(Replaces S6-210246)</w:t>
      </w:r>
    </w:p>
    <w:p w14:paraId="5A6110E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2B2E7" w14:textId="77777777" w:rsidR="00C5536D" w:rsidRDefault="00C5536D" w:rsidP="00C5536D">
      <w:pPr>
        <w:rPr>
          <w:rFonts w:ascii="Arial" w:hAnsi="Arial" w:cs="Arial"/>
          <w:b/>
          <w:sz w:val="24"/>
        </w:rPr>
      </w:pPr>
      <w:r>
        <w:rPr>
          <w:rFonts w:ascii="Arial" w:hAnsi="Arial" w:cs="Arial"/>
          <w:b/>
          <w:color w:val="0000FF"/>
          <w:sz w:val="24"/>
        </w:rPr>
        <w:t>S6-210118</w:t>
      </w:r>
      <w:r>
        <w:rPr>
          <w:rFonts w:ascii="Arial" w:hAnsi="Arial" w:cs="Arial"/>
          <w:b/>
          <w:color w:val="0000FF"/>
          <w:sz w:val="24"/>
        </w:rPr>
        <w:tab/>
      </w:r>
      <w:r>
        <w:rPr>
          <w:rFonts w:ascii="Arial" w:hAnsi="Arial" w:cs="Arial"/>
          <w:b/>
          <w:sz w:val="24"/>
        </w:rPr>
        <w:t>Intra-EDN mobility</w:t>
      </w:r>
    </w:p>
    <w:p w14:paraId="2626363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22FA9DD8" w14:textId="77777777" w:rsidR="00C5536D" w:rsidRDefault="00C5536D" w:rsidP="00C5536D">
      <w:pPr>
        <w:rPr>
          <w:rFonts w:ascii="Arial" w:hAnsi="Arial" w:cs="Arial"/>
          <w:b/>
        </w:rPr>
      </w:pPr>
      <w:r>
        <w:rPr>
          <w:rFonts w:ascii="Arial" w:hAnsi="Arial" w:cs="Arial"/>
          <w:b/>
        </w:rPr>
        <w:t xml:space="preserve">Abstract: </w:t>
      </w:r>
    </w:p>
    <w:p w14:paraId="03863459" w14:textId="77777777" w:rsidR="00C5536D" w:rsidRDefault="00C5536D" w:rsidP="00C5536D">
      <w:r>
        <w:t>This contribution resolves intra-EDN mobility related editor's note in service continuity general description.</w:t>
      </w:r>
    </w:p>
    <w:p w14:paraId="4E92FBBE" w14:textId="77777777" w:rsidR="00C5536D" w:rsidRDefault="00C5536D" w:rsidP="00C5536D">
      <w:r>
        <w:t xml:space="preserve">(Editor's note: </w:t>
      </w:r>
      <w:r>
        <w:tab/>
        <w:t>It is FFS whether intra-EDN UE mobility is an applicable scenario under application service continuity.)</w:t>
      </w:r>
    </w:p>
    <w:p w14:paraId="77D097D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D0711" w14:textId="77777777" w:rsidR="00C5536D" w:rsidRDefault="00C5536D" w:rsidP="00C5536D">
      <w:pPr>
        <w:rPr>
          <w:rFonts w:ascii="Arial" w:hAnsi="Arial" w:cs="Arial"/>
          <w:b/>
          <w:sz w:val="24"/>
        </w:rPr>
      </w:pPr>
      <w:r>
        <w:rPr>
          <w:rFonts w:ascii="Arial" w:hAnsi="Arial" w:cs="Arial"/>
          <w:b/>
          <w:color w:val="0000FF"/>
          <w:sz w:val="24"/>
        </w:rPr>
        <w:t>S6-210042</w:t>
      </w:r>
      <w:r>
        <w:rPr>
          <w:rFonts w:ascii="Arial" w:hAnsi="Arial" w:cs="Arial"/>
          <w:b/>
          <w:color w:val="0000FF"/>
          <w:sz w:val="24"/>
        </w:rPr>
        <w:tab/>
      </w:r>
      <w:r>
        <w:rPr>
          <w:rFonts w:ascii="Arial" w:hAnsi="Arial" w:cs="Arial"/>
          <w:b/>
          <w:sz w:val="24"/>
        </w:rPr>
        <w:t>Editorial updates to clause 8</w:t>
      </w:r>
    </w:p>
    <w:p w14:paraId="43E4DE6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NTT DOCOMO INC.</w:t>
      </w:r>
    </w:p>
    <w:p w14:paraId="3E361833" w14:textId="77777777" w:rsidR="00C5536D" w:rsidRDefault="00C5536D" w:rsidP="00C5536D">
      <w:pPr>
        <w:rPr>
          <w:rFonts w:ascii="Arial" w:hAnsi="Arial" w:cs="Arial"/>
          <w:b/>
        </w:rPr>
      </w:pPr>
      <w:r>
        <w:rPr>
          <w:rFonts w:ascii="Arial" w:hAnsi="Arial" w:cs="Arial"/>
          <w:b/>
        </w:rPr>
        <w:t xml:space="preserve">Abstract: </w:t>
      </w:r>
    </w:p>
    <w:p w14:paraId="3C4B2821" w14:textId="77777777" w:rsidR="00C5536D" w:rsidRDefault="00C5536D" w:rsidP="00C5536D">
      <w:r>
        <w:t>The contribution provides editorial updates to the text in clause 8.</w:t>
      </w:r>
    </w:p>
    <w:p w14:paraId="2A4F5E6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50B74" w14:textId="77777777" w:rsidR="00C5536D" w:rsidRDefault="00C5536D" w:rsidP="00C5536D">
      <w:pPr>
        <w:rPr>
          <w:rFonts w:ascii="Arial" w:hAnsi="Arial" w:cs="Arial"/>
          <w:b/>
          <w:sz w:val="24"/>
        </w:rPr>
      </w:pPr>
      <w:r>
        <w:rPr>
          <w:rFonts w:ascii="Arial" w:hAnsi="Arial" w:cs="Arial"/>
          <w:b/>
          <w:color w:val="0000FF"/>
          <w:sz w:val="24"/>
        </w:rPr>
        <w:t>S6-210119</w:t>
      </w:r>
      <w:r>
        <w:rPr>
          <w:rFonts w:ascii="Arial" w:hAnsi="Arial" w:cs="Arial"/>
          <w:b/>
          <w:color w:val="0000FF"/>
          <w:sz w:val="24"/>
        </w:rPr>
        <w:tab/>
      </w:r>
      <w:r>
        <w:rPr>
          <w:rFonts w:ascii="Arial" w:hAnsi="Arial" w:cs="Arial"/>
          <w:b/>
          <w:sz w:val="24"/>
        </w:rPr>
        <w:t>Pseudo-CR on Harmonizing ACR scenarios</w:t>
      </w:r>
    </w:p>
    <w:p w14:paraId="0AF534E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BFBAB54" w14:textId="77777777" w:rsidR="00C5536D" w:rsidRDefault="00C5536D" w:rsidP="00C5536D">
      <w:pPr>
        <w:rPr>
          <w:rFonts w:ascii="Arial" w:hAnsi="Arial" w:cs="Arial"/>
          <w:b/>
        </w:rPr>
      </w:pPr>
      <w:r>
        <w:rPr>
          <w:rFonts w:ascii="Arial" w:hAnsi="Arial" w:cs="Arial"/>
          <w:b/>
        </w:rPr>
        <w:t xml:space="preserve">Abstract: </w:t>
      </w:r>
    </w:p>
    <w:p w14:paraId="00E8A9CF" w14:textId="77777777" w:rsidR="00C5536D" w:rsidRDefault="00C5536D" w:rsidP="00C5536D">
      <w:r>
        <w:t>This contribution cleans up the ACR scenarios and harmonizes the flow figures and descriptions.</w:t>
      </w:r>
    </w:p>
    <w:p w14:paraId="78C71A1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S6-210285</w:t>
      </w:r>
      <w:r>
        <w:rPr>
          <w:color w:val="993300"/>
          <w:u w:val="single"/>
        </w:rPr>
        <w:t>.</w:t>
      </w:r>
    </w:p>
    <w:p w14:paraId="09404DBB" w14:textId="77777777" w:rsidR="00C5536D" w:rsidRDefault="00C5536D" w:rsidP="00C5536D">
      <w:pPr>
        <w:rPr>
          <w:rFonts w:ascii="Arial" w:hAnsi="Arial" w:cs="Arial"/>
          <w:b/>
          <w:sz w:val="24"/>
        </w:rPr>
      </w:pPr>
      <w:r>
        <w:rPr>
          <w:rFonts w:ascii="Arial" w:hAnsi="Arial" w:cs="Arial"/>
          <w:b/>
          <w:color w:val="0000FF"/>
          <w:sz w:val="24"/>
        </w:rPr>
        <w:t>S6-210285</w:t>
      </w:r>
      <w:r>
        <w:rPr>
          <w:rFonts w:ascii="Arial" w:hAnsi="Arial" w:cs="Arial"/>
          <w:b/>
          <w:color w:val="0000FF"/>
          <w:sz w:val="24"/>
        </w:rPr>
        <w:tab/>
      </w:r>
      <w:r>
        <w:rPr>
          <w:rFonts w:ascii="Arial" w:hAnsi="Arial" w:cs="Arial"/>
          <w:b/>
          <w:sz w:val="24"/>
        </w:rPr>
        <w:t>Harmonizing ACR scenarios</w:t>
      </w:r>
    </w:p>
    <w:p w14:paraId="02F2C37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36429A55" w14:textId="77777777" w:rsidR="00C5536D" w:rsidRDefault="00C5536D" w:rsidP="00C5536D">
      <w:pPr>
        <w:rPr>
          <w:color w:val="808080"/>
        </w:rPr>
      </w:pPr>
      <w:r>
        <w:rPr>
          <w:color w:val="808080"/>
        </w:rPr>
        <w:t>(Replaces S6-210119)</w:t>
      </w:r>
    </w:p>
    <w:p w14:paraId="34277564" w14:textId="77777777" w:rsidR="00C5536D" w:rsidRDefault="00C5536D" w:rsidP="00C5536D">
      <w:pPr>
        <w:rPr>
          <w:rFonts w:ascii="Arial" w:hAnsi="Arial" w:cs="Arial"/>
          <w:b/>
        </w:rPr>
      </w:pPr>
      <w:r>
        <w:rPr>
          <w:rFonts w:ascii="Arial" w:hAnsi="Arial" w:cs="Arial"/>
          <w:b/>
        </w:rPr>
        <w:t xml:space="preserve">Discussion: </w:t>
      </w:r>
    </w:p>
    <w:p w14:paraId="68CF44E2" w14:textId="77777777" w:rsidR="00C5536D" w:rsidRDefault="00C5536D" w:rsidP="00C5536D">
      <w:r>
        <w:t>The meeting discussed rev. 1 of the document during the closing session.</w:t>
      </w:r>
    </w:p>
    <w:p w14:paraId="72927DD8" w14:textId="77777777" w:rsidR="00C5536D" w:rsidRDefault="00C5536D" w:rsidP="00C5536D">
      <w:r>
        <w:t>It was pointed out that there was overlap with another pCR, which will be handled by the rapporteur.</w:t>
      </w:r>
    </w:p>
    <w:p w14:paraId="78F2CF5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8160B" w14:textId="77777777" w:rsidR="00C5536D" w:rsidRDefault="00C5536D" w:rsidP="00C5536D">
      <w:pPr>
        <w:rPr>
          <w:rFonts w:ascii="Arial" w:hAnsi="Arial" w:cs="Arial"/>
          <w:b/>
          <w:sz w:val="24"/>
        </w:rPr>
      </w:pPr>
      <w:r>
        <w:rPr>
          <w:rFonts w:ascii="Arial" w:hAnsi="Arial" w:cs="Arial"/>
          <w:b/>
          <w:color w:val="0000FF"/>
          <w:sz w:val="24"/>
        </w:rPr>
        <w:lastRenderedPageBreak/>
        <w:t>S6-210057</w:t>
      </w:r>
      <w:r>
        <w:rPr>
          <w:rFonts w:ascii="Arial" w:hAnsi="Arial" w:cs="Arial"/>
          <w:b/>
          <w:color w:val="0000FF"/>
          <w:sz w:val="24"/>
        </w:rPr>
        <w:tab/>
      </w:r>
      <w:r>
        <w:rPr>
          <w:rFonts w:ascii="Arial" w:hAnsi="Arial" w:cs="Arial"/>
          <w:b/>
          <w:sz w:val="24"/>
        </w:rPr>
        <w:t>Coordination on Application Context Relocation</w:t>
      </w:r>
    </w:p>
    <w:p w14:paraId="4F425FB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405EC067" w14:textId="77777777" w:rsidR="00C5536D" w:rsidRDefault="00C5536D" w:rsidP="00C5536D">
      <w:pPr>
        <w:rPr>
          <w:rFonts w:ascii="Arial" w:hAnsi="Arial" w:cs="Arial"/>
          <w:b/>
        </w:rPr>
      </w:pPr>
      <w:r>
        <w:rPr>
          <w:rFonts w:ascii="Arial" w:hAnsi="Arial" w:cs="Arial"/>
          <w:b/>
        </w:rPr>
        <w:t xml:space="preserve">Abstract: </w:t>
      </w:r>
    </w:p>
    <w:p w14:paraId="0E080FDB" w14:textId="77777777" w:rsidR="00C5536D" w:rsidRDefault="00C5536D" w:rsidP="00C5536D">
      <w:r>
        <w:t>This pCR addresses the issue on coordinating application context relocation scenarios.</w:t>
      </w:r>
    </w:p>
    <w:p w14:paraId="6654EF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S6-210233</w:t>
      </w:r>
      <w:r>
        <w:rPr>
          <w:color w:val="993300"/>
          <w:u w:val="single"/>
        </w:rPr>
        <w:t>.</w:t>
      </w:r>
    </w:p>
    <w:p w14:paraId="636BF212" w14:textId="77777777" w:rsidR="00C5536D" w:rsidRDefault="00C5536D" w:rsidP="00C5536D">
      <w:pPr>
        <w:rPr>
          <w:rFonts w:ascii="Arial" w:hAnsi="Arial" w:cs="Arial"/>
          <w:b/>
          <w:sz w:val="24"/>
        </w:rPr>
      </w:pPr>
      <w:r>
        <w:rPr>
          <w:rFonts w:ascii="Arial" w:hAnsi="Arial" w:cs="Arial"/>
          <w:b/>
          <w:color w:val="0000FF"/>
          <w:sz w:val="24"/>
        </w:rPr>
        <w:t>S6-210233</w:t>
      </w:r>
      <w:r>
        <w:rPr>
          <w:rFonts w:ascii="Arial" w:hAnsi="Arial" w:cs="Arial"/>
          <w:b/>
          <w:color w:val="0000FF"/>
          <w:sz w:val="24"/>
        </w:rPr>
        <w:tab/>
      </w:r>
      <w:r>
        <w:rPr>
          <w:rFonts w:ascii="Arial" w:hAnsi="Arial" w:cs="Arial"/>
          <w:b/>
          <w:sz w:val="24"/>
        </w:rPr>
        <w:t>Coordination on Application Context Relocation</w:t>
      </w:r>
    </w:p>
    <w:p w14:paraId="3F328BB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1127740E" w14:textId="77777777" w:rsidR="00C5536D" w:rsidRDefault="00C5536D" w:rsidP="00C5536D">
      <w:pPr>
        <w:rPr>
          <w:color w:val="808080"/>
        </w:rPr>
      </w:pPr>
      <w:r>
        <w:rPr>
          <w:color w:val="808080"/>
        </w:rPr>
        <w:t>(Replaces S6-210057)</w:t>
      </w:r>
    </w:p>
    <w:p w14:paraId="319BFEE0" w14:textId="77777777" w:rsidR="00C5536D" w:rsidRDefault="00C5536D" w:rsidP="00C5536D">
      <w:pPr>
        <w:rPr>
          <w:rFonts w:ascii="Arial" w:hAnsi="Arial" w:cs="Arial"/>
          <w:b/>
        </w:rPr>
      </w:pPr>
      <w:r>
        <w:rPr>
          <w:rFonts w:ascii="Arial" w:hAnsi="Arial" w:cs="Arial"/>
          <w:b/>
        </w:rPr>
        <w:t xml:space="preserve">Discussion: </w:t>
      </w:r>
    </w:p>
    <w:p w14:paraId="488D9D48" w14:textId="77777777" w:rsidR="00C5536D" w:rsidRDefault="00C5536D" w:rsidP="00C5536D">
      <w:r>
        <w:t>The meeting discussed rev. 1 of the document during the closing session.</w:t>
      </w:r>
    </w:p>
    <w:p w14:paraId="7BD7BF0D" w14:textId="77777777" w:rsidR="00C5536D" w:rsidRDefault="00C5536D" w:rsidP="00C5536D">
      <w:r>
        <w:t>Huawei suggested to further remove the example.</w:t>
      </w:r>
    </w:p>
    <w:p w14:paraId="7A6786FC" w14:textId="6B36327C" w:rsidR="003F1D83" w:rsidRDefault="00C5536D" w:rsidP="00C5536D">
      <w:r>
        <w:t>The only change is to remove the example</w:t>
      </w:r>
      <w:r w:rsidR="003F1D83">
        <w:t xml:space="preserve"> i.e. </w:t>
      </w:r>
      <w:r w:rsidR="003F1D83" w:rsidRPr="003F1D83">
        <w:t xml:space="preserve">“(e.g. ACR in-progress)” </w:t>
      </w:r>
      <w:r w:rsidR="003F1D83">
        <w:t>from</w:t>
      </w:r>
      <w:r w:rsidR="003F1D83" w:rsidRPr="003F1D83">
        <w:t xml:space="preserve"> table 8.8.4.6-1</w:t>
      </w:r>
      <w:r w:rsidR="003F1D83">
        <w:t>.</w:t>
      </w:r>
    </w:p>
    <w:p w14:paraId="2A6E53D1" w14:textId="77777777" w:rsidR="00C5536D" w:rsidRDefault="00C5536D" w:rsidP="00C5536D">
      <w:r>
        <w:t>With this change the revised contribution is considered pre-approved</w:t>
      </w:r>
    </w:p>
    <w:p w14:paraId="6592355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S6-210343</w:t>
      </w:r>
      <w:r>
        <w:rPr>
          <w:color w:val="993300"/>
          <w:u w:val="single"/>
        </w:rPr>
        <w:t>.</w:t>
      </w:r>
    </w:p>
    <w:p w14:paraId="35144DB3" w14:textId="77777777" w:rsidR="00C5536D" w:rsidRDefault="00C5536D" w:rsidP="00C5536D">
      <w:pPr>
        <w:rPr>
          <w:rFonts w:ascii="Arial" w:hAnsi="Arial" w:cs="Arial"/>
          <w:b/>
          <w:sz w:val="24"/>
        </w:rPr>
      </w:pPr>
      <w:r>
        <w:rPr>
          <w:rFonts w:ascii="Arial" w:hAnsi="Arial" w:cs="Arial"/>
          <w:b/>
          <w:color w:val="0000FF"/>
          <w:sz w:val="24"/>
        </w:rPr>
        <w:t>S6-210343</w:t>
      </w:r>
      <w:r>
        <w:rPr>
          <w:rFonts w:ascii="Arial" w:hAnsi="Arial" w:cs="Arial"/>
          <w:b/>
          <w:color w:val="0000FF"/>
          <w:sz w:val="24"/>
        </w:rPr>
        <w:tab/>
      </w:r>
      <w:r>
        <w:rPr>
          <w:rFonts w:ascii="Arial" w:hAnsi="Arial" w:cs="Arial"/>
          <w:b/>
          <w:sz w:val="24"/>
        </w:rPr>
        <w:t>Coordination on Application Context Relocation</w:t>
      </w:r>
    </w:p>
    <w:p w14:paraId="66F5ADB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A16D9BD" w14:textId="77777777" w:rsidR="00C5536D" w:rsidRDefault="00C5536D" w:rsidP="00C5536D">
      <w:pPr>
        <w:rPr>
          <w:color w:val="808080"/>
        </w:rPr>
      </w:pPr>
      <w:r>
        <w:rPr>
          <w:color w:val="808080"/>
        </w:rPr>
        <w:t>(Replaces S6-210233)</w:t>
      </w:r>
    </w:p>
    <w:p w14:paraId="59AC1CB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5CE61" w14:textId="77777777" w:rsidR="00C5536D" w:rsidRDefault="00C5536D" w:rsidP="00C5536D">
      <w:pPr>
        <w:rPr>
          <w:rFonts w:ascii="Arial" w:hAnsi="Arial" w:cs="Arial"/>
          <w:b/>
          <w:sz w:val="24"/>
        </w:rPr>
      </w:pPr>
      <w:r>
        <w:rPr>
          <w:rFonts w:ascii="Arial" w:hAnsi="Arial" w:cs="Arial"/>
          <w:b/>
          <w:color w:val="0000FF"/>
          <w:sz w:val="24"/>
        </w:rPr>
        <w:t>S6-210048</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w:t>
      </w:r>
      <w:proofErr w:type="spellStart"/>
      <w:r>
        <w:rPr>
          <w:rFonts w:ascii="Arial" w:hAnsi="Arial" w:cs="Arial"/>
          <w:b/>
          <w:sz w:val="24"/>
        </w:rPr>
        <w:t>sEAS</w:t>
      </w:r>
      <w:proofErr w:type="spellEnd"/>
      <w:r>
        <w:rPr>
          <w:rFonts w:ascii="Arial" w:hAnsi="Arial" w:cs="Arial"/>
          <w:b/>
          <w:sz w:val="24"/>
        </w:rPr>
        <w:t>-decided ACR</w:t>
      </w:r>
    </w:p>
    <w:p w14:paraId="375B206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3DF7D07C" w14:textId="77777777" w:rsidR="00C5536D" w:rsidRDefault="00C5536D" w:rsidP="00C5536D">
      <w:pPr>
        <w:rPr>
          <w:rFonts w:ascii="Arial" w:hAnsi="Arial" w:cs="Arial"/>
          <w:b/>
        </w:rPr>
      </w:pPr>
      <w:r>
        <w:rPr>
          <w:rFonts w:ascii="Arial" w:hAnsi="Arial" w:cs="Arial"/>
          <w:b/>
        </w:rPr>
        <w:t xml:space="preserve">Abstract: </w:t>
      </w:r>
    </w:p>
    <w:p w14:paraId="67060B8C" w14:textId="77777777" w:rsidR="00C5536D" w:rsidRDefault="00C5536D" w:rsidP="00C5536D">
      <w:r>
        <w:t>This pCR proposes to resolve two editor’s notes in clause 8.8.2.4.</w:t>
      </w:r>
    </w:p>
    <w:p w14:paraId="6DF5E64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S6-210226</w:t>
      </w:r>
      <w:r>
        <w:rPr>
          <w:color w:val="993300"/>
          <w:u w:val="single"/>
        </w:rPr>
        <w:t>.</w:t>
      </w:r>
    </w:p>
    <w:p w14:paraId="0D902BA1" w14:textId="77777777" w:rsidR="00C5536D" w:rsidRDefault="00C5536D" w:rsidP="00C5536D">
      <w:pPr>
        <w:rPr>
          <w:rFonts w:ascii="Arial" w:hAnsi="Arial" w:cs="Arial"/>
          <w:b/>
          <w:sz w:val="24"/>
        </w:rPr>
      </w:pPr>
      <w:r>
        <w:rPr>
          <w:rFonts w:ascii="Arial" w:hAnsi="Arial" w:cs="Arial"/>
          <w:b/>
          <w:color w:val="0000FF"/>
          <w:sz w:val="24"/>
        </w:rPr>
        <w:t>S6-210226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w:t>
      </w:r>
      <w:proofErr w:type="spellStart"/>
      <w:r>
        <w:rPr>
          <w:rFonts w:ascii="Arial" w:hAnsi="Arial" w:cs="Arial"/>
          <w:b/>
          <w:sz w:val="24"/>
        </w:rPr>
        <w:t>sEAS</w:t>
      </w:r>
      <w:proofErr w:type="spellEnd"/>
      <w:r>
        <w:rPr>
          <w:rFonts w:ascii="Arial" w:hAnsi="Arial" w:cs="Arial"/>
          <w:b/>
          <w:sz w:val="24"/>
        </w:rPr>
        <w:t>-decided ACR</w:t>
      </w:r>
    </w:p>
    <w:p w14:paraId="6EE6807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1BDAA820" w14:textId="77777777" w:rsidR="00C5536D" w:rsidRDefault="00C5536D" w:rsidP="00C5536D">
      <w:pPr>
        <w:rPr>
          <w:color w:val="808080"/>
        </w:rPr>
      </w:pPr>
      <w:r>
        <w:rPr>
          <w:color w:val="808080"/>
        </w:rPr>
        <w:t>(Replaces S6-210048)</w:t>
      </w:r>
    </w:p>
    <w:p w14:paraId="2E70A047" w14:textId="77777777" w:rsidR="00C5536D" w:rsidRDefault="00C5536D" w:rsidP="00C5536D">
      <w:pPr>
        <w:rPr>
          <w:rFonts w:ascii="Arial" w:hAnsi="Arial" w:cs="Arial"/>
          <w:b/>
        </w:rPr>
      </w:pPr>
      <w:r>
        <w:rPr>
          <w:rFonts w:ascii="Arial" w:hAnsi="Arial" w:cs="Arial"/>
          <w:b/>
        </w:rPr>
        <w:t xml:space="preserve">Discussion: </w:t>
      </w:r>
    </w:p>
    <w:p w14:paraId="31C196AA" w14:textId="77777777" w:rsidR="00C5536D" w:rsidRDefault="00C5536D" w:rsidP="00C5536D">
      <w:r>
        <w:t>The meeting discussed rev. 1 of the document during the closing session.</w:t>
      </w:r>
    </w:p>
    <w:p w14:paraId="6ABDCD8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S6-210344</w:t>
      </w:r>
      <w:r>
        <w:rPr>
          <w:color w:val="993300"/>
          <w:u w:val="single"/>
        </w:rPr>
        <w:t>.</w:t>
      </w:r>
    </w:p>
    <w:p w14:paraId="0E83733E" w14:textId="77777777" w:rsidR="00C5536D" w:rsidRDefault="00C5536D" w:rsidP="00C5536D">
      <w:pPr>
        <w:rPr>
          <w:rFonts w:ascii="Arial" w:hAnsi="Arial" w:cs="Arial"/>
          <w:b/>
          <w:sz w:val="24"/>
        </w:rPr>
      </w:pPr>
      <w:r>
        <w:rPr>
          <w:rFonts w:ascii="Arial" w:hAnsi="Arial" w:cs="Arial"/>
          <w:b/>
          <w:color w:val="0000FF"/>
          <w:sz w:val="24"/>
        </w:rPr>
        <w:lastRenderedPageBreak/>
        <w:t>S6-210344</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w:t>
      </w:r>
      <w:proofErr w:type="spellStart"/>
      <w:r>
        <w:rPr>
          <w:rFonts w:ascii="Arial" w:hAnsi="Arial" w:cs="Arial"/>
          <w:b/>
          <w:sz w:val="24"/>
        </w:rPr>
        <w:t>sEAS</w:t>
      </w:r>
      <w:proofErr w:type="spellEnd"/>
      <w:r>
        <w:rPr>
          <w:rFonts w:ascii="Arial" w:hAnsi="Arial" w:cs="Arial"/>
          <w:b/>
          <w:sz w:val="24"/>
        </w:rPr>
        <w:t>-decided ACR</w:t>
      </w:r>
    </w:p>
    <w:p w14:paraId="63E8BCE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2A3F0A3" w14:textId="77777777" w:rsidR="00C5536D" w:rsidRDefault="00C5536D" w:rsidP="00C5536D">
      <w:pPr>
        <w:rPr>
          <w:color w:val="808080"/>
        </w:rPr>
      </w:pPr>
      <w:r>
        <w:rPr>
          <w:color w:val="808080"/>
        </w:rPr>
        <w:t>(Replaces S6-210226)</w:t>
      </w:r>
    </w:p>
    <w:p w14:paraId="16538DA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F3EC7" w14:textId="77777777" w:rsidR="00C5536D" w:rsidRDefault="00C5536D" w:rsidP="00C5536D">
      <w:pPr>
        <w:rPr>
          <w:rFonts w:ascii="Arial" w:hAnsi="Arial" w:cs="Arial"/>
          <w:b/>
          <w:sz w:val="24"/>
        </w:rPr>
      </w:pPr>
      <w:r>
        <w:rPr>
          <w:rFonts w:ascii="Arial" w:hAnsi="Arial" w:cs="Arial"/>
          <w:b/>
          <w:color w:val="0000FF"/>
          <w:sz w:val="24"/>
        </w:rPr>
        <w:t>S6-210127</w:t>
      </w:r>
      <w:r>
        <w:rPr>
          <w:rFonts w:ascii="Arial" w:hAnsi="Arial" w:cs="Arial"/>
          <w:b/>
          <w:color w:val="0000FF"/>
          <w:sz w:val="24"/>
        </w:rPr>
        <w:tab/>
      </w:r>
      <w:r>
        <w:rPr>
          <w:rFonts w:ascii="Arial" w:hAnsi="Arial" w:cs="Arial"/>
          <w:b/>
          <w:sz w:val="24"/>
        </w:rPr>
        <w:t>Pseudo-CR on Clarification of interworking between S-EAS and S-EES for the procedure in clause 8.8.2.4</w:t>
      </w:r>
    </w:p>
    <w:p w14:paraId="2CC827B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GmbH</w:t>
      </w:r>
    </w:p>
    <w:p w14:paraId="15A88601" w14:textId="77777777" w:rsidR="00C5536D" w:rsidRDefault="00C5536D" w:rsidP="00C5536D">
      <w:pPr>
        <w:rPr>
          <w:rFonts w:ascii="Arial" w:hAnsi="Arial" w:cs="Arial"/>
          <w:b/>
        </w:rPr>
      </w:pPr>
      <w:r>
        <w:rPr>
          <w:rFonts w:ascii="Arial" w:hAnsi="Arial" w:cs="Arial"/>
          <w:b/>
        </w:rPr>
        <w:t xml:space="preserve">Abstract: </w:t>
      </w:r>
    </w:p>
    <w:p w14:paraId="7D2984C3" w14:textId="77777777" w:rsidR="00C5536D" w:rsidRDefault="00C5536D" w:rsidP="00C5536D">
      <w:r>
        <w:t>The contribution proposes clarification to the  procedure for interworking between S-EAS and S-EES for the procedure in clause 8.8.2.4, Source EAS decided application context relocation scenario.</w:t>
      </w:r>
    </w:p>
    <w:p w14:paraId="3CD73A1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S6-210222</w:t>
      </w:r>
      <w:r>
        <w:rPr>
          <w:color w:val="993300"/>
          <w:u w:val="single"/>
        </w:rPr>
        <w:t>.</w:t>
      </w:r>
    </w:p>
    <w:p w14:paraId="27DBFA3E" w14:textId="77777777" w:rsidR="00C5536D" w:rsidRDefault="00C5536D" w:rsidP="00C5536D">
      <w:pPr>
        <w:rPr>
          <w:rFonts w:ascii="Arial" w:hAnsi="Arial" w:cs="Arial"/>
          <w:b/>
          <w:sz w:val="24"/>
        </w:rPr>
      </w:pPr>
      <w:r>
        <w:rPr>
          <w:rFonts w:ascii="Arial" w:hAnsi="Arial" w:cs="Arial"/>
          <w:b/>
          <w:color w:val="0000FF"/>
          <w:sz w:val="24"/>
        </w:rPr>
        <w:t>S6-210222</w:t>
      </w:r>
      <w:r>
        <w:rPr>
          <w:rFonts w:ascii="Arial" w:hAnsi="Arial" w:cs="Arial"/>
          <w:b/>
          <w:color w:val="0000FF"/>
          <w:sz w:val="24"/>
        </w:rPr>
        <w:tab/>
      </w:r>
      <w:r>
        <w:rPr>
          <w:rFonts w:ascii="Arial" w:hAnsi="Arial" w:cs="Arial"/>
          <w:b/>
          <w:sz w:val="24"/>
        </w:rPr>
        <w:t>Pseudo-CR on Clarification of interworking between S-EAS and S-EES for the procedure in clause 8.8.2.4</w:t>
      </w:r>
    </w:p>
    <w:p w14:paraId="3D1BE25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GmbH</w:t>
      </w:r>
    </w:p>
    <w:p w14:paraId="71C7A1FC" w14:textId="77777777" w:rsidR="00C5536D" w:rsidRDefault="00C5536D" w:rsidP="00C5536D">
      <w:pPr>
        <w:rPr>
          <w:color w:val="808080"/>
        </w:rPr>
      </w:pPr>
      <w:r>
        <w:rPr>
          <w:color w:val="808080"/>
        </w:rPr>
        <w:t>(Replaces S6-210127)</w:t>
      </w:r>
    </w:p>
    <w:p w14:paraId="129E341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10D6D" w14:textId="77777777" w:rsidR="00C5536D" w:rsidRDefault="00C5536D" w:rsidP="00C5536D">
      <w:pPr>
        <w:rPr>
          <w:rFonts w:ascii="Arial" w:hAnsi="Arial" w:cs="Arial"/>
          <w:b/>
          <w:sz w:val="24"/>
        </w:rPr>
      </w:pPr>
      <w:r>
        <w:rPr>
          <w:rFonts w:ascii="Arial" w:hAnsi="Arial" w:cs="Arial"/>
          <w:b/>
          <w:color w:val="0000FF"/>
          <w:sz w:val="24"/>
        </w:rPr>
        <w:t>S6-210049</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EEC-executed ACR</w:t>
      </w:r>
    </w:p>
    <w:p w14:paraId="0CACFBD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34660DD" w14:textId="77777777" w:rsidR="00C5536D" w:rsidRDefault="00C5536D" w:rsidP="00C5536D">
      <w:pPr>
        <w:rPr>
          <w:rFonts w:ascii="Arial" w:hAnsi="Arial" w:cs="Arial"/>
          <w:b/>
        </w:rPr>
      </w:pPr>
      <w:r>
        <w:rPr>
          <w:rFonts w:ascii="Arial" w:hAnsi="Arial" w:cs="Arial"/>
          <w:b/>
        </w:rPr>
        <w:t xml:space="preserve">Abstract: </w:t>
      </w:r>
    </w:p>
    <w:p w14:paraId="1DFEDE7F" w14:textId="77777777" w:rsidR="00C5536D" w:rsidRDefault="00C5536D" w:rsidP="00C5536D">
      <w:r>
        <w:t>This pCR proposes to resolve the following editor’s note.</w:t>
      </w:r>
    </w:p>
    <w:p w14:paraId="55AA6A4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S6-210227</w:t>
      </w:r>
      <w:r>
        <w:rPr>
          <w:color w:val="993300"/>
          <w:u w:val="single"/>
        </w:rPr>
        <w:t>.</w:t>
      </w:r>
    </w:p>
    <w:p w14:paraId="05BD06B6" w14:textId="77777777" w:rsidR="00C5536D" w:rsidRDefault="00C5536D" w:rsidP="00C5536D">
      <w:pPr>
        <w:rPr>
          <w:rFonts w:ascii="Arial" w:hAnsi="Arial" w:cs="Arial"/>
          <w:b/>
          <w:sz w:val="24"/>
        </w:rPr>
      </w:pPr>
      <w:r>
        <w:rPr>
          <w:rFonts w:ascii="Arial" w:hAnsi="Arial" w:cs="Arial"/>
          <w:b/>
          <w:color w:val="0000FF"/>
          <w:sz w:val="24"/>
        </w:rPr>
        <w:t>S6-210128</w:t>
      </w:r>
      <w:r>
        <w:rPr>
          <w:rFonts w:ascii="Arial" w:hAnsi="Arial" w:cs="Arial"/>
          <w:b/>
          <w:color w:val="0000FF"/>
          <w:sz w:val="24"/>
        </w:rPr>
        <w:tab/>
      </w:r>
      <w:r>
        <w:rPr>
          <w:rFonts w:ascii="Arial" w:hAnsi="Arial" w:cs="Arial"/>
          <w:b/>
          <w:sz w:val="24"/>
        </w:rPr>
        <w:t>Pseudo-CR on Restrictions for the procedure in clause 8.8.2.6</w:t>
      </w:r>
    </w:p>
    <w:p w14:paraId="3FB7157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GmbH</w:t>
      </w:r>
    </w:p>
    <w:p w14:paraId="6DBF232F" w14:textId="77777777" w:rsidR="00C5536D" w:rsidRDefault="00C5536D" w:rsidP="00C5536D">
      <w:pPr>
        <w:rPr>
          <w:rFonts w:ascii="Arial" w:hAnsi="Arial" w:cs="Arial"/>
          <w:b/>
        </w:rPr>
      </w:pPr>
      <w:r>
        <w:rPr>
          <w:rFonts w:ascii="Arial" w:hAnsi="Arial" w:cs="Arial"/>
          <w:b/>
        </w:rPr>
        <w:t xml:space="preserve">Abstract: </w:t>
      </w:r>
    </w:p>
    <w:p w14:paraId="58B5C1AD" w14:textId="77777777" w:rsidR="00C5536D" w:rsidRDefault="00C5536D" w:rsidP="00C5536D">
      <w:r>
        <w:t>As a result of discussions it seemed that the general understanding was that the solution described in clause 8.8.2.6, EEC executed application context relocation via T-EES, is intended to be used only if the S-EES is no longer reachable for the EEC via the EDGE-1 reference point. This is currently not mentioned explicitly in TS 23.558. The current contribution proposes clarifying this point.</w:t>
      </w:r>
    </w:p>
    <w:p w14:paraId="4FD3F09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S6-210223</w:t>
      </w:r>
      <w:r>
        <w:rPr>
          <w:color w:val="993300"/>
          <w:u w:val="single"/>
        </w:rPr>
        <w:t>.</w:t>
      </w:r>
    </w:p>
    <w:p w14:paraId="10C1125E" w14:textId="77777777" w:rsidR="00C5536D" w:rsidRDefault="00C5536D" w:rsidP="00C5536D">
      <w:pPr>
        <w:rPr>
          <w:rFonts w:ascii="Arial" w:hAnsi="Arial" w:cs="Arial"/>
          <w:b/>
          <w:sz w:val="24"/>
        </w:rPr>
      </w:pPr>
      <w:r>
        <w:rPr>
          <w:rFonts w:ascii="Arial" w:hAnsi="Arial" w:cs="Arial"/>
          <w:b/>
          <w:color w:val="0000FF"/>
          <w:sz w:val="24"/>
        </w:rPr>
        <w:t>S6-210227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EEC-executed ACR</w:t>
      </w:r>
    </w:p>
    <w:p w14:paraId="59EA6741"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108810EB" w14:textId="77777777" w:rsidR="00C5536D" w:rsidRDefault="00C5536D" w:rsidP="00C5536D">
      <w:pPr>
        <w:rPr>
          <w:color w:val="808080"/>
        </w:rPr>
      </w:pPr>
      <w:r>
        <w:rPr>
          <w:color w:val="808080"/>
        </w:rPr>
        <w:t>(Replaces S6-210049)</w:t>
      </w:r>
    </w:p>
    <w:p w14:paraId="4EFDB4D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FF2D9" w14:textId="77777777" w:rsidR="00C5536D" w:rsidRDefault="00C5536D" w:rsidP="00C5536D">
      <w:pPr>
        <w:rPr>
          <w:rFonts w:ascii="Arial" w:hAnsi="Arial" w:cs="Arial"/>
          <w:b/>
          <w:sz w:val="24"/>
        </w:rPr>
      </w:pPr>
      <w:r>
        <w:rPr>
          <w:rFonts w:ascii="Arial" w:hAnsi="Arial" w:cs="Arial"/>
          <w:b/>
          <w:color w:val="0000FF"/>
          <w:sz w:val="24"/>
        </w:rPr>
        <w:t>S6-210223</w:t>
      </w:r>
      <w:r>
        <w:rPr>
          <w:rFonts w:ascii="Arial" w:hAnsi="Arial" w:cs="Arial"/>
          <w:b/>
          <w:color w:val="0000FF"/>
          <w:sz w:val="24"/>
        </w:rPr>
        <w:tab/>
      </w:r>
      <w:r>
        <w:rPr>
          <w:rFonts w:ascii="Arial" w:hAnsi="Arial" w:cs="Arial"/>
          <w:b/>
          <w:sz w:val="24"/>
        </w:rPr>
        <w:t>Pseudo-CR on Restrictions for the procedure in clause 8.8.2.6</w:t>
      </w:r>
    </w:p>
    <w:p w14:paraId="5CE45F0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GmbH</w:t>
      </w:r>
    </w:p>
    <w:p w14:paraId="401D59B1" w14:textId="77777777" w:rsidR="00C5536D" w:rsidRDefault="00C5536D" w:rsidP="00C5536D">
      <w:pPr>
        <w:rPr>
          <w:color w:val="808080"/>
        </w:rPr>
      </w:pPr>
      <w:r>
        <w:rPr>
          <w:color w:val="808080"/>
        </w:rPr>
        <w:t>(Replaces S6-210128)</w:t>
      </w:r>
    </w:p>
    <w:p w14:paraId="4106BB36" w14:textId="77777777" w:rsidR="00C5536D" w:rsidRDefault="00C5536D" w:rsidP="00C5536D">
      <w:pPr>
        <w:rPr>
          <w:rFonts w:ascii="Arial" w:hAnsi="Arial" w:cs="Arial"/>
          <w:b/>
        </w:rPr>
      </w:pPr>
      <w:r>
        <w:rPr>
          <w:rFonts w:ascii="Arial" w:hAnsi="Arial" w:cs="Arial"/>
          <w:b/>
        </w:rPr>
        <w:t xml:space="preserve">Discussion: </w:t>
      </w:r>
    </w:p>
    <w:p w14:paraId="3A48CD46" w14:textId="77777777" w:rsidR="00C5536D" w:rsidRDefault="00C5536D" w:rsidP="00C5536D">
      <w:r>
        <w:t>The meeting discussed rev. 1 of the document during the closing session.</w:t>
      </w:r>
    </w:p>
    <w:p w14:paraId="15F7DB49" w14:textId="77777777" w:rsidR="00C5536D" w:rsidRDefault="00C5536D" w:rsidP="00C5536D">
      <w:r>
        <w:t>Huawei suggested adding an EN</w:t>
      </w:r>
    </w:p>
    <w:p w14:paraId="60A445BA" w14:textId="77777777" w:rsidR="00C5536D" w:rsidRDefault="00C5536D" w:rsidP="00C5536D">
      <w:r>
        <w:t>Editor's note: When the procedure fails, the use of other mechanisms to alleviate this failure is FFS.</w:t>
      </w:r>
    </w:p>
    <w:p w14:paraId="1913D1FB" w14:textId="51E11BD0" w:rsidR="00C5536D" w:rsidRDefault="00C5536D" w:rsidP="00C5536D">
      <w:r>
        <w:t>The only change is to replace in the EN</w:t>
      </w:r>
      <w:r w:rsidR="003F1D83">
        <w:t xml:space="preserve"> </w:t>
      </w:r>
      <w:r w:rsidR="003F1D83" w:rsidRPr="003F1D83">
        <w:t>clause 8.8.2.6</w:t>
      </w:r>
      <w:r w:rsidR="003F1D83">
        <w:t xml:space="preserve"> </w:t>
      </w:r>
      <w:r>
        <w:t>"to transfer the application context" with "to alleviate this failure".</w:t>
      </w:r>
    </w:p>
    <w:p w14:paraId="286B42C2" w14:textId="0FEE1E42" w:rsidR="00C5536D" w:rsidRDefault="00C5536D" w:rsidP="00C5536D"/>
    <w:p w14:paraId="35ECC54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S6-210348</w:t>
      </w:r>
      <w:r>
        <w:rPr>
          <w:color w:val="993300"/>
          <w:u w:val="single"/>
        </w:rPr>
        <w:t>.</w:t>
      </w:r>
    </w:p>
    <w:p w14:paraId="5758DC21" w14:textId="77777777" w:rsidR="00C5536D" w:rsidRDefault="00C5536D" w:rsidP="00C5536D">
      <w:pPr>
        <w:rPr>
          <w:rFonts w:ascii="Arial" w:hAnsi="Arial" w:cs="Arial"/>
          <w:b/>
          <w:sz w:val="24"/>
        </w:rPr>
      </w:pPr>
      <w:r>
        <w:rPr>
          <w:rFonts w:ascii="Arial" w:hAnsi="Arial" w:cs="Arial"/>
          <w:b/>
          <w:color w:val="0000FF"/>
          <w:sz w:val="24"/>
        </w:rPr>
        <w:t>S6-210348</w:t>
      </w:r>
      <w:r>
        <w:rPr>
          <w:rFonts w:ascii="Arial" w:hAnsi="Arial" w:cs="Arial"/>
          <w:b/>
          <w:color w:val="0000FF"/>
          <w:sz w:val="24"/>
        </w:rPr>
        <w:tab/>
      </w:r>
      <w:r>
        <w:rPr>
          <w:rFonts w:ascii="Arial" w:hAnsi="Arial" w:cs="Arial"/>
          <w:b/>
          <w:sz w:val="24"/>
        </w:rPr>
        <w:t>Pseudo-CR on Restrictions for the procedure in clause 8.8.2.6</w:t>
      </w:r>
    </w:p>
    <w:p w14:paraId="0701C5B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Apple GmbH</w:t>
      </w:r>
    </w:p>
    <w:p w14:paraId="6A09D9C3" w14:textId="77777777" w:rsidR="00C5536D" w:rsidRDefault="00C5536D" w:rsidP="00C5536D">
      <w:pPr>
        <w:rPr>
          <w:color w:val="808080"/>
        </w:rPr>
      </w:pPr>
      <w:r>
        <w:rPr>
          <w:color w:val="808080"/>
        </w:rPr>
        <w:t>(Replaces S6-210223)</w:t>
      </w:r>
    </w:p>
    <w:p w14:paraId="16F3EC1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56841" w14:textId="77777777" w:rsidR="00C5536D" w:rsidRDefault="00C5536D" w:rsidP="00C5536D">
      <w:pPr>
        <w:rPr>
          <w:rFonts w:ascii="Arial" w:hAnsi="Arial" w:cs="Arial"/>
          <w:b/>
          <w:sz w:val="24"/>
        </w:rPr>
      </w:pPr>
      <w:r>
        <w:rPr>
          <w:rFonts w:ascii="Arial" w:hAnsi="Arial" w:cs="Arial"/>
          <w:b/>
          <w:color w:val="0000FF"/>
          <w:sz w:val="24"/>
        </w:rPr>
        <w:t>S6-210140</w:t>
      </w:r>
      <w:r>
        <w:rPr>
          <w:rFonts w:ascii="Arial" w:hAnsi="Arial" w:cs="Arial"/>
          <w:b/>
          <w:color w:val="0000FF"/>
          <w:sz w:val="24"/>
        </w:rPr>
        <w:tab/>
      </w:r>
      <w:r>
        <w:rPr>
          <w:rFonts w:ascii="Arial" w:hAnsi="Arial" w:cs="Arial"/>
          <w:b/>
          <w:sz w:val="24"/>
        </w:rPr>
        <w:t>Automated Application Context Relocation</w:t>
      </w:r>
    </w:p>
    <w:p w14:paraId="186D520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w:t>
      </w:r>
    </w:p>
    <w:p w14:paraId="34F12DF6" w14:textId="77777777" w:rsidR="00C5536D" w:rsidRDefault="00C5536D" w:rsidP="00C5536D">
      <w:pPr>
        <w:rPr>
          <w:color w:val="808080"/>
        </w:rPr>
      </w:pPr>
      <w:r>
        <w:rPr>
          <w:color w:val="808080"/>
        </w:rPr>
        <w:t>(Replaces S6-202314)</w:t>
      </w:r>
    </w:p>
    <w:p w14:paraId="237D1886" w14:textId="77777777" w:rsidR="00C5536D" w:rsidRDefault="00C5536D" w:rsidP="00C5536D">
      <w:pPr>
        <w:rPr>
          <w:rFonts w:ascii="Arial" w:hAnsi="Arial" w:cs="Arial"/>
          <w:b/>
        </w:rPr>
      </w:pPr>
      <w:r>
        <w:rPr>
          <w:rFonts w:ascii="Arial" w:hAnsi="Arial" w:cs="Arial"/>
          <w:b/>
        </w:rPr>
        <w:t xml:space="preserve">Abstract: </w:t>
      </w:r>
    </w:p>
    <w:p w14:paraId="1122A493" w14:textId="77777777" w:rsidR="00C5536D" w:rsidRDefault="00C5536D" w:rsidP="00C5536D">
      <w:r>
        <w:t>Proposal for Automated Application Context Relocation</w:t>
      </w:r>
    </w:p>
    <w:p w14:paraId="79105159" w14:textId="77777777" w:rsidR="00C5536D" w:rsidRDefault="00C5536D" w:rsidP="00C5536D">
      <w:pPr>
        <w:rPr>
          <w:rFonts w:ascii="Arial" w:hAnsi="Arial" w:cs="Arial"/>
          <w:b/>
        </w:rPr>
      </w:pPr>
      <w:r>
        <w:rPr>
          <w:rFonts w:ascii="Arial" w:hAnsi="Arial" w:cs="Arial"/>
          <w:b/>
        </w:rPr>
        <w:t xml:space="preserve">Discussion: </w:t>
      </w:r>
    </w:p>
    <w:p w14:paraId="020DBB25" w14:textId="77777777" w:rsidR="00C5536D" w:rsidRDefault="00C5536D" w:rsidP="00C5536D">
      <w:r>
        <w:t>Huawei presented the document paper during the ICC#1.</w:t>
      </w:r>
    </w:p>
    <w:p w14:paraId="63D13F00" w14:textId="77777777" w:rsidR="00C5536D" w:rsidRDefault="00C5536D" w:rsidP="00C5536D">
      <w:r>
        <w:t>Qualcomm suggested deletion of part of the text proposed text in bullet 8 as well as modification of bullet 11, They further requested clarification on the benefit of this proposed method.</w:t>
      </w:r>
    </w:p>
    <w:p w14:paraId="6D6AC48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S6-210310</w:t>
      </w:r>
      <w:r>
        <w:rPr>
          <w:color w:val="993300"/>
          <w:u w:val="single"/>
        </w:rPr>
        <w:t>.</w:t>
      </w:r>
    </w:p>
    <w:p w14:paraId="34037F76" w14:textId="77777777" w:rsidR="00C5536D" w:rsidRDefault="00C5536D" w:rsidP="00C5536D">
      <w:pPr>
        <w:rPr>
          <w:rFonts w:ascii="Arial" w:hAnsi="Arial" w:cs="Arial"/>
          <w:b/>
          <w:sz w:val="24"/>
        </w:rPr>
      </w:pPr>
      <w:r>
        <w:rPr>
          <w:rFonts w:ascii="Arial" w:hAnsi="Arial" w:cs="Arial"/>
          <w:b/>
          <w:color w:val="0000FF"/>
          <w:sz w:val="24"/>
        </w:rPr>
        <w:t>S6-210310</w:t>
      </w:r>
      <w:r>
        <w:rPr>
          <w:rFonts w:ascii="Arial" w:hAnsi="Arial" w:cs="Arial"/>
          <w:b/>
          <w:color w:val="0000FF"/>
          <w:sz w:val="24"/>
        </w:rPr>
        <w:tab/>
      </w:r>
      <w:r>
        <w:rPr>
          <w:rFonts w:ascii="Arial" w:hAnsi="Arial" w:cs="Arial"/>
          <w:b/>
          <w:sz w:val="24"/>
        </w:rPr>
        <w:t>Automated Application Context Relocation</w:t>
      </w:r>
    </w:p>
    <w:p w14:paraId="053D9FB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 CMCC, TD-Tech, CATT, Convida Wireless</w:t>
      </w:r>
    </w:p>
    <w:p w14:paraId="2825251F" w14:textId="77777777" w:rsidR="00C5536D" w:rsidRDefault="00C5536D" w:rsidP="00C5536D">
      <w:pPr>
        <w:rPr>
          <w:color w:val="808080"/>
        </w:rPr>
      </w:pPr>
      <w:r>
        <w:rPr>
          <w:color w:val="808080"/>
        </w:rPr>
        <w:lastRenderedPageBreak/>
        <w:t>(Replaces S6-210140)</w:t>
      </w:r>
    </w:p>
    <w:p w14:paraId="340DD07B" w14:textId="77777777" w:rsidR="00C5536D" w:rsidRDefault="00C5536D" w:rsidP="00C5536D">
      <w:pPr>
        <w:rPr>
          <w:rFonts w:ascii="Arial" w:hAnsi="Arial" w:cs="Arial"/>
          <w:b/>
        </w:rPr>
      </w:pPr>
      <w:r>
        <w:rPr>
          <w:rFonts w:ascii="Arial" w:hAnsi="Arial" w:cs="Arial"/>
          <w:b/>
        </w:rPr>
        <w:t xml:space="preserve">Discussion: </w:t>
      </w:r>
    </w:p>
    <w:p w14:paraId="1103DDB2" w14:textId="77777777" w:rsidR="00C5536D" w:rsidRDefault="00C5536D" w:rsidP="00C5536D">
      <w:r>
        <w:t>The meeting discussed rev. 1 of the document during the closing session.</w:t>
      </w:r>
    </w:p>
    <w:p w14:paraId="5C5CB56D" w14:textId="77777777" w:rsidR="00C5536D" w:rsidRDefault="00C5536D" w:rsidP="00C5536D">
      <w:r>
        <w:t xml:space="preserve">Ericsson did not agree with the contribution and noted ACT in EEL can be implementation specific and proposed getting rid of "ACT in EEL" and "redirection" in 8.8.2.5, then it would be the same as S6-210244. Ericsson further noted they had concern for the latency issue if additional hops are added in the middle of App </w:t>
      </w:r>
      <w:proofErr w:type="spellStart"/>
      <w:r>
        <w:t>Ctx</w:t>
      </w:r>
      <w:proofErr w:type="spellEnd"/>
      <w:r>
        <w:t xml:space="preserve"> transfer.</w:t>
      </w:r>
    </w:p>
    <w:p w14:paraId="6BA9068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CC435" w14:textId="77777777" w:rsidR="00C5536D" w:rsidRDefault="00C5536D" w:rsidP="00C5536D">
      <w:pPr>
        <w:rPr>
          <w:rFonts w:ascii="Arial" w:hAnsi="Arial" w:cs="Arial"/>
          <w:b/>
          <w:sz w:val="24"/>
        </w:rPr>
      </w:pPr>
      <w:r>
        <w:rPr>
          <w:rFonts w:ascii="Arial" w:hAnsi="Arial" w:cs="Arial"/>
          <w:b/>
          <w:color w:val="0000FF"/>
          <w:sz w:val="24"/>
        </w:rPr>
        <w:t>S6-210018</w:t>
      </w:r>
      <w:r>
        <w:rPr>
          <w:rFonts w:ascii="Arial" w:hAnsi="Arial" w:cs="Arial"/>
          <w:b/>
          <w:color w:val="0000FF"/>
          <w:sz w:val="24"/>
        </w:rPr>
        <w:tab/>
      </w:r>
      <w:r>
        <w:rPr>
          <w:rFonts w:ascii="Arial" w:hAnsi="Arial" w:cs="Arial"/>
          <w:b/>
          <w:sz w:val="24"/>
        </w:rPr>
        <w:t>Support of Predictive UE Mobility</w:t>
      </w:r>
    </w:p>
    <w:p w14:paraId="3DB00AA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KPN N.V.</w:t>
      </w:r>
    </w:p>
    <w:p w14:paraId="2594B97A" w14:textId="77777777" w:rsidR="00C5536D" w:rsidRDefault="00C5536D" w:rsidP="00C5536D">
      <w:pPr>
        <w:rPr>
          <w:rFonts w:ascii="Arial" w:hAnsi="Arial" w:cs="Arial"/>
          <w:b/>
        </w:rPr>
      </w:pPr>
      <w:r>
        <w:rPr>
          <w:rFonts w:ascii="Arial" w:hAnsi="Arial" w:cs="Arial"/>
          <w:b/>
        </w:rPr>
        <w:t xml:space="preserve">Abstract: </w:t>
      </w:r>
    </w:p>
    <w:p w14:paraId="559C41E1" w14:textId="77777777" w:rsidR="00C5536D" w:rsidRDefault="00C5536D" w:rsidP="00C5536D">
      <w:r>
        <w:t>Application Context Relation (ACR) used for service continuity can involve the transfer of large amounts of data and the set-up of an extensive compute and storage environment on the target EAS. To avoid or minimize service interruption, it is therefore important to perform the ACR in a timely manner, e.g., before the service from the source EAS degrades or is interrupted as the UE moves out of its geographical service area. The need for this timely behaviour has already been expressed in clause 8.8.1, where (the need for) support for predictive or expected UE mobility has been mentioned. The technical implementation of this support, however, is still lacking and  therefore proposed herein.</w:t>
      </w:r>
    </w:p>
    <w:p w14:paraId="6698364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S6-210201</w:t>
      </w:r>
      <w:r>
        <w:rPr>
          <w:color w:val="993300"/>
          <w:u w:val="single"/>
        </w:rPr>
        <w:t>.</w:t>
      </w:r>
    </w:p>
    <w:p w14:paraId="7867C81D" w14:textId="77777777" w:rsidR="00C5536D" w:rsidRDefault="00C5536D" w:rsidP="00C5536D">
      <w:pPr>
        <w:rPr>
          <w:rFonts w:ascii="Arial" w:hAnsi="Arial" w:cs="Arial"/>
          <w:b/>
          <w:sz w:val="24"/>
        </w:rPr>
      </w:pPr>
      <w:r>
        <w:rPr>
          <w:rFonts w:ascii="Arial" w:hAnsi="Arial" w:cs="Arial"/>
          <w:b/>
          <w:color w:val="0000FF"/>
          <w:sz w:val="24"/>
        </w:rPr>
        <w:t>S6-210201</w:t>
      </w:r>
      <w:r>
        <w:rPr>
          <w:rFonts w:ascii="Arial" w:hAnsi="Arial" w:cs="Arial"/>
          <w:b/>
          <w:color w:val="0000FF"/>
          <w:sz w:val="24"/>
        </w:rPr>
        <w:tab/>
      </w:r>
      <w:r>
        <w:rPr>
          <w:rFonts w:ascii="Arial" w:hAnsi="Arial" w:cs="Arial"/>
          <w:b/>
          <w:sz w:val="24"/>
        </w:rPr>
        <w:t>Support of Predictive UE Mobility</w:t>
      </w:r>
    </w:p>
    <w:p w14:paraId="4074FDD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KPN N.V.</w:t>
      </w:r>
    </w:p>
    <w:p w14:paraId="633A0960" w14:textId="77777777" w:rsidR="00C5536D" w:rsidRDefault="00C5536D" w:rsidP="00C5536D">
      <w:pPr>
        <w:rPr>
          <w:color w:val="808080"/>
        </w:rPr>
      </w:pPr>
      <w:r>
        <w:rPr>
          <w:color w:val="808080"/>
        </w:rPr>
        <w:t>(Replaces S6-210018)</w:t>
      </w:r>
    </w:p>
    <w:p w14:paraId="4486888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AF61" w14:textId="77777777" w:rsidR="00C5536D" w:rsidRDefault="00C5536D" w:rsidP="00C5536D">
      <w:pPr>
        <w:rPr>
          <w:rFonts w:ascii="Arial" w:hAnsi="Arial" w:cs="Arial"/>
          <w:b/>
          <w:sz w:val="24"/>
        </w:rPr>
      </w:pPr>
      <w:r>
        <w:rPr>
          <w:rFonts w:ascii="Arial" w:hAnsi="Arial" w:cs="Arial"/>
          <w:b/>
          <w:color w:val="0000FF"/>
          <w:sz w:val="24"/>
        </w:rPr>
        <w:t>S6-210101</w:t>
      </w:r>
      <w:r>
        <w:rPr>
          <w:rFonts w:ascii="Arial" w:hAnsi="Arial" w:cs="Arial"/>
          <w:b/>
          <w:color w:val="0000FF"/>
          <w:sz w:val="24"/>
        </w:rPr>
        <w:tab/>
      </w:r>
      <w:r>
        <w:rPr>
          <w:rFonts w:ascii="Arial" w:hAnsi="Arial" w:cs="Arial"/>
          <w:b/>
          <w:sz w:val="24"/>
        </w:rPr>
        <w:t>Predicted Application Context Relocation</w:t>
      </w:r>
    </w:p>
    <w:p w14:paraId="7EC5249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Sony</w:t>
      </w:r>
    </w:p>
    <w:p w14:paraId="6C1A3EA0" w14:textId="77777777" w:rsidR="00C5536D" w:rsidRDefault="00C5536D" w:rsidP="00C5536D">
      <w:pPr>
        <w:rPr>
          <w:rFonts w:ascii="Arial" w:hAnsi="Arial" w:cs="Arial"/>
          <w:b/>
        </w:rPr>
      </w:pPr>
      <w:r>
        <w:rPr>
          <w:rFonts w:ascii="Arial" w:hAnsi="Arial" w:cs="Arial"/>
          <w:b/>
        </w:rPr>
        <w:t xml:space="preserve">Abstract: </w:t>
      </w:r>
    </w:p>
    <w:p w14:paraId="45E164C1" w14:textId="77777777" w:rsidR="00C5536D" w:rsidRDefault="00C5536D" w:rsidP="00C5536D">
      <w:r>
        <w:t>The current application service continuity description only handles reactive service continuity, not proactive service continuity. This is an important feature and there are no real changes needed in the existing discovery and registration procedures. The present contribution proposes adding the prediction part.</w:t>
      </w:r>
    </w:p>
    <w:p w14:paraId="72E317D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6FAF0" w14:textId="77777777" w:rsidR="00C5536D" w:rsidRDefault="00C5536D" w:rsidP="00C5536D">
      <w:pPr>
        <w:rPr>
          <w:rFonts w:ascii="Arial" w:hAnsi="Arial" w:cs="Arial"/>
          <w:b/>
          <w:sz w:val="24"/>
        </w:rPr>
      </w:pPr>
      <w:r>
        <w:rPr>
          <w:rFonts w:ascii="Arial" w:hAnsi="Arial" w:cs="Arial"/>
          <w:b/>
          <w:color w:val="0000FF"/>
          <w:sz w:val="24"/>
        </w:rPr>
        <w:t>S6-210050</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ACR determination procedure</w:t>
      </w:r>
    </w:p>
    <w:p w14:paraId="45A57CA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8AC576D" w14:textId="77777777" w:rsidR="00C5536D" w:rsidRDefault="00C5536D" w:rsidP="00C5536D">
      <w:pPr>
        <w:rPr>
          <w:rFonts w:ascii="Arial" w:hAnsi="Arial" w:cs="Arial"/>
          <w:b/>
        </w:rPr>
      </w:pPr>
      <w:r>
        <w:rPr>
          <w:rFonts w:ascii="Arial" w:hAnsi="Arial" w:cs="Arial"/>
          <w:b/>
        </w:rPr>
        <w:t xml:space="preserve">Abstract: </w:t>
      </w:r>
    </w:p>
    <w:p w14:paraId="06A2F05B" w14:textId="77777777" w:rsidR="00C5536D" w:rsidRDefault="00C5536D" w:rsidP="00C5536D">
      <w:r>
        <w:t>This pCR proposes clean-up on the ACR determination procedure in clause 8.8.3.5.</w:t>
      </w:r>
    </w:p>
    <w:p w14:paraId="33EB7AF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S6-210228</w:t>
      </w:r>
      <w:r>
        <w:rPr>
          <w:color w:val="993300"/>
          <w:u w:val="single"/>
        </w:rPr>
        <w:t>.</w:t>
      </w:r>
    </w:p>
    <w:p w14:paraId="6BDA5B5B" w14:textId="77777777" w:rsidR="00C5536D" w:rsidRDefault="00C5536D" w:rsidP="00C5536D">
      <w:pPr>
        <w:rPr>
          <w:rFonts w:ascii="Arial" w:hAnsi="Arial" w:cs="Arial"/>
          <w:b/>
          <w:sz w:val="24"/>
        </w:rPr>
      </w:pPr>
      <w:r>
        <w:rPr>
          <w:rFonts w:ascii="Arial" w:hAnsi="Arial" w:cs="Arial"/>
          <w:b/>
          <w:color w:val="0000FF"/>
          <w:sz w:val="24"/>
        </w:rPr>
        <w:t>S6-210228</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on ACR determination procedure</w:t>
      </w:r>
    </w:p>
    <w:p w14:paraId="32EFA047"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2DE4A520" w14:textId="77777777" w:rsidR="00C5536D" w:rsidRDefault="00C5536D" w:rsidP="00C5536D">
      <w:pPr>
        <w:rPr>
          <w:color w:val="808080"/>
        </w:rPr>
      </w:pPr>
      <w:r>
        <w:rPr>
          <w:color w:val="808080"/>
        </w:rPr>
        <w:t>(Replaces S6-210050)</w:t>
      </w:r>
    </w:p>
    <w:p w14:paraId="379F9497" w14:textId="77777777" w:rsidR="00C5536D" w:rsidRDefault="00C5536D" w:rsidP="00C5536D">
      <w:pPr>
        <w:rPr>
          <w:rFonts w:ascii="Arial" w:hAnsi="Arial" w:cs="Arial"/>
          <w:b/>
        </w:rPr>
      </w:pPr>
      <w:r>
        <w:rPr>
          <w:rFonts w:ascii="Arial" w:hAnsi="Arial" w:cs="Arial"/>
          <w:b/>
        </w:rPr>
        <w:t xml:space="preserve">Discussion: </w:t>
      </w:r>
    </w:p>
    <w:p w14:paraId="00144824" w14:textId="77777777" w:rsidR="00C5536D" w:rsidRDefault="00C5536D" w:rsidP="00C5536D">
      <w:r>
        <w:t>The meeting discussed the document during the closing session.</w:t>
      </w:r>
    </w:p>
    <w:p w14:paraId="2520340B" w14:textId="77777777" w:rsidR="00C5536D" w:rsidRDefault="00C5536D" w:rsidP="00C5536D">
      <w:r>
        <w:t>Huawei objected to the proposed document.</w:t>
      </w:r>
    </w:p>
    <w:p w14:paraId="5F794ED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30C43" w14:textId="77777777" w:rsidR="00C5536D" w:rsidRDefault="00C5536D" w:rsidP="00C5536D">
      <w:pPr>
        <w:rPr>
          <w:rFonts w:ascii="Arial" w:hAnsi="Arial" w:cs="Arial"/>
          <w:b/>
          <w:sz w:val="24"/>
        </w:rPr>
      </w:pPr>
      <w:r>
        <w:rPr>
          <w:rFonts w:ascii="Arial" w:hAnsi="Arial" w:cs="Arial"/>
          <w:b/>
          <w:color w:val="0000FF"/>
          <w:sz w:val="24"/>
        </w:rPr>
        <w:t>S6-210085</w:t>
      </w:r>
      <w:r>
        <w:rPr>
          <w:rFonts w:ascii="Arial" w:hAnsi="Arial" w:cs="Arial"/>
          <w:b/>
          <w:color w:val="0000FF"/>
          <w:sz w:val="24"/>
        </w:rPr>
        <w:tab/>
      </w:r>
      <w:r>
        <w:rPr>
          <w:rFonts w:ascii="Arial" w:hAnsi="Arial" w:cs="Arial"/>
          <w:b/>
          <w:sz w:val="24"/>
        </w:rPr>
        <w:t>Context Id in ACR</w:t>
      </w:r>
    </w:p>
    <w:p w14:paraId="7A8A44F9"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2584EE1C" w14:textId="77777777" w:rsidR="00C5536D" w:rsidRDefault="00C5536D" w:rsidP="00C5536D">
      <w:pPr>
        <w:rPr>
          <w:rFonts w:ascii="Arial" w:hAnsi="Arial" w:cs="Arial"/>
          <w:b/>
        </w:rPr>
      </w:pPr>
      <w:r>
        <w:rPr>
          <w:rFonts w:ascii="Arial" w:hAnsi="Arial" w:cs="Arial"/>
          <w:b/>
        </w:rPr>
        <w:t xml:space="preserve">Abstract: </w:t>
      </w:r>
    </w:p>
    <w:p w14:paraId="77AF6024" w14:textId="77777777" w:rsidR="00C5536D" w:rsidRDefault="00C5536D" w:rsidP="00C5536D">
      <w:r>
        <w:t>This contribution proposes adding context id in ACR request.</w:t>
      </w:r>
    </w:p>
    <w:p w14:paraId="1E08393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S6-210239</w:t>
      </w:r>
      <w:r>
        <w:rPr>
          <w:color w:val="993300"/>
          <w:u w:val="single"/>
        </w:rPr>
        <w:t>.</w:t>
      </w:r>
    </w:p>
    <w:p w14:paraId="3C87E1CD" w14:textId="77777777" w:rsidR="00C5536D" w:rsidRDefault="00C5536D" w:rsidP="00C5536D">
      <w:pPr>
        <w:rPr>
          <w:rFonts w:ascii="Arial" w:hAnsi="Arial" w:cs="Arial"/>
          <w:b/>
          <w:sz w:val="24"/>
        </w:rPr>
      </w:pPr>
      <w:r>
        <w:rPr>
          <w:rFonts w:ascii="Arial" w:hAnsi="Arial" w:cs="Arial"/>
          <w:b/>
          <w:color w:val="0000FF"/>
          <w:sz w:val="24"/>
        </w:rPr>
        <w:t>S6-210239</w:t>
      </w:r>
      <w:r>
        <w:rPr>
          <w:rFonts w:ascii="Arial" w:hAnsi="Arial" w:cs="Arial"/>
          <w:b/>
          <w:color w:val="0000FF"/>
          <w:sz w:val="24"/>
        </w:rPr>
        <w:tab/>
      </w:r>
      <w:r>
        <w:rPr>
          <w:rFonts w:ascii="Arial" w:hAnsi="Arial" w:cs="Arial"/>
          <w:b/>
          <w:sz w:val="24"/>
        </w:rPr>
        <w:t>Context Id in ACR</w:t>
      </w:r>
    </w:p>
    <w:p w14:paraId="43EE41C0"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265D3925" w14:textId="77777777" w:rsidR="00C5536D" w:rsidRDefault="00C5536D" w:rsidP="00C5536D">
      <w:pPr>
        <w:rPr>
          <w:color w:val="808080"/>
        </w:rPr>
      </w:pPr>
      <w:r>
        <w:rPr>
          <w:color w:val="808080"/>
        </w:rPr>
        <w:t>(Replaces S6-210085)</w:t>
      </w:r>
    </w:p>
    <w:p w14:paraId="61660479" w14:textId="77777777" w:rsidR="00C5536D" w:rsidRDefault="00C5536D" w:rsidP="00C5536D">
      <w:pPr>
        <w:rPr>
          <w:rFonts w:ascii="Arial" w:hAnsi="Arial" w:cs="Arial"/>
          <w:b/>
        </w:rPr>
      </w:pPr>
      <w:r>
        <w:rPr>
          <w:rFonts w:ascii="Arial" w:hAnsi="Arial" w:cs="Arial"/>
          <w:b/>
        </w:rPr>
        <w:t xml:space="preserve">Discussion: </w:t>
      </w:r>
    </w:p>
    <w:p w14:paraId="21C69377" w14:textId="77777777" w:rsidR="00C5536D" w:rsidRDefault="00C5536D" w:rsidP="00C5536D">
      <w:r>
        <w:t>The meeting discussed rev. 1 of the document during the closing session.</w:t>
      </w:r>
    </w:p>
    <w:p w14:paraId="5A13F93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S6-210345</w:t>
      </w:r>
      <w:r>
        <w:rPr>
          <w:color w:val="993300"/>
          <w:u w:val="single"/>
        </w:rPr>
        <w:t>.</w:t>
      </w:r>
    </w:p>
    <w:p w14:paraId="4B4CD400" w14:textId="77777777" w:rsidR="00C5536D" w:rsidRDefault="00C5536D" w:rsidP="00C5536D">
      <w:pPr>
        <w:rPr>
          <w:rFonts w:ascii="Arial" w:hAnsi="Arial" w:cs="Arial"/>
          <w:b/>
          <w:sz w:val="24"/>
        </w:rPr>
      </w:pPr>
      <w:r>
        <w:rPr>
          <w:rFonts w:ascii="Arial" w:hAnsi="Arial" w:cs="Arial"/>
          <w:b/>
          <w:color w:val="0000FF"/>
          <w:sz w:val="24"/>
        </w:rPr>
        <w:t>S6-210345</w:t>
      </w:r>
      <w:r>
        <w:rPr>
          <w:rFonts w:ascii="Arial" w:hAnsi="Arial" w:cs="Arial"/>
          <w:b/>
          <w:color w:val="0000FF"/>
          <w:sz w:val="24"/>
        </w:rPr>
        <w:tab/>
      </w:r>
      <w:r>
        <w:rPr>
          <w:rFonts w:ascii="Arial" w:hAnsi="Arial" w:cs="Arial"/>
          <w:b/>
          <w:sz w:val="24"/>
        </w:rPr>
        <w:t>Context Id in ACR</w:t>
      </w:r>
    </w:p>
    <w:p w14:paraId="5D6DEB1A"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5CE11BE3" w14:textId="77777777" w:rsidR="00C5536D" w:rsidRDefault="00C5536D" w:rsidP="00C5536D">
      <w:pPr>
        <w:rPr>
          <w:color w:val="808080"/>
        </w:rPr>
      </w:pPr>
      <w:r>
        <w:rPr>
          <w:color w:val="808080"/>
        </w:rPr>
        <w:t>(Replaces S6-210239)</w:t>
      </w:r>
    </w:p>
    <w:p w14:paraId="42F7AC5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AFCB1" w14:textId="77777777" w:rsidR="00C5536D" w:rsidRDefault="00C5536D" w:rsidP="00C5536D">
      <w:pPr>
        <w:rPr>
          <w:rFonts w:ascii="Arial" w:hAnsi="Arial" w:cs="Arial"/>
          <w:b/>
          <w:sz w:val="24"/>
        </w:rPr>
      </w:pPr>
      <w:r>
        <w:rPr>
          <w:rFonts w:ascii="Arial" w:hAnsi="Arial" w:cs="Arial"/>
          <w:b/>
          <w:color w:val="0000FF"/>
          <w:sz w:val="24"/>
        </w:rPr>
        <w:t>S6-210120</w:t>
      </w:r>
      <w:r>
        <w:rPr>
          <w:rFonts w:ascii="Arial" w:hAnsi="Arial" w:cs="Arial"/>
          <w:b/>
          <w:color w:val="0000FF"/>
          <w:sz w:val="24"/>
        </w:rPr>
        <w:tab/>
      </w:r>
      <w:r>
        <w:rPr>
          <w:rFonts w:ascii="Arial" w:hAnsi="Arial" w:cs="Arial"/>
          <w:b/>
          <w:sz w:val="24"/>
        </w:rPr>
        <w:t>Target EAS selection</w:t>
      </w:r>
    </w:p>
    <w:p w14:paraId="7EDCD48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78D27B7C" w14:textId="77777777" w:rsidR="00C5536D" w:rsidRDefault="00C5536D" w:rsidP="00C5536D">
      <w:pPr>
        <w:rPr>
          <w:rFonts w:ascii="Arial" w:hAnsi="Arial" w:cs="Arial"/>
          <w:b/>
        </w:rPr>
      </w:pPr>
      <w:r>
        <w:rPr>
          <w:rFonts w:ascii="Arial" w:hAnsi="Arial" w:cs="Arial"/>
          <w:b/>
        </w:rPr>
        <w:t xml:space="preserve">Abstract: </w:t>
      </w:r>
    </w:p>
    <w:p w14:paraId="3DD83DA8" w14:textId="77777777" w:rsidR="00C5536D" w:rsidRDefault="00C5536D" w:rsidP="00C5536D">
      <w:r>
        <w:t>This contribution closes the following ENs related to target EES and target EAS selection:</w:t>
      </w:r>
    </w:p>
    <w:p w14:paraId="2BC22861" w14:textId="77777777" w:rsidR="00C5536D" w:rsidRDefault="00C5536D" w:rsidP="00C5536D">
      <w:r>
        <w:t>Editor’s Note:</w:t>
      </w:r>
      <w:r>
        <w:tab/>
        <w:t>How the target Edge Application Server is selected from the list of Edge Application Servers received in step 4 is for further study.</w:t>
      </w:r>
    </w:p>
    <w:p w14:paraId="5293DC9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S6-210286</w:t>
      </w:r>
      <w:r>
        <w:rPr>
          <w:color w:val="993300"/>
          <w:u w:val="single"/>
        </w:rPr>
        <w:t>.</w:t>
      </w:r>
    </w:p>
    <w:p w14:paraId="0D8368E7" w14:textId="77777777" w:rsidR="00C5536D" w:rsidRDefault="00C5536D" w:rsidP="00C5536D">
      <w:pPr>
        <w:rPr>
          <w:rFonts w:ascii="Arial" w:hAnsi="Arial" w:cs="Arial"/>
          <w:b/>
          <w:sz w:val="24"/>
        </w:rPr>
      </w:pPr>
      <w:r>
        <w:rPr>
          <w:rFonts w:ascii="Arial" w:hAnsi="Arial" w:cs="Arial"/>
          <w:b/>
          <w:color w:val="0000FF"/>
          <w:sz w:val="24"/>
        </w:rPr>
        <w:t>S6-210286</w:t>
      </w:r>
      <w:r>
        <w:rPr>
          <w:rFonts w:ascii="Arial" w:hAnsi="Arial" w:cs="Arial"/>
          <w:b/>
          <w:color w:val="0000FF"/>
          <w:sz w:val="24"/>
        </w:rPr>
        <w:tab/>
      </w:r>
      <w:r>
        <w:rPr>
          <w:rFonts w:ascii="Arial" w:hAnsi="Arial" w:cs="Arial"/>
          <w:b/>
          <w:sz w:val="24"/>
        </w:rPr>
        <w:t>Target EAS selection</w:t>
      </w:r>
    </w:p>
    <w:p w14:paraId="055C0EAF"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37ABFBDC" w14:textId="77777777" w:rsidR="00C5536D" w:rsidRDefault="00C5536D" w:rsidP="00C5536D">
      <w:pPr>
        <w:rPr>
          <w:color w:val="808080"/>
        </w:rPr>
      </w:pPr>
      <w:r>
        <w:rPr>
          <w:color w:val="808080"/>
        </w:rPr>
        <w:t>(Replaces S6-210120)</w:t>
      </w:r>
    </w:p>
    <w:p w14:paraId="5BE9E7CF" w14:textId="77777777" w:rsidR="00C5536D" w:rsidRDefault="00C5536D" w:rsidP="00C5536D">
      <w:pPr>
        <w:rPr>
          <w:rFonts w:ascii="Arial" w:hAnsi="Arial" w:cs="Arial"/>
          <w:b/>
        </w:rPr>
      </w:pPr>
      <w:r>
        <w:rPr>
          <w:rFonts w:ascii="Arial" w:hAnsi="Arial" w:cs="Arial"/>
          <w:b/>
        </w:rPr>
        <w:t xml:space="preserve">Discussion: </w:t>
      </w:r>
    </w:p>
    <w:p w14:paraId="376ED594" w14:textId="77777777" w:rsidR="00C5536D" w:rsidRDefault="00C5536D" w:rsidP="00C5536D">
      <w:r>
        <w:t>The meeting discussed rev. 1 of the document during the closing session.</w:t>
      </w:r>
    </w:p>
    <w:p w14:paraId="32045F6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S6-210346</w:t>
      </w:r>
      <w:r>
        <w:rPr>
          <w:color w:val="993300"/>
          <w:u w:val="single"/>
        </w:rPr>
        <w:t>.</w:t>
      </w:r>
    </w:p>
    <w:p w14:paraId="6CCC43E3" w14:textId="77777777" w:rsidR="00C5536D" w:rsidRDefault="00C5536D" w:rsidP="00C5536D">
      <w:pPr>
        <w:rPr>
          <w:rFonts w:ascii="Arial" w:hAnsi="Arial" w:cs="Arial"/>
          <w:b/>
          <w:sz w:val="24"/>
        </w:rPr>
      </w:pPr>
      <w:r>
        <w:rPr>
          <w:rFonts w:ascii="Arial" w:hAnsi="Arial" w:cs="Arial"/>
          <w:b/>
          <w:color w:val="0000FF"/>
          <w:sz w:val="24"/>
        </w:rPr>
        <w:t>S6-210346</w:t>
      </w:r>
      <w:r>
        <w:rPr>
          <w:rFonts w:ascii="Arial" w:hAnsi="Arial" w:cs="Arial"/>
          <w:b/>
          <w:color w:val="0000FF"/>
          <w:sz w:val="24"/>
        </w:rPr>
        <w:tab/>
      </w:r>
      <w:r>
        <w:rPr>
          <w:rFonts w:ascii="Arial" w:hAnsi="Arial" w:cs="Arial"/>
          <w:b/>
          <w:sz w:val="24"/>
        </w:rPr>
        <w:t>Target EAS selection</w:t>
      </w:r>
    </w:p>
    <w:p w14:paraId="73553D0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2812D5D7" w14:textId="77777777" w:rsidR="00C5536D" w:rsidRDefault="00C5536D" w:rsidP="00C5536D">
      <w:pPr>
        <w:rPr>
          <w:color w:val="808080"/>
        </w:rPr>
      </w:pPr>
      <w:r>
        <w:rPr>
          <w:color w:val="808080"/>
        </w:rPr>
        <w:t>(Replaces S6-210286)</w:t>
      </w:r>
    </w:p>
    <w:p w14:paraId="75A257A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2EA8" w14:textId="77777777" w:rsidR="00C5536D" w:rsidRDefault="00C5536D" w:rsidP="00C5536D">
      <w:pPr>
        <w:rPr>
          <w:rFonts w:ascii="Arial" w:hAnsi="Arial" w:cs="Arial"/>
          <w:b/>
          <w:sz w:val="24"/>
        </w:rPr>
      </w:pPr>
      <w:r>
        <w:rPr>
          <w:rFonts w:ascii="Arial" w:hAnsi="Arial" w:cs="Arial"/>
          <w:b/>
          <w:color w:val="0000FF"/>
          <w:sz w:val="24"/>
        </w:rPr>
        <w:t>S6-210121</w:t>
      </w:r>
      <w:r>
        <w:rPr>
          <w:rFonts w:ascii="Arial" w:hAnsi="Arial" w:cs="Arial"/>
          <w:b/>
          <w:color w:val="0000FF"/>
          <w:sz w:val="24"/>
        </w:rPr>
        <w:tab/>
      </w:r>
      <w:r>
        <w:rPr>
          <w:rFonts w:ascii="Arial" w:hAnsi="Arial" w:cs="Arial"/>
          <w:b/>
          <w:sz w:val="24"/>
        </w:rPr>
        <w:t>Target EAS notification</w:t>
      </w:r>
    </w:p>
    <w:p w14:paraId="51ACE6D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 InterDigital</w:t>
      </w:r>
    </w:p>
    <w:p w14:paraId="71204055" w14:textId="77777777" w:rsidR="00C5536D" w:rsidRDefault="00C5536D" w:rsidP="00C5536D">
      <w:pPr>
        <w:rPr>
          <w:rFonts w:ascii="Arial" w:hAnsi="Arial" w:cs="Arial"/>
          <w:b/>
        </w:rPr>
      </w:pPr>
      <w:r>
        <w:rPr>
          <w:rFonts w:ascii="Arial" w:hAnsi="Arial" w:cs="Arial"/>
          <w:b/>
        </w:rPr>
        <w:t xml:space="preserve">Abstract: </w:t>
      </w:r>
    </w:p>
    <w:p w14:paraId="7D50FD9A" w14:textId="77777777" w:rsidR="00C5536D" w:rsidRDefault="00C5536D" w:rsidP="00C5536D">
      <w:r>
        <w:t>This contribution closes the following EN related to target EES and target EAS selection:</w:t>
      </w:r>
    </w:p>
    <w:p w14:paraId="271DFF8C" w14:textId="77777777" w:rsidR="00C5536D" w:rsidRDefault="00C5536D" w:rsidP="00C5536D">
      <w:r>
        <w:t>Editor's Note:</w:t>
      </w:r>
      <w:r>
        <w:tab/>
        <w:t>How Edge Enabler Server is selected from the list of Edge Enabler servers and whether the EEC needs to be notified when this selection happens is for further study.</w:t>
      </w:r>
    </w:p>
    <w:p w14:paraId="44E1686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S6-210287</w:t>
      </w:r>
      <w:r>
        <w:rPr>
          <w:color w:val="993300"/>
          <w:u w:val="single"/>
        </w:rPr>
        <w:t>.</w:t>
      </w:r>
    </w:p>
    <w:p w14:paraId="166F7A16" w14:textId="77777777" w:rsidR="00C5536D" w:rsidRDefault="00C5536D" w:rsidP="00C5536D">
      <w:pPr>
        <w:rPr>
          <w:rFonts w:ascii="Arial" w:hAnsi="Arial" w:cs="Arial"/>
          <w:b/>
          <w:sz w:val="24"/>
        </w:rPr>
      </w:pPr>
      <w:r>
        <w:rPr>
          <w:rFonts w:ascii="Arial" w:hAnsi="Arial" w:cs="Arial"/>
          <w:b/>
          <w:color w:val="0000FF"/>
          <w:sz w:val="24"/>
        </w:rPr>
        <w:t>S6-210287</w:t>
      </w:r>
      <w:r>
        <w:rPr>
          <w:rFonts w:ascii="Arial" w:hAnsi="Arial" w:cs="Arial"/>
          <w:b/>
          <w:color w:val="0000FF"/>
          <w:sz w:val="24"/>
        </w:rPr>
        <w:tab/>
      </w:r>
      <w:r>
        <w:rPr>
          <w:rFonts w:ascii="Arial" w:hAnsi="Arial" w:cs="Arial"/>
          <w:b/>
          <w:sz w:val="24"/>
        </w:rPr>
        <w:t>Target EAS notification</w:t>
      </w:r>
    </w:p>
    <w:p w14:paraId="4DAB4DB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 InterDigital</w:t>
      </w:r>
    </w:p>
    <w:p w14:paraId="3FD180BB" w14:textId="77777777" w:rsidR="00C5536D" w:rsidRDefault="00C5536D" w:rsidP="00C5536D">
      <w:pPr>
        <w:rPr>
          <w:color w:val="808080"/>
        </w:rPr>
      </w:pPr>
      <w:r>
        <w:rPr>
          <w:color w:val="808080"/>
        </w:rPr>
        <w:t>(Replaces S6-210121)</w:t>
      </w:r>
    </w:p>
    <w:p w14:paraId="63446D8F" w14:textId="77777777" w:rsidR="00C5536D" w:rsidRDefault="00C5536D" w:rsidP="00C5536D">
      <w:pPr>
        <w:rPr>
          <w:rFonts w:ascii="Arial" w:hAnsi="Arial" w:cs="Arial"/>
          <w:b/>
        </w:rPr>
      </w:pPr>
      <w:r>
        <w:rPr>
          <w:rFonts w:ascii="Arial" w:hAnsi="Arial" w:cs="Arial"/>
          <w:b/>
        </w:rPr>
        <w:t xml:space="preserve">Discussion: </w:t>
      </w:r>
    </w:p>
    <w:p w14:paraId="532BE8CE" w14:textId="77777777" w:rsidR="00C5536D" w:rsidRDefault="00C5536D" w:rsidP="00C5536D">
      <w:r>
        <w:t>The meeting discussed rev. 1 of the document during the closing session.</w:t>
      </w:r>
    </w:p>
    <w:p w14:paraId="568F0937" w14:textId="77777777" w:rsidR="00C5536D" w:rsidRDefault="00C5536D" w:rsidP="00C5536D">
      <w:r>
        <w:t>Huawei suggested rephrasing the NOTE to read:</w:t>
      </w:r>
    </w:p>
    <w:p w14:paraId="48616FC7" w14:textId="77777777" w:rsidR="00C5536D" w:rsidRDefault="00C5536D" w:rsidP="00C5536D">
      <w:r>
        <w:t>NOTE: The target EAS and target EES information can be used to determine the PDU session(s) to provide connectivity to the target EAS and the target EES.</w:t>
      </w:r>
    </w:p>
    <w:p w14:paraId="5D09F53D" w14:textId="77777777" w:rsidR="00C5536D" w:rsidRDefault="00C5536D" w:rsidP="00C5536D">
      <w:r>
        <w:t>The only change is to rephrase the note (clause 8.8.3.x) to read:</w:t>
      </w:r>
    </w:p>
    <w:p w14:paraId="62121E18" w14:textId="77777777" w:rsidR="00C5536D" w:rsidRDefault="00C5536D" w:rsidP="00C5536D">
      <w:r>
        <w:t>NOTE: The target EAS and target EES information can be used to determine the PDU session(s) to provide connectivity to the target EAS and the target EES.</w:t>
      </w:r>
    </w:p>
    <w:p w14:paraId="6C195F00" w14:textId="77777777" w:rsidR="00C5536D" w:rsidRDefault="00C5536D" w:rsidP="00C5536D">
      <w:r>
        <w:t>With the above change the revised contribution is considered pre-approved.</w:t>
      </w:r>
    </w:p>
    <w:p w14:paraId="245E6C8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S6-210347</w:t>
      </w:r>
      <w:r>
        <w:rPr>
          <w:color w:val="993300"/>
          <w:u w:val="single"/>
        </w:rPr>
        <w:t>.</w:t>
      </w:r>
    </w:p>
    <w:p w14:paraId="55753ABF" w14:textId="77777777" w:rsidR="00C5536D" w:rsidRDefault="00C5536D" w:rsidP="00C5536D">
      <w:pPr>
        <w:rPr>
          <w:rFonts w:ascii="Arial" w:hAnsi="Arial" w:cs="Arial"/>
          <w:b/>
          <w:sz w:val="24"/>
        </w:rPr>
      </w:pPr>
      <w:r>
        <w:rPr>
          <w:rFonts w:ascii="Arial" w:hAnsi="Arial" w:cs="Arial"/>
          <w:b/>
          <w:color w:val="0000FF"/>
          <w:sz w:val="24"/>
        </w:rPr>
        <w:t>S6-210347</w:t>
      </w:r>
      <w:r>
        <w:rPr>
          <w:rFonts w:ascii="Arial" w:hAnsi="Arial" w:cs="Arial"/>
          <w:b/>
          <w:color w:val="0000FF"/>
          <w:sz w:val="24"/>
        </w:rPr>
        <w:tab/>
      </w:r>
      <w:r>
        <w:rPr>
          <w:rFonts w:ascii="Arial" w:hAnsi="Arial" w:cs="Arial"/>
          <w:b/>
          <w:sz w:val="24"/>
        </w:rPr>
        <w:t>Target EAS notification</w:t>
      </w:r>
    </w:p>
    <w:p w14:paraId="0D5B9FD6"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 InterDigital</w:t>
      </w:r>
    </w:p>
    <w:p w14:paraId="0F0F7E2E" w14:textId="77777777" w:rsidR="00C5536D" w:rsidRDefault="00C5536D" w:rsidP="00C5536D">
      <w:pPr>
        <w:rPr>
          <w:color w:val="808080"/>
        </w:rPr>
      </w:pPr>
      <w:r>
        <w:rPr>
          <w:color w:val="808080"/>
        </w:rPr>
        <w:t>(Replaces S6-210287)</w:t>
      </w:r>
    </w:p>
    <w:p w14:paraId="60686F5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46B7F" w14:textId="77777777" w:rsidR="00C5536D" w:rsidRDefault="00C5536D" w:rsidP="00C5536D">
      <w:pPr>
        <w:rPr>
          <w:rFonts w:ascii="Arial" w:hAnsi="Arial" w:cs="Arial"/>
          <w:b/>
          <w:sz w:val="24"/>
        </w:rPr>
      </w:pPr>
      <w:r>
        <w:rPr>
          <w:rFonts w:ascii="Arial" w:hAnsi="Arial" w:cs="Arial"/>
          <w:b/>
          <w:color w:val="0000FF"/>
          <w:sz w:val="24"/>
        </w:rPr>
        <w:t>S6-210130</w:t>
      </w:r>
      <w:r>
        <w:rPr>
          <w:rFonts w:ascii="Arial" w:hAnsi="Arial" w:cs="Arial"/>
          <w:b/>
          <w:color w:val="0000FF"/>
          <w:sz w:val="24"/>
        </w:rPr>
        <w:tab/>
      </w:r>
      <w:r>
        <w:rPr>
          <w:rFonts w:ascii="Arial" w:hAnsi="Arial" w:cs="Arial"/>
          <w:b/>
          <w:sz w:val="24"/>
        </w:rPr>
        <w:t>Application context relocation event notification API and related procedure</w:t>
      </w:r>
    </w:p>
    <w:p w14:paraId="701CA98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 China Unicom</w:t>
      </w:r>
    </w:p>
    <w:p w14:paraId="16A050F9" w14:textId="77777777" w:rsidR="00C5536D" w:rsidRDefault="00C5536D" w:rsidP="00C5536D">
      <w:pPr>
        <w:rPr>
          <w:rFonts w:ascii="Arial" w:hAnsi="Arial" w:cs="Arial"/>
          <w:b/>
        </w:rPr>
      </w:pPr>
      <w:r>
        <w:rPr>
          <w:rFonts w:ascii="Arial" w:hAnsi="Arial" w:cs="Arial"/>
          <w:b/>
        </w:rPr>
        <w:t xml:space="preserve">Abstract: </w:t>
      </w:r>
    </w:p>
    <w:p w14:paraId="1F4F2B76" w14:textId="77777777" w:rsidR="00C5536D" w:rsidRDefault="00C5536D" w:rsidP="00C5536D">
      <w:r>
        <w:t>Proposal for Application context relocation event notification API and related procedure</w:t>
      </w:r>
    </w:p>
    <w:p w14:paraId="3B4320E3" w14:textId="77777777" w:rsidR="00C5536D" w:rsidRDefault="00C5536D" w:rsidP="00C5536D">
      <w:pPr>
        <w:rPr>
          <w:rFonts w:ascii="Arial" w:hAnsi="Arial" w:cs="Arial"/>
          <w:b/>
        </w:rPr>
      </w:pPr>
      <w:r>
        <w:rPr>
          <w:rFonts w:ascii="Arial" w:hAnsi="Arial" w:cs="Arial"/>
          <w:b/>
        </w:rPr>
        <w:t xml:space="preserve">Discussion: </w:t>
      </w:r>
    </w:p>
    <w:p w14:paraId="19518832" w14:textId="77777777" w:rsidR="00C5536D" w:rsidRDefault="00C5536D" w:rsidP="00C5536D">
      <w:r>
        <w:t>The meeting discussed the document during the ICC#4.</w:t>
      </w:r>
    </w:p>
    <w:p w14:paraId="67E2B6EF" w14:textId="77777777" w:rsidR="00C5536D" w:rsidRDefault="00C5536D" w:rsidP="00C5536D">
      <w:r>
        <w:t>AT&amp;T did not agree with the proposal.</w:t>
      </w:r>
    </w:p>
    <w:p w14:paraId="7F90E7A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S6-210302</w:t>
      </w:r>
      <w:r>
        <w:rPr>
          <w:color w:val="993300"/>
          <w:u w:val="single"/>
        </w:rPr>
        <w:t>.</w:t>
      </w:r>
    </w:p>
    <w:p w14:paraId="7514FDE3" w14:textId="77777777" w:rsidR="00C5536D" w:rsidRDefault="00C5536D" w:rsidP="00C5536D">
      <w:pPr>
        <w:rPr>
          <w:rFonts w:ascii="Arial" w:hAnsi="Arial" w:cs="Arial"/>
          <w:b/>
          <w:sz w:val="24"/>
        </w:rPr>
      </w:pPr>
      <w:r>
        <w:rPr>
          <w:rFonts w:ascii="Arial" w:hAnsi="Arial" w:cs="Arial"/>
          <w:b/>
          <w:color w:val="0000FF"/>
          <w:sz w:val="24"/>
        </w:rPr>
        <w:t>S6-210302</w:t>
      </w:r>
      <w:r>
        <w:rPr>
          <w:rFonts w:ascii="Arial" w:hAnsi="Arial" w:cs="Arial"/>
          <w:b/>
          <w:color w:val="0000FF"/>
          <w:sz w:val="24"/>
        </w:rPr>
        <w:tab/>
      </w:r>
      <w:r>
        <w:rPr>
          <w:rFonts w:ascii="Arial" w:hAnsi="Arial" w:cs="Arial"/>
          <w:b/>
          <w:sz w:val="24"/>
        </w:rPr>
        <w:t>Application context relocation event notification API and related procedure</w:t>
      </w:r>
    </w:p>
    <w:p w14:paraId="415CDB1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Huawei, Hisilicon, China Unicom</w:t>
      </w:r>
    </w:p>
    <w:p w14:paraId="224DAAF1" w14:textId="77777777" w:rsidR="00C5536D" w:rsidRDefault="00C5536D" w:rsidP="00C5536D">
      <w:pPr>
        <w:rPr>
          <w:color w:val="808080"/>
        </w:rPr>
      </w:pPr>
      <w:r>
        <w:rPr>
          <w:color w:val="808080"/>
        </w:rPr>
        <w:t>(Replaces S6-210130)</w:t>
      </w:r>
    </w:p>
    <w:p w14:paraId="18A3B220" w14:textId="77777777" w:rsidR="00C5536D" w:rsidRDefault="00C5536D" w:rsidP="00C5536D">
      <w:pPr>
        <w:rPr>
          <w:rFonts w:ascii="Arial" w:hAnsi="Arial" w:cs="Arial"/>
          <w:b/>
        </w:rPr>
      </w:pPr>
      <w:r>
        <w:rPr>
          <w:rFonts w:ascii="Arial" w:hAnsi="Arial" w:cs="Arial"/>
          <w:b/>
        </w:rPr>
        <w:t xml:space="preserve">Discussion: </w:t>
      </w:r>
    </w:p>
    <w:p w14:paraId="5AF52F8B" w14:textId="77777777" w:rsidR="00C5536D" w:rsidRDefault="00C5536D" w:rsidP="00C5536D">
      <w:r>
        <w:t>The meeting discussed rev. 1 of the document during the closing session.</w:t>
      </w:r>
    </w:p>
    <w:p w14:paraId="0B2DD100" w14:textId="77777777" w:rsidR="00C5536D" w:rsidRDefault="00C5536D" w:rsidP="00C5536D">
      <w:r>
        <w:t>Qualcomm did not see the need for an ACR specific procedure.</w:t>
      </w:r>
    </w:p>
    <w:p w14:paraId="77B796E2" w14:textId="77777777" w:rsidR="00C5536D" w:rsidRDefault="00C5536D" w:rsidP="00C5536D">
      <w:r>
        <w:t>AT&amp;T and Motorola Solutions shared the view of Qualcomm.</w:t>
      </w:r>
    </w:p>
    <w:p w14:paraId="59244A8B" w14:textId="77777777" w:rsidR="00C5536D" w:rsidRDefault="00C5536D" w:rsidP="00C5536D">
      <w:r>
        <w:t>Samsung made a remark that this way forward was agreed previously.</w:t>
      </w:r>
    </w:p>
    <w:p w14:paraId="604CACC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E53C4" w14:textId="77777777" w:rsidR="00C5536D" w:rsidRDefault="00C5536D" w:rsidP="00C5536D">
      <w:pPr>
        <w:rPr>
          <w:rFonts w:ascii="Arial" w:hAnsi="Arial" w:cs="Arial"/>
          <w:b/>
          <w:sz w:val="24"/>
        </w:rPr>
      </w:pPr>
      <w:r>
        <w:rPr>
          <w:rFonts w:ascii="Arial" w:hAnsi="Arial" w:cs="Arial"/>
          <w:b/>
          <w:color w:val="0000FF"/>
          <w:sz w:val="24"/>
        </w:rPr>
        <w:t>S6-210084</w:t>
      </w:r>
      <w:r>
        <w:rPr>
          <w:rFonts w:ascii="Arial" w:hAnsi="Arial" w:cs="Arial"/>
          <w:b/>
          <w:color w:val="0000FF"/>
          <w:sz w:val="24"/>
        </w:rPr>
        <w:tab/>
      </w:r>
      <w:r>
        <w:rPr>
          <w:rFonts w:ascii="Arial" w:hAnsi="Arial" w:cs="Arial"/>
          <w:b/>
          <w:sz w:val="24"/>
        </w:rPr>
        <w:t>ACR API</w:t>
      </w:r>
    </w:p>
    <w:p w14:paraId="07308CDA"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6C984A67" w14:textId="77777777" w:rsidR="00C5536D" w:rsidRDefault="00C5536D" w:rsidP="00C5536D">
      <w:pPr>
        <w:rPr>
          <w:rFonts w:ascii="Arial" w:hAnsi="Arial" w:cs="Arial"/>
          <w:b/>
        </w:rPr>
      </w:pPr>
      <w:r>
        <w:rPr>
          <w:rFonts w:ascii="Arial" w:hAnsi="Arial" w:cs="Arial"/>
          <w:b/>
        </w:rPr>
        <w:t xml:space="preserve">Abstract: </w:t>
      </w:r>
    </w:p>
    <w:p w14:paraId="296B4F00" w14:textId="77777777" w:rsidR="00C5536D" w:rsidRDefault="00C5536D" w:rsidP="00C5536D">
      <w:r>
        <w:t xml:space="preserve">Over EDGE-1, the EEC can request EES to handle application context relocation request. However, such API is not defined yet. It is proposed to define such API in service continuity clause. This contribution adds the </w:t>
      </w:r>
      <w:proofErr w:type="spellStart"/>
      <w:r>
        <w:t>Eees_ACR</w:t>
      </w:r>
      <w:proofErr w:type="spellEnd"/>
      <w:r>
        <w:t xml:space="preserve"> API.</w:t>
      </w:r>
    </w:p>
    <w:p w14:paraId="14C276F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S6-210238</w:t>
      </w:r>
      <w:r>
        <w:rPr>
          <w:color w:val="993300"/>
          <w:u w:val="single"/>
        </w:rPr>
        <w:t>.</w:t>
      </w:r>
    </w:p>
    <w:p w14:paraId="035A8B8B" w14:textId="77777777" w:rsidR="00C5536D" w:rsidRDefault="00C5536D" w:rsidP="00C5536D">
      <w:pPr>
        <w:rPr>
          <w:rFonts w:ascii="Arial" w:hAnsi="Arial" w:cs="Arial"/>
          <w:b/>
          <w:sz w:val="24"/>
        </w:rPr>
      </w:pPr>
      <w:r>
        <w:rPr>
          <w:rFonts w:ascii="Arial" w:hAnsi="Arial" w:cs="Arial"/>
          <w:b/>
          <w:color w:val="0000FF"/>
          <w:sz w:val="24"/>
        </w:rPr>
        <w:t>S6-210238</w:t>
      </w:r>
      <w:r>
        <w:rPr>
          <w:rFonts w:ascii="Arial" w:hAnsi="Arial" w:cs="Arial"/>
          <w:b/>
          <w:color w:val="0000FF"/>
          <w:sz w:val="24"/>
        </w:rPr>
        <w:tab/>
      </w:r>
      <w:r>
        <w:rPr>
          <w:rFonts w:ascii="Arial" w:hAnsi="Arial" w:cs="Arial"/>
          <w:b/>
          <w:sz w:val="24"/>
        </w:rPr>
        <w:t>ACR API</w:t>
      </w:r>
    </w:p>
    <w:p w14:paraId="43A8149C"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Ericsson</w:t>
      </w:r>
    </w:p>
    <w:p w14:paraId="222B7898" w14:textId="77777777" w:rsidR="00C5536D" w:rsidRDefault="00C5536D" w:rsidP="00C5536D">
      <w:pPr>
        <w:rPr>
          <w:color w:val="808080"/>
        </w:rPr>
      </w:pPr>
      <w:r>
        <w:rPr>
          <w:color w:val="808080"/>
        </w:rPr>
        <w:lastRenderedPageBreak/>
        <w:t>(Replaces S6-210084)</w:t>
      </w:r>
    </w:p>
    <w:p w14:paraId="78BE237A" w14:textId="77777777" w:rsidR="00C5536D" w:rsidRDefault="00C5536D" w:rsidP="00C5536D">
      <w:pPr>
        <w:rPr>
          <w:rFonts w:ascii="Arial" w:hAnsi="Arial" w:cs="Arial"/>
          <w:b/>
        </w:rPr>
      </w:pPr>
      <w:r>
        <w:rPr>
          <w:rFonts w:ascii="Arial" w:hAnsi="Arial" w:cs="Arial"/>
          <w:b/>
        </w:rPr>
        <w:t xml:space="preserve">Discussion: </w:t>
      </w:r>
    </w:p>
    <w:p w14:paraId="3163EB5E" w14:textId="77777777" w:rsidR="00C5536D" w:rsidRDefault="00C5536D" w:rsidP="00C5536D">
      <w:r>
        <w:t>The meeting discussed the document during the closing session.</w:t>
      </w:r>
    </w:p>
    <w:p w14:paraId="61494C4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0963D" w14:textId="77777777" w:rsidR="00C5536D" w:rsidRDefault="00C5536D" w:rsidP="00C5536D">
      <w:pPr>
        <w:rPr>
          <w:rFonts w:ascii="Arial" w:hAnsi="Arial" w:cs="Arial"/>
          <w:b/>
          <w:sz w:val="24"/>
        </w:rPr>
      </w:pPr>
      <w:r>
        <w:rPr>
          <w:rFonts w:ascii="Arial" w:hAnsi="Arial" w:cs="Arial"/>
          <w:b/>
          <w:color w:val="0000FF"/>
          <w:sz w:val="24"/>
        </w:rPr>
        <w:t>S6-210055</w:t>
      </w:r>
      <w:r>
        <w:rPr>
          <w:rFonts w:ascii="Arial" w:hAnsi="Arial" w:cs="Arial"/>
          <w:b/>
          <w:color w:val="0000FF"/>
          <w:sz w:val="24"/>
        </w:rPr>
        <w:tab/>
      </w:r>
      <w:r>
        <w:rPr>
          <w:rFonts w:ascii="Arial" w:hAnsi="Arial" w:cs="Arial"/>
          <w:b/>
          <w:sz w:val="24"/>
        </w:rPr>
        <w:t>Clarification on dynamic EAS instantiation triggering</w:t>
      </w:r>
    </w:p>
    <w:p w14:paraId="3590767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021D273F" w14:textId="77777777" w:rsidR="00C5536D" w:rsidRDefault="00C5536D" w:rsidP="00C5536D">
      <w:pPr>
        <w:rPr>
          <w:rFonts w:ascii="Arial" w:hAnsi="Arial" w:cs="Arial"/>
          <w:b/>
        </w:rPr>
      </w:pPr>
      <w:r>
        <w:rPr>
          <w:rFonts w:ascii="Arial" w:hAnsi="Arial" w:cs="Arial"/>
          <w:b/>
        </w:rPr>
        <w:t xml:space="preserve">Abstract: </w:t>
      </w:r>
    </w:p>
    <w:p w14:paraId="33774CF7" w14:textId="77777777" w:rsidR="00C5536D" w:rsidRDefault="00C5536D" w:rsidP="00C5536D">
      <w:r>
        <w:t>This pCR provides clarification on dynamic EAS instantiation triggering.</w:t>
      </w:r>
    </w:p>
    <w:p w14:paraId="02D0789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S6-210232</w:t>
      </w:r>
      <w:r>
        <w:rPr>
          <w:color w:val="993300"/>
          <w:u w:val="single"/>
        </w:rPr>
        <w:t>.</w:t>
      </w:r>
    </w:p>
    <w:p w14:paraId="12AF6066" w14:textId="77777777" w:rsidR="00C5536D" w:rsidRDefault="00C5536D" w:rsidP="00C5536D">
      <w:pPr>
        <w:rPr>
          <w:rFonts w:ascii="Arial" w:hAnsi="Arial" w:cs="Arial"/>
          <w:b/>
          <w:sz w:val="24"/>
        </w:rPr>
      </w:pPr>
      <w:r>
        <w:rPr>
          <w:rFonts w:ascii="Arial" w:hAnsi="Arial" w:cs="Arial"/>
          <w:b/>
          <w:color w:val="0000FF"/>
          <w:sz w:val="24"/>
        </w:rPr>
        <w:t>S6-210232</w:t>
      </w:r>
      <w:r>
        <w:rPr>
          <w:rFonts w:ascii="Arial" w:hAnsi="Arial" w:cs="Arial"/>
          <w:b/>
          <w:color w:val="0000FF"/>
          <w:sz w:val="24"/>
        </w:rPr>
        <w:tab/>
      </w:r>
      <w:r>
        <w:rPr>
          <w:rFonts w:ascii="Arial" w:hAnsi="Arial" w:cs="Arial"/>
          <w:b/>
          <w:sz w:val="24"/>
        </w:rPr>
        <w:t>Clarification on dynamic EAS instantiation triggering</w:t>
      </w:r>
    </w:p>
    <w:p w14:paraId="6D11E23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 InterDigital</w:t>
      </w:r>
    </w:p>
    <w:p w14:paraId="6220AC40" w14:textId="77777777" w:rsidR="00C5536D" w:rsidRDefault="00C5536D" w:rsidP="00C5536D">
      <w:pPr>
        <w:rPr>
          <w:color w:val="808080"/>
        </w:rPr>
      </w:pPr>
      <w:r>
        <w:rPr>
          <w:color w:val="808080"/>
        </w:rPr>
        <w:t>(Replaces S6-210055)</w:t>
      </w:r>
    </w:p>
    <w:p w14:paraId="1A7D03B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475F8" w14:textId="77777777" w:rsidR="00C5536D" w:rsidRDefault="00C5536D" w:rsidP="00C5536D">
      <w:pPr>
        <w:rPr>
          <w:rFonts w:ascii="Arial" w:hAnsi="Arial" w:cs="Arial"/>
          <w:b/>
          <w:sz w:val="24"/>
        </w:rPr>
      </w:pPr>
      <w:r>
        <w:rPr>
          <w:rFonts w:ascii="Arial" w:hAnsi="Arial" w:cs="Arial"/>
          <w:b/>
          <w:color w:val="0000FF"/>
          <w:sz w:val="24"/>
        </w:rPr>
        <w:t>S6-210175</w:t>
      </w:r>
      <w:r>
        <w:rPr>
          <w:rFonts w:ascii="Arial" w:hAnsi="Arial" w:cs="Arial"/>
          <w:b/>
          <w:color w:val="0000FF"/>
          <w:sz w:val="24"/>
        </w:rPr>
        <w:tab/>
      </w:r>
      <w:r>
        <w:rPr>
          <w:rFonts w:ascii="Arial" w:hAnsi="Arial" w:cs="Arial"/>
          <w:b/>
          <w:sz w:val="24"/>
        </w:rPr>
        <w:t>Pseudo-CR on generic layered application architecture at edge and cloud</w:t>
      </w:r>
    </w:p>
    <w:p w14:paraId="4B2E99E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55D37249" w14:textId="77777777" w:rsidR="00C5536D" w:rsidRDefault="00C5536D" w:rsidP="00C5536D">
      <w:pPr>
        <w:rPr>
          <w:rFonts w:ascii="Arial" w:hAnsi="Arial" w:cs="Arial"/>
          <w:b/>
        </w:rPr>
      </w:pPr>
      <w:r>
        <w:rPr>
          <w:rFonts w:ascii="Arial" w:hAnsi="Arial" w:cs="Arial"/>
          <w:b/>
        </w:rPr>
        <w:t xml:space="preserve">Abstract: </w:t>
      </w:r>
    </w:p>
    <w:p w14:paraId="2BD430EA" w14:textId="77777777" w:rsidR="00C5536D" w:rsidRDefault="00C5536D" w:rsidP="00C5536D">
      <w:r>
        <w:t>This contribution proposes illustration of how a cloud application co-exists with the application enabled at the edge.</w:t>
      </w:r>
    </w:p>
    <w:p w14:paraId="0665450C" w14:textId="77777777" w:rsidR="00C5536D" w:rsidRDefault="00C5536D" w:rsidP="00C5536D">
      <w:pPr>
        <w:rPr>
          <w:rFonts w:ascii="Arial" w:hAnsi="Arial" w:cs="Arial"/>
          <w:b/>
        </w:rPr>
      </w:pPr>
      <w:r>
        <w:rPr>
          <w:rFonts w:ascii="Arial" w:hAnsi="Arial" w:cs="Arial"/>
          <w:b/>
        </w:rPr>
        <w:t xml:space="preserve">Discussion: </w:t>
      </w:r>
    </w:p>
    <w:p w14:paraId="76168E22" w14:textId="77777777" w:rsidR="00C5536D" w:rsidRDefault="00C5536D" w:rsidP="00C5536D">
      <w:r>
        <w:t>The meeting discussed the document and proposals for changes during the ICC#4.</w:t>
      </w:r>
    </w:p>
    <w:p w14:paraId="5A57B812" w14:textId="77777777" w:rsidR="00C5536D" w:rsidRDefault="00C5536D" w:rsidP="00C5536D">
      <w:r>
        <w:t>Qualcomm was of the view that the original proposal was much too complicated.</w:t>
      </w:r>
    </w:p>
    <w:p w14:paraId="723D5EF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S6-210277</w:t>
      </w:r>
      <w:r>
        <w:rPr>
          <w:color w:val="993300"/>
          <w:u w:val="single"/>
        </w:rPr>
        <w:t>.</w:t>
      </w:r>
    </w:p>
    <w:p w14:paraId="3771B839" w14:textId="77777777" w:rsidR="00C5536D" w:rsidRDefault="00C5536D" w:rsidP="00C5536D">
      <w:pPr>
        <w:rPr>
          <w:rFonts w:ascii="Arial" w:hAnsi="Arial" w:cs="Arial"/>
          <w:b/>
          <w:sz w:val="24"/>
        </w:rPr>
      </w:pPr>
      <w:r>
        <w:rPr>
          <w:rFonts w:ascii="Arial" w:hAnsi="Arial" w:cs="Arial"/>
          <w:b/>
          <w:color w:val="0000FF"/>
          <w:sz w:val="24"/>
        </w:rPr>
        <w:t>S6-210277</w:t>
      </w:r>
      <w:r>
        <w:rPr>
          <w:rFonts w:ascii="Arial" w:hAnsi="Arial" w:cs="Arial"/>
          <w:b/>
          <w:color w:val="0000FF"/>
          <w:sz w:val="24"/>
        </w:rPr>
        <w:tab/>
      </w:r>
      <w:r>
        <w:rPr>
          <w:rFonts w:ascii="Arial" w:hAnsi="Arial" w:cs="Arial"/>
          <w:b/>
          <w:sz w:val="24"/>
        </w:rPr>
        <w:t>Pseudo-CR on generic layered application architecture at edge and cloud</w:t>
      </w:r>
    </w:p>
    <w:p w14:paraId="20B5320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24E2AA3" w14:textId="77777777" w:rsidR="00C5536D" w:rsidRDefault="00C5536D" w:rsidP="00C5536D">
      <w:pPr>
        <w:rPr>
          <w:color w:val="808080"/>
        </w:rPr>
      </w:pPr>
      <w:r>
        <w:rPr>
          <w:color w:val="808080"/>
        </w:rPr>
        <w:t>(Replaces S6-210175)</w:t>
      </w:r>
    </w:p>
    <w:p w14:paraId="6BC68A1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CEDF3" w14:textId="77777777" w:rsidR="00C5536D" w:rsidRDefault="00C5536D" w:rsidP="00C5536D">
      <w:pPr>
        <w:rPr>
          <w:rFonts w:ascii="Arial" w:hAnsi="Arial" w:cs="Arial"/>
          <w:b/>
          <w:sz w:val="24"/>
        </w:rPr>
      </w:pPr>
      <w:r>
        <w:rPr>
          <w:rFonts w:ascii="Arial" w:hAnsi="Arial" w:cs="Arial"/>
          <w:b/>
          <w:color w:val="0000FF"/>
          <w:sz w:val="24"/>
        </w:rPr>
        <w:t>S6-210122</w:t>
      </w:r>
      <w:r>
        <w:rPr>
          <w:rFonts w:ascii="Arial" w:hAnsi="Arial" w:cs="Arial"/>
          <w:b/>
          <w:color w:val="0000FF"/>
          <w:sz w:val="24"/>
        </w:rPr>
        <w:tab/>
      </w:r>
      <w:r>
        <w:rPr>
          <w:rFonts w:ascii="Arial" w:hAnsi="Arial" w:cs="Arial"/>
          <w:b/>
          <w:sz w:val="24"/>
        </w:rPr>
        <w:t>Pseudo-CR on New annex for mapping with GSMA OP</w:t>
      </w:r>
    </w:p>
    <w:p w14:paraId="1731495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58D73BB6" w14:textId="77777777" w:rsidR="00C5536D" w:rsidRDefault="00C5536D" w:rsidP="00C5536D">
      <w:pPr>
        <w:rPr>
          <w:rFonts w:ascii="Arial" w:hAnsi="Arial" w:cs="Arial"/>
          <w:b/>
        </w:rPr>
      </w:pPr>
      <w:r>
        <w:rPr>
          <w:rFonts w:ascii="Arial" w:hAnsi="Arial" w:cs="Arial"/>
          <w:b/>
        </w:rPr>
        <w:lastRenderedPageBreak/>
        <w:t xml:space="preserve">Abstract: </w:t>
      </w:r>
    </w:p>
    <w:p w14:paraId="541A9C4B" w14:textId="77777777" w:rsidR="00C5536D" w:rsidRDefault="00C5536D" w:rsidP="00C5536D">
      <w:r>
        <w:t>The contribution provides the relationship between the EDGEAPP architecture and the reference architecture of GSMA OP.</w:t>
      </w:r>
    </w:p>
    <w:p w14:paraId="1BEAC7A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S6-210288</w:t>
      </w:r>
      <w:r>
        <w:rPr>
          <w:color w:val="993300"/>
          <w:u w:val="single"/>
        </w:rPr>
        <w:t>.</w:t>
      </w:r>
    </w:p>
    <w:p w14:paraId="18FA4CC7" w14:textId="77777777" w:rsidR="00C5536D" w:rsidRDefault="00C5536D" w:rsidP="00C5536D">
      <w:pPr>
        <w:rPr>
          <w:rFonts w:ascii="Arial" w:hAnsi="Arial" w:cs="Arial"/>
          <w:b/>
          <w:sz w:val="24"/>
        </w:rPr>
      </w:pPr>
      <w:r>
        <w:rPr>
          <w:rFonts w:ascii="Arial" w:hAnsi="Arial" w:cs="Arial"/>
          <w:b/>
          <w:color w:val="0000FF"/>
          <w:sz w:val="24"/>
        </w:rPr>
        <w:t>S6-210288</w:t>
      </w:r>
      <w:r>
        <w:rPr>
          <w:rFonts w:ascii="Arial" w:hAnsi="Arial" w:cs="Arial"/>
          <w:b/>
          <w:color w:val="0000FF"/>
          <w:sz w:val="24"/>
        </w:rPr>
        <w:tab/>
      </w:r>
      <w:r>
        <w:rPr>
          <w:rFonts w:ascii="Arial" w:hAnsi="Arial" w:cs="Arial"/>
          <w:b/>
          <w:sz w:val="24"/>
        </w:rPr>
        <w:t>New annex for mapping with GSMA OP</w:t>
      </w:r>
    </w:p>
    <w:p w14:paraId="5560327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v1.2.0</w:t>
      </w:r>
      <w:r>
        <w:rPr>
          <w:i/>
        </w:rPr>
        <w:br/>
      </w:r>
      <w:r>
        <w:rPr>
          <w:i/>
        </w:rPr>
        <w:tab/>
      </w:r>
      <w:r>
        <w:rPr>
          <w:i/>
        </w:rPr>
        <w:tab/>
      </w:r>
      <w:r>
        <w:rPr>
          <w:i/>
        </w:rPr>
        <w:tab/>
      </w:r>
      <w:r>
        <w:rPr>
          <w:i/>
        </w:rPr>
        <w:tab/>
      </w:r>
      <w:r>
        <w:rPr>
          <w:i/>
        </w:rPr>
        <w:tab/>
        <w:t>Source: Samsung</w:t>
      </w:r>
    </w:p>
    <w:p w14:paraId="667D5766" w14:textId="77777777" w:rsidR="00C5536D" w:rsidRDefault="00C5536D" w:rsidP="00C5536D">
      <w:pPr>
        <w:rPr>
          <w:color w:val="808080"/>
        </w:rPr>
      </w:pPr>
      <w:r>
        <w:rPr>
          <w:color w:val="808080"/>
        </w:rPr>
        <w:t>(Replaces S6-210122)</w:t>
      </w:r>
    </w:p>
    <w:p w14:paraId="718EBF2A" w14:textId="77777777" w:rsidR="00C5536D" w:rsidRDefault="00C5536D" w:rsidP="00C5536D">
      <w:pPr>
        <w:rPr>
          <w:rFonts w:ascii="Arial" w:hAnsi="Arial" w:cs="Arial"/>
          <w:b/>
        </w:rPr>
      </w:pPr>
      <w:r>
        <w:rPr>
          <w:rFonts w:ascii="Arial" w:hAnsi="Arial" w:cs="Arial"/>
          <w:b/>
        </w:rPr>
        <w:t xml:space="preserve">Discussion: </w:t>
      </w:r>
    </w:p>
    <w:p w14:paraId="0C48A9AB" w14:textId="77777777" w:rsidR="00C5536D" w:rsidRDefault="00C5536D" w:rsidP="00C5536D">
      <w:r>
        <w:t>The meeting discussed the document during the closing session.</w:t>
      </w:r>
    </w:p>
    <w:p w14:paraId="5AA1BEE4" w14:textId="77777777" w:rsidR="00C5536D" w:rsidRDefault="00C5536D" w:rsidP="00C5536D">
      <w:r>
        <w:t>It was noted there was an objection from Qualcomm.</w:t>
      </w:r>
    </w:p>
    <w:p w14:paraId="0A250C6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930D1" w14:textId="77777777" w:rsidR="00C5536D" w:rsidRDefault="00C5536D" w:rsidP="00C5536D">
      <w:pPr>
        <w:rPr>
          <w:rFonts w:ascii="Arial" w:hAnsi="Arial" w:cs="Arial"/>
          <w:b/>
          <w:sz w:val="24"/>
        </w:rPr>
      </w:pPr>
      <w:r>
        <w:rPr>
          <w:rFonts w:ascii="Arial" w:hAnsi="Arial" w:cs="Arial"/>
          <w:b/>
          <w:color w:val="0000FF"/>
          <w:sz w:val="24"/>
        </w:rPr>
        <w:t>S6-210292</w:t>
      </w:r>
      <w:r>
        <w:rPr>
          <w:rFonts w:ascii="Arial" w:hAnsi="Arial" w:cs="Arial"/>
          <w:b/>
          <w:color w:val="0000FF"/>
          <w:sz w:val="24"/>
        </w:rPr>
        <w:tab/>
      </w:r>
      <w:r>
        <w:rPr>
          <w:rFonts w:ascii="Arial" w:hAnsi="Arial" w:cs="Arial"/>
          <w:b/>
          <w:sz w:val="24"/>
        </w:rPr>
        <w:t>TS 23.558 clean-up</w:t>
      </w:r>
    </w:p>
    <w:p w14:paraId="5AB2AF9F"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w:t>
      </w:r>
    </w:p>
    <w:p w14:paraId="14083D9B" w14:textId="77777777" w:rsidR="00C5536D" w:rsidRDefault="00C5536D" w:rsidP="00C5536D">
      <w:pPr>
        <w:rPr>
          <w:rFonts w:ascii="Arial" w:hAnsi="Arial" w:cs="Arial"/>
          <w:b/>
        </w:rPr>
      </w:pPr>
      <w:r>
        <w:rPr>
          <w:rFonts w:ascii="Arial" w:hAnsi="Arial" w:cs="Arial"/>
          <w:b/>
        </w:rPr>
        <w:t xml:space="preserve">Discussion: </w:t>
      </w:r>
    </w:p>
    <w:p w14:paraId="1B302ACB" w14:textId="77777777" w:rsidR="00C5536D" w:rsidRDefault="00C5536D" w:rsidP="00C5536D">
      <w:r>
        <w:t>The meeting discussed the document during the closing session.</w:t>
      </w:r>
    </w:p>
    <w:p w14:paraId="21E66C2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D04680" w14:textId="77777777" w:rsidR="00C5536D" w:rsidRDefault="00C5536D" w:rsidP="00C5536D">
      <w:pPr>
        <w:pStyle w:val="Heading3"/>
      </w:pPr>
      <w:bookmarkStart w:id="44" w:name="_Toc65060037"/>
      <w:bookmarkStart w:id="45" w:name="_Toc65060105"/>
      <w:r>
        <w:t>7.7</w:t>
      </w:r>
      <w:r>
        <w:tab/>
        <w:t>eSEAL – Enhanced Service Enabler Architecture Layer for Verticals</w:t>
      </w:r>
      <w:bookmarkEnd w:id="44"/>
      <w:bookmarkEnd w:id="45"/>
    </w:p>
    <w:p w14:paraId="142D5BAB" w14:textId="77777777" w:rsidR="00C5536D" w:rsidRDefault="00C5536D" w:rsidP="00C5536D">
      <w:pPr>
        <w:rPr>
          <w:rFonts w:ascii="Arial" w:hAnsi="Arial" w:cs="Arial"/>
          <w:b/>
          <w:sz w:val="24"/>
        </w:rPr>
      </w:pPr>
      <w:r>
        <w:rPr>
          <w:rFonts w:ascii="Arial" w:hAnsi="Arial" w:cs="Arial"/>
          <w:b/>
          <w:color w:val="0000FF"/>
          <w:sz w:val="24"/>
        </w:rPr>
        <w:t>S6-210078</w:t>
      </w:r>
      <w:r>
        <w:rPr>
          <w:rFonts w:ascii="Arial" w:hAnsi="Arial" w:cs="Arial"/>
          <w:b/>
          <w:color w:val="0000FF"/>
          <w:sz w:val="24"/>
        </w:rPr>
        <w:tab/>
      </w:r>
      <w:r>
        <w:rPr>
          <w:rFonts w:ascii="Arial" w:hAnsi="Arial" w:cs="Arial"/>
          <w:b/>
          <w:sz w:val="24"/>
        </w:rPr>
        <w:t>Network Slice Enablement functional model</w:t>
      </w:r>
    </w:p>
    <w:p w14:paraId="2B226752"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CR-0037  Cat: B (Rel-17)</w:t>
      </w:r>
      <w:r>
        <w:rPr>
          <w:i/>
        </w:rPr>
        <w:br/>
      </w:r>
      <w:r>
        <w:rPr>
          <w:i/>
        </w:rPr>
        <w:br/>
      </w:r>
      <w:r>
        <w:rPr>
          <w:i/>
        </w:rPr>
        <w:tab/>
      </w:r>
      <w:r>
        <w:rPr>
          <w:i/>
        </w:rPr>
        <w:tab/>
      </w:r>
      <w:r>
        <w:rPr>
          <w:i/>
        </w:rPr>
        <w:tab/>
      </w:r>
      <w:r>
        <w:rPr>
          <w:i/>
        </w:rPr>
        <w:tab/>
      </w:r>
      <w:r>
        <w:rPr>
          <w:i/>
        </w:rPr>
        <w:tab/>
        <w:t>Source: Lenovo, Motorola Mobility</w:t>
      </w:r>
    </w:p>
    <w:p w14:paraId="61E2711B" w14:textId="77777777" w:rsidR="00C5536D" w:rsidRDefault="00C5536D" w:rsidP="00C5536D">
      <w:pPr>
        <w:rPr>
          <w:rFonts w:ascii="Arial" w:hAnsi="Arial" w:cs="Arial"/>
          <w:b/>
        </w:rPr>
      </w:pPr>
      <w:r>
        <w:rPr>
          <w:rFonts w:ascii="Arial" w:hAnsi="Arial" w:cs="Arial"/>
          <w:b/>
        </w:rPr>
        <w:t xml:space="preserve">Abstract: </w:t>
      </w:r>
    </w:p>
    <w:p w14:paraId="4719FB1D" w14:textId="77777777" w:rsidR="00C5536D" w:rsidRDefault="00C5536D" w:rsidP="00C5536D">
      <w:r>
        <w:t>This CR provides the functional model and SEAL APIs for Network Slice Enablement (NSE) feature</w:t>
      </w:r>
    </w:p>
    <w:p w14:paraId="4AC36D5D" w14:textId="77777777" w:rsidR="00C5536D" w:rsidRDefault="00C5536D" w:rsidP="00C5536D">
      <w:pPr>
        <w:rPr>
          <w:rFonts w:ascii="Arial" w:hAnsi="Arial" w:cs="Arial"/>
          <w:b/>
        </w:rPr>
      </w:pPr>
      <w:r>
        <w:rPr>
          <w:rFonts w:ascii="Arial" w:hAnsi="Arial" w:cs="Arial"/>
          <w:b/>
        </w:rPr>
        <w:t xml:space="preserve">Discussion: </w:t>
      </w:r>
    </w:p>
    <w:p w14:paraId="46475CDB" w14:textId="77777777" w:rsidR="00C5536D" w:rsidRDefault="00C5536D" w:rsidP="00C5536D">
      <w:r>
        <w:t>Lenovo presented the document during the ICC#5 and comments provided over email where discussed.</w:t>
      </w:r>
    </w:p>
    <w:p w14:paraId="3AC20FC1" w14:textId="77777777" w:rsidR="00C5536D" w:rsidRDefault="00C5536D" w:rsidP="00C5536D">
      <w:r>
        <w:t>Qualcomm was of the view that the proposed architecture was not feasible.</w:t>
      </w:r>
    </w:p>
    <w:p w14:paraId="41E342EB" w14:textId="77777777" w:rsidR="00C5536D" w:rsidRDefault="00C5536D" w:rsidP="00C5536D">
      <w:r>
        <w:t>Deutsche Telekom was of the view that the network slicing functionality could be covered by the configuration functionality.</w:t>
      </w:r>
    </w:p>
    <w:p w14:paraId="468B091D" w14:textId="77777777" w:rsidR="00C5536D" w:rsidRDefault="00C5536D" w:rsidP="00C5536D">
      <w:r>
        <w:t>Huawei supported a dedicated functionality.</w:t>
      </w:r>
    </w:p>
    <w:p w14:paraId="5EE96BE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DDA356" w14:textId="77777777" w:rsidR="00C5536D" w:rsidRDefault="00C5536D" w:rsidP="00C5536D">
      <w:pPr>
        <w:rPr>
          <w:rFonts w:ascii="Arial" w:hAnsi="Arial" w:cs="Arial"/>
          <w:b/>
          <w:sz w:val="24"/>
        </w:rPr>
      </w:pPr>
      <w:r>
        <w:rPr>
          <w:rFonts w:ascii="Arial" w:hAnsi="Arial" w:cs="Arial"/>
          <w:b/>
          <w:color w:val="0000FF"/>
          <w:sz w:val="24"/>
        </w:rPr>
        <w:t>S6-210107</w:t>
      </w:r>
      <w:r>
        <w:rPr>
          <w:rFonts w:ascii="Arial" w:hAnsi="Arial" w:cs="Arial"/>
          <w:b/>
          <w:color w:val="0000FF"/>
          <w:sz w:val="24"/>
        </w:rPr>
        <w:tab/>
      </w:r>
      <w:r>
        <w:rPr>
          <w:rFonts w:ascii="Arial" w:hAnsi="Arial" w:cs="Arial"/>
          <w:b/>
          <w:sz w:val="24"/>
        </w:rPr>
        <w:t>Service identification in location management procedures</w:t>
      </w:r>
    </w:p>
    <w:p w14:paraId="40CFDDFA"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CR-0038  Cat: B (Rel-17)</w:t>
      </w:r>
      <w:r>
        <w:rPr>
          <w:i/>
        </w:rPr>
        <w:br/>
      </w:r>
      <w:r>
        <w:rPr>
          <w:i/>
        </w:rPr>
        <w:lastRenderedPageBreak/>
        <w:br/>
      </w:r>
      <w:r>
        <w:rPr>
          <w:i/>
        </w:rPr>
        <w:tab/>
      </w:r>
      <w:r>
        <w:rPr>
          <w:i/>
        </w:rPr>
        <w:tab/>
      </w:r>
      <w:r>
        <w:rPr>
          <w:i/>
        </w:rPr>
        <w:tab/>
      </w:r>
      <w:r>
        <w:rPr>
          <w:i/>
        </w:rPr>
        <w:tab/>
      </w:r>
      <w:r>
        <w:rPr>
          <w:i/>
        </w:rPr>
        <w:tab/>
        <w:t>Source: CATT</w:t>
      </w:r>
    </w:p>
    <w:p w14:paraId="0183A175" w14:textId="77777777" w:rsidR="00C5536D" w:rsidRDefault="00C5536D" w:rsidP="00C5536D">
      <w:pPr>
        <w:rPr>
          <w:rFonts w:ascii="Arial" w:hAnsi="Arial" w:cs="Arial"/>
          <w:b/>
        </w:rPr>
      </w:pPr>
      <w:r>
        <w:rPr>
          <w:rFonts w:ascii="Arial" w:hAnsi="Arial" w:cs="Arial"/>
          <w:b/>
        </w:rPr>
        <w:t xml:space="preserve">Abstract: </w:t>
      </w:r>
    </w:p>
    <w:p w14:paraId="31D5AC9E" w14:textId="77777777" w:rsidR="00C5536D" w:rsidRDefault="00C5536D" w:rsidP="00C5536D">
      <w:r>
        <w:t>The contribution proposes adding  VAL service ID in the location management information flows.</w:t>
      </w:r>
    </w:p>
    <w:p w14:paraId="6D4BFC3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S6-210209</w:t>
      </w:r>
      <w:r>
        <w:rPr>
          <w:color w:val="993300"/>
          <w:u w:val="single"/>
        </w:rPr>
        <w:t>.</w:t>
      </w:r>
    </w:p>
    <w:p w14:paraId="1716E47E" w14:textId="77777777" w:rsidR="00C5536D" w:rsidRDefault="00C5536D" w:rsidP="00C5536D">
      <w:pPr>
        <w:rPr>
          <w:rFonts w:ascii="Arial" w:hAnsi="Arial" w:cs="Arial"/>
          <w:b/>
          <w:sz w:val="24"/>
        </w:rPr>
      </w:pPr>
      <w:r>
        <w:rPr>
          <w:rFonts w:ascii="Arial" w:hAnsi="Arial" w:cs="Arial"/>
          <w:b/>
          <w:color w:val="0000FF"/>
          <w:sz w:val="24"/>
        </w:rPr>
        <w:t>S6-210209</w:t>
      </w:r>
      <w:r>
        <w:rPr>
          <w:rFonts w:ascii="Arial" w:hAnsi="Arial" w:cs="Arial"/>
          <w:b/>
          <w:color w:val="0000FF"/>
          <w:sz w:val="24"/>
        </w:rPr>
        <w:tab/>
      </w:r>
      <w:r>
        <w:rPr>
          <w:rFonts w:ascii="Arial" w:hAnsi="Arial" w:cs="Arial"/>
          <w:b/>
          <w:sz w:val="24"/>
        </w:rPr>
        <w:t>Service identification in location management procedures</w:t>
      </w:r>
    </w:p>
    <w:p w14:paraId="64487B3B"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CR-0038  rev 1 Cat: B (Rel-17)</w:t>
      </w:r>
      <w:r>
        <w:rPr>
          <w:i/>
        </w:rPr>
        <w:br/>
      </w:r>
      <w:r>
        <w:rPr>
          <w:i/>
        </w:rPr>
        <w:br/>
      </w:r>
      <w:r>
        <w:rPr>
          <w:i/>
        </w:rPr>
        <w:tab/>
      </w:r>
      <w:r>
        <w:rPr>
          <w:i/>
        </w:rPr>
        <w:tab/>
      </w:r>
      <w:r>
        <w:rPr>
          <w:i/>
        </w:rPr>
        <w:tab/>
      </w:r>
      <w:r>
        <w:rPr>
          <w:i/>
        </w:rPr>
        <w:tab/>
      </w:r>
      <w:r>
        <w:rPr>
          <w:i/>
        </w:rPr>
        <w:tab/>
        <w:t>Source: CATT</w:t>
      </w:r>
    </w:p>
    <w:p w14:paraId="4BAC6EE2" w14:textId="77777777" w:rsidR="00C5536D" w:rsidRDefault="00C5536D" w:rsidP="00C5536D">
      <w:pPr>
        <w:rPr>
          <w:color w:val="808080"/>
        </w:rPr>
      </w:pPr>
      <w:r>
        <w:rPr>
          <w:color w:val="808080"/>
        </w:rPr>
        <w:t>(Replaces S6-210107)</w:t>
      </w:r>
    </w:p>
    <w:p w14:paraId="3126B5E2" w14:textId="77777777" w:rsidR="00C5536D" w:rsidRDefault="00C5536D" w:rsidP="00C5536D">
      <w:pPr>
        <w:rPr>
          <w:rFonts w:ascii="Arial" w:hAnsi="Arial" w:cs="Arial"/>
          <w:b/>
        </w:rPr>
      </w:pPr>
      <w:r>
        <w:rPr>
          <w:rFonts w:ascii="Arial" w:hAnsi="Arial" w:cs="Arial"/>
          <w:b/>
        </w:rPr>
        <w:t xml:space="preserve">Discussion: </w:t>
      </w:r>
    </w:p>
    <w:p w14:paraId="351C7A84" w14:textId="77777777" w:rsidR="00C5536D" w:rsidRDefault="00C5536D" w:rsidP="00C5536D">
      <w:r>
        <w:t>The meeting discussed rev. 1 of the document during the closing session.</w:t>
      </w:r>
    </w:p>
    <w:p w14:paraId="2094E48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S6-210359</w:t>
      </w:r>
      <w:r>
        <w:rPr>
          <w:color w:val="993300"/>
          <w:u w:val="single"/>
        </w:rPr>
        <w:t>.</w:t>
      </w:r>
    </w:p>
    <w:p w14:paraId="0B0F1ECE" w14:textId="77777777" w:rsidR="00C5536D" w:rsidRDefault="00C5536D" w:rsidP="00C5536D">
      <w:pPr>
        <w:rPr>
          <w:rFonts w:ascii="Arial" w:hAnsi="Arial" w:cs="Arial"/>
          <w:b/>
          <w:sz w:val="24"/>
        </w:rPr>
      </w:pPr>
      <w:r>
        <w:rPr>
          <w:rFonts w:ascii="Arial" w:hAnsi="Arial" w:cs="Arial"/>
          <w:b/>
          <w:color w:val="0000FF"/>
          <w:sz w:val="24"/>
        </w:rPr>
        <w:t>S6-210359</w:t>
      </w:r>
      <w:r>
        <w:rPr>
          <w:rFonts w:ascii="Arial" w:hAnsi="Arial" w:cs="Arial"/>
          <w:b/>
          <w:color w:val="0000FF"/>
          <w:sz w:val="24"/>
        </w:rPr>
        <w:tab/>
      </w:r>
      <w:r>
        <w:rPr>
          <w:rFonts w:ascii="Arial" w:hAnsi="Arial" w:cs="Arial"/>
          <w:b/>
          <w:sz w:val="24"/>
        </w:rPr>
        <w:t>Service identification in location management procedures</w:t>
      </w:r>
    </w:p>
    <w:p w14:paraId="5E1D7490"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CR-0038  rev 3 Cat: B (Rel-17)</w:t>
      </w:r>
      <w:r>
        <w:rPr>
          <w:i/>
        </w:rPr>
        <w:br/>
      </w:r>
      <w:r>
        <w:rPr>
          <w:i/>
        </w:rPr>
        <w:br/>
      </w:r>
      <w:r>
        <w:rPr>
          <w:i/>
        </w:rPr>
        <w:tab/>
      </w:r>
      <w:r>
        <w:rPr>
          <w:i/>
        </w:rPr>
        <w:tab/>
      </w:r>
      <w:r>
        <w:rPr>
          <w:i/>
        </w:rPr>
        <w:tab/>
      </w:r>
      <w:r>
        <w:rPr>
          <w:i/>
        </w:rPr>
        <w:tab/>
      </w:r>
      <w:r>
        <w:rPr>
          <w:i/>
        </w:rPr>
        <w:tab/>
        <w:t>Source: CATT</w:t>
      </w:r>
    </w:p>
    <w:p w14:paraId="2B0DAD34" w14:textId="77777777" w:rsidR="00C5536D" w:rsidRDefault="00C5536D" w:rsidP="00C5536D">
      <w:pPr>
        <w:rPr>
          <w:color w:val="808080"/>
        </w:rPr>
      </w:pPr>
      <w:r>
        <w:rPr>
          <w:color w:val="808080"/>
        </w:rPr>
        <w:t>(Replaces S6-210209)</w:t>
      </w:r>
    </w:p>
    <w:p w14:paraId="46BA652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76B05" w14:textId="77777777" w:rsidR="00C5536D" w:rsidRDefault="00C5536D" w:rsidP="00C5536D">
      <w:pPr>
        <w:rPr>
          <w:rFonts w:ascii="Arial" w:hAnsi="Arial" w:cs="Arial"/>
          <w:b/>
          <w:sz w:val="24"/>
        </w:rPr>
      </w:pPr>
      <w:r>
        <w:rPr>
          <w:rFonts w:ascii="Arial" w:hAnsi="Arial" w:cs="Arial"/>
          <w:b/>
          <w:color w:val="0000FF"/>
          <w:sz w:val="24"/>
        </w:rPr>
        <w:t>S6-210210</w:t>
      </w:r>
      <w:r>
        <w:rPr>
          <w:rFonts w:ascii="Arial" w:hAnsi="Arial" w:cs="Arial"/>
          <w:b/>
          <w:color w:val="0000FF"/>
          <w:sz w:val="24"/>
        </w:rPr>
        <w:tab/>
      </w:r>
      <w:r>
        <w:rPr>
          <w:rFonts w:ascii="Arial" w:hAnsi="Arial" w:cs="Arial"/>
          <w:b/>
          <w:sz w:val="24"/>
        </w:rPr>
        <w:t>Service identification in location management procedures</w:t>
      </w:r>
    </w:p>
    <w:p w14:paraId="3861A790"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CR-0038  rev 2 Cat: B (Rel-17)</w:t>
      </w:r>
      <w:r>
        <w:rPr>
          <w:i/>
        </w:rPr>
        <w:br/>
      </w:r>
      <w:r>
        <w:rPr>
          <w:i/>
        </w:rPr>
        <w:br/>
      </w:r>
      <w:r>
        <w:rPr>
          <w:i/>
        </w:rPr>
        <w:tab/>
      </w:r>
      <w:r>
        <w:rPr>
          <w:i/>
        </w:rPr>
        <w:tab/>
      </w:r>
      <w:r>
        <w:rPr>
          <w:i/>
        </w:rPr>
        <w:tab/>
      </w:r>
      <w:r>
        <w:rPr>
          <w:i/>
        </w:rPr>
        <w:tab/>
      </w:r>
      <w:r>
        <w:rPr>
          <w:i/>
        </w:rPr>
        <w:tab/>
        <w:t>Source: CATT</w:t>
      </w:r>
    </w:p>
    <w:p w14:paraId="156605D3" w14:textId="77777777" w:rsidR="00C5536D" w:rsidRDefault="00C5536D" w:rsidP="00C5536D">
      <w:pPr>
        <w:rPr>
          <w:rFonts w:ascii="Arial" w:hAnsi="Arial" w:cs="Arial"/>
          <w:b/>
        </w:rPr>
      </w:pPr>
      <w:r>
        <w:rPr>
          <w:rFonts w:ascii="Arial" w:hAnsi="Arial" w:cs="Arial"/>
          <w:b/>
        </w:rPr>
        <w:t xml:space="preserve">Discussion: </w:t>
      </w:r>
    </w:p>
    <w:p w14:paraId="05FA2036" w14:textId="77777777" w:rsidR="00C5536D" w:rsidRDefault="00C5536D" w:rsidP="00C5536D">
      <w:r>
        <w:t>Duplication of S6-210209, issued by mistake by the portal.</w:t>
      </w:r>
    </w:p>
    <w:p w14:paraId="67B25FB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0E5D0C" w14:textId="77777777" w:rsidR="00C5536D" w:rsidRDefault="00C5536D" w:rsidP="00C5536D">
      <w:pPr>
        <w:rPr>
          <w:rFonts w:ascii="Arial" w:hAnsi="Arial" w:cs="Arial"/>
          <w:b/>
          <w:sz w:val="24"/>
        </w:rPr>
      </w:pPr>
      <w:r>
        <w:rPr>
          <w:rFonts w:ascii="Arial" w:hAnsi="Arial" w:cs="Arial"/>
          <w:b/>
          <w:color w:val="0000FF"/>
          <w:sz w:val="24"/>
        </w:rPr>
        <w:t>S6-210125</w:t>
      </w:r>
      <w:r>
        <w:rPr>
          <w:rFonts w:ascii="Arial" w:hAnsi="Arial" w:cs="Arial"/>
          <w:b/>
          <w:color w:val="0000FF"/>
          <w:sz w:val="24"/>
        </w:rPr>
        <w:tab/>
      </w:r>
      <w:r>
        <w:rPr>
          <w:rFonts w:ascii="Arial" w:hAnsi="Arial" w:cs="Arial"/>
          <w:b/>
          <w:sz w:val="24"/>
        </w:rPr>
        <w:t>Group Management support for 5G-VN</w:t>
      </w:r>
    </w:p>
    <w:p w14:paraId="5F147B56"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CR-0039  Cat: B (Rel-17)</w:t>
      </w:r>
      <w:r>
        <w:rPr>
          <w:i/>
        </w:rPr>
        <w:br/>
      </w:r>
      <w:r>
        <w:rPr>
          <w:i/>
        </w:rPr>
        <w:br/>
      </w:r>
      <w:r>
        <w:rPr>
          <w:i/>
        </w:rPr>
        <w:tab/>
      </w:r>
      <w:r>
        <w:rPr>
          <w:i/>
        </w:rPr>
        <w:tab/>
      </w:r>
      <w:r>
        <w:rPr>
          <w:i/>
        </w:rPr>
        <w:tab/>
      </w:r>
      <w:r>
        <w:rPr>
          <w:i/>
        </w:rPr>
        <w:tab/>
      </w:r>
      <w:r>
        <w:rPr>
          <w:i/>
        </w:rPr>
        <w:tab/>
        <w:t>Source: Ericsson</w:t>
      </w:r>
    </w:p>
    <w:p w14:paraId="2FCC7440" w14:textId="77777777" w:rsidR="00C5536D" w:rsidRDefault="00C5536D" w:rsidP="00C5536D">
      <w:pPr>
        <w:rPr>
          <w:rFonts w:ascii="Arial" w:hAnsi="Arial" w:cs="Arial"/>
          <w:b/>
        </w:rPr>
      </w:pPr>
      <w:r>
        <w:rPr>
          <w:rFonts w:ascii="Arial" w:hAnsi="Arial" w:cs="Arial"/>
          <w:b/>
        </w:rPr>
        <w:t xml:space="preserve">Abstract: </w:t>
      </w:r>
    </w:p>
    <w:p w14:paraId="51948534" w14:textId="77777777" w:rsidR="00C5536D" w:rsidRDefault="00C5536D" w:rsidP="00C5536D">
      <w:r>
        <w:t>The contribution proposes enhancements of SEAL Group Management to support management of 5G VN groups.</w:t>
      </w:r>
    </w:p>
    <w:p w14:paraId="49C70072" w14:textId="77777777" w:rsidR="00C5536D" w:rsidRDefault="00C5536D" w:rsidP="00C5536D">
      <w:r>
        <w:t>1.</w:t>
      </w:r>
      <w:r>
        <w:tab/>
        <w:t xml:space="preserve"> SEAL group management server shall enable a VAL server to create, update, delete, subscribe to changes of a 5G VN group.</w:t>
      </w:r>
    </w:p>
    <w:p w14:paraId="7268E61C" w14:textId="77777777" w:rsidR="00C5536D" w:rsidRDefault="00C5536D" w:rsidP="00C5536D">
      <w:r>
        <w:t>2.</w:t>
      </w:r>
      <w:r>
        <w:tab/>
        <w:t xml:space="preserve"> SEAL group management client and the VAL server shall be able to identify that a group managed by the SEAL server is used for 5G LAN-Type service</w:t>
      </w:r>
    </w:p>
    <w:p w14:paraId="3D50B21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S6-210220</w:t>
      </w:r>
      <w:r>
        <w:rPr>
          <w:color w:val="993300"/>
          <w:u w:val="single"/>
        </w:rPr>
        <w:t>.</w:t>
      </w:r>
    </w:p>
    <w:p w14:paraId="5BCBED3F" w14:textId="77777777" w:rsidR="00C5536D" w:rsidRDefault="00C5536D" w:rsidP="00C5536D">
      <w:pPr>
        <w:rPr>
          <w:rFonts w:ascii="Arial" w:hAnsi="Arial" w:cs="Arial"/>
          <w:b/>
          <w:sz w:val="24"/>
        </w:rPr>
      </w:pPr>
      <w:r>
        <w:rPr>
          <w:rFonts w:ascii="Arial" w:hAnsi="Arial" w:cs="Arial"/>
          <w:b/>
          <w:color w:val="0000FF"/>
          <w:sz w:val="24"/>
        </w:rPr>
        <w:lastRenderedPageBreak/>
        <w:t>S6-210220</w:t>
      </w:r>
      <w:r>
        <w:rPr>
          <w:rFonts w:ascii="Arial" w:hAnsi="Arial" w:cs="Arial"/>
          <w:b/>
          <w:color w:val="0000FF"/>
          <w:sz w:val="24"/>
        </w:rPr>
        <w:tab/>
      </w:r>
      <w:r>
        <w:rPr>
          <w:rFonts w:ascii="Arial" w:hAnsi="Arial" w:cs="Arial"/>
          <w:b/>
          <w:sz w:val="24"/>
        </w:rPr>
        <w:t>Group Management support for 5G-VN</w:t>
      </w:r>
    </w:p>
    <w:p w14:paraId="39597722"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CR-0039  rev 1 Cat: B (Rel-17)</w:t>
      </w:r>
      <w:r>
        <w:rPr>
          <w:i/>
        </w:rPr>
        <w:br/>
      </w:r>
      <w:r>
        <w:rPr>
          <w:i/>
        </w:rPr>
        <w:br/>
      </w:r>
      <w:r>
        <w:rPr>
          <w:i/>
        </w:rPr>
        <w:tab/>
      </w:r>
      <w:r>
        <w:rPr>
          <w:i/>
        </w:rPr>
        <w:tab/>
      </w:r>
      <w:r>
        <w:rPr>
          <w:i/>
        </w:rPr>
        <w:tab/>
      </w:r>
      <w:r>
        <w:rPr>
          <w:i/>
        </w:rPr>
        <w:tab/>
      </w:r>
      <w:r>
        <w:rPr>
          <w:i/>
        </w:rPr>
        <w:tab/>
        <w:t>Source: Ericsson</w:t>
      </w:r>
    </w:p>
    <w:p w14:paraId="383C26BF" w14:textId="77777777" w:rsidR="00C5536D" w:rsidRDefault="00C5536D" w:rsidP="00C5536D">
      <w:pPr>
        <w:rPr>
          <w:color w:val="808080"/>
        </w:rPr>
      </w:pPr>
      <w:r>
        <w:rPr>
          <w:color w:val="808080"/>
        </w:rPr>
        <w:t>(Replaces S6-210125)</w:t>
      </w:r>
    </w:p>
    <w:p w14:paraId="76A74D97" w14:textId="77777777" w:rsidR="00C5536D" w:rsidRDefault="00C5536D" w:rsidP="00C5536D">
      <w:pPr>
        <w:rPr>
          <w:rFonts w:ascii="Arial" w:hAnsi="Arial" w:cs="Arial"/>
          <w:b/>
        </w:rPr>
      </w:pPr>
      <w:r>
        <w:rPr>
          <w:rFonts w:ascii="Arial" w:hAnsi="Arial" w:cs="Arial"/>
          <w:b/>
        </w:rPr>
        <w:t xml:space="preserve">Discussion: </w:t>
      </w:r>
    </w:p>
    <w:p w14:paraId="0B58A2C1" w14:textId="77777777" w:rsidR="00C5536D" w:rsidRDefault="00C5536D" w:rsidP="00C5536D">
      <w:r>
        <w:t>The meeting discussed rev. 1 of the document during the closing session.</w:t>
      </w:r>
    </w:p>
    <w:p w14:paraId="6268743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S6-210360</w:t>
      </w:r>
      <w:r>
        <w:rPr>
          <w:color w:val="993300"/>
          <w:u w:val="single"/>
        </w:rPr>
        <w:t>.</w:t>
      </w:r>
    </w:p>
    <w:p w14:paraId="5C3E70D6" w14:textId="77777777" w:rsidR="00C5536D" w:rsidRDefault="00C5536D" w:rsidP="00C5536D">
      <w:pPr>
        <w:rPr>
          <w:rFonts w:ascii="Arial" w:hAnsi="Arial" w:cs="Arial"/>
          <w:b/>
          <w:sz w:val="24"/>
        </w:rPr>
      </w:pPr>
      <w:r>
        <w:rPr>
          <w:rFonts w:ascii="Arial" w:hAnsi="Arial" w:cs="Arial"/>
          <w:b/>
          <w:color w:val="0000FF"/>
          <w:sz w:val="24"/>
        </w:rPr>
        <w:t>S6-210360</w:t>
      </w:r>
      <w:r>
        <w:rPr>
          <w:rFonts w:ascii="Arial" w:hAnsi="Arial" w:cs="Arial"/>
          <w:b/>
          <w:color w:val="0000FF"/>
          <w:sz w:val="24"/>
        </w:rPr>
        <w:tab/>
      </w:r>
      <w:r>
        <w:rPr>
          <w:rFonts w:ascii="Arial" w:hAnsi="Arial" w:cs="Arial"/>
          <w:b/>
          <w:sz w:val="24"/>
        </w:rPr>
        <w:t>Group Management support for 5G-VN</w:t>
      </w:r>
    </w:p>
    <w:p w14:paraId="627BB74E"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v17.0.0</w:t>
      </w:r>
      <w:r>
        <w:rPr>
          <w:i/>
        </w:rPr>
        <w:tab/>
        <w:t xml:space="preserve">  CR-0039  rev 2 Cat: B (Rel-17)</w:t>
      </w:r>
      <w:r>
        <w:rPr>
          <w:i/>
        </w:rPr>
        <w:br/>
      </w:r>
      <w:r>
        <w:rPr>
          <w:i/>
        </w:rPr>
        <w:br/>
      </w:r>
      <w:r>
        <w:rPr>
          <w:i/>
        </w:rPr>
        <w:tab/>
      </w:r>
      <w:r>
        <w:rPr>
          <w:i/>
        </w:rPr>
        <w:tab/>
      </w:r>
      <w:r>
        <w:rPr>
          <w:i/>
        </w:rPr>
        <w:tab/>
      </w:r>
      <w:r>
        <w:rPr>
          <w:i/>
        </w:rPr>
        <w:tab/>
      </w:r>
      <w:r>
        <w:rPr>
          <w:i/>
        </w:rPr>
        <w:tab/>
        <w:t>Source: Ericsson</w:t>
      </w:r>
    </w:p>
    <w:p w14:paraId="3F3404F3" w14:textId="77777777" w:rsidR="00C5536D" w:rsidRDefault="00C5536D" w:rsidP="00C5536D">
      <w:pPr>
        <w:rPr>
          <w:color w:val="808080"/>
        </w:rPr>
      </w:pPr>
      <w:r>
        <w:rPr>
          <w:color w:val="808080"/>
        </w:rPr>
        <w:t>(Replaces S6-210220)</w:t>
      </w:r>
    </w:p>
    <w:p w14:paraId="49AEC16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9889" w14:textId="77777777" w:rsidR="00C5536D" w:rsidRDefault="00C5536D" w:rsidP="00C5536D">
      <w:pPr>
        <w:pStyle w:val="Heading3"/>
      </w:pPr>
      <w:bookmarkStart w:id="46" w:name="_Toc65060038"/>
      <w:bookmarkStart w:id="47" w:name="_Toc65060106"/>
      <w:r>
        <w:t>7.8</w:t>
      </w:r>
      <w:r>
        <w:tab/>
        <w:t>eV2XAPP – Enhanced application layer support for V2X services</w:t>
      </w:r>
      <w:bookmarkEnd w:id="46"/>
      <w:bookmarkEnd w:id="47"/>
    </w:p>
    <w:p w14:paraId="0C6E8CE0" w14:textId="77777777" w:rsidR="00C5536D" w:rsidRDefault="00C5536D" w:rsidP="00C5536D">
      <w:pPr>
        <w:rPr>
          <w:rFonts w:ascii="Arial" w:hAnsi="Arial" w:cs="Arial"/>
          <w:b/>
          <w:sz w:val="24"/>
        </w:rPr>
      </w:pPr>
      <w:r>
        <w:rPr>
          <w:rFonts w:ascii="Arial" w:hAnsi="Arial" w:cs="Arial"/>
          <w:b/>
          <w:color w:val="0000FF"/>
          <w:sz w:val="24"/>
        </w:rPr>
        <w:t>S6-210106</w:t>
      </w:r>
      <w:r>
        <w:rPr>
          <w:rFonts w:ascii="Arial" w:hAnsi="Arial" w:cs="Arial"/>
          <w:b/>
          <w:color w:val="0000FF"/>
          <w:sz w:val="24"/>
        </w:rPr>
        <w:tab/>
      </w:r>
      <w:r>
        <w:rPr>
          <w:rFonts w:ascii="Arial" w:hAnsi="Arial" w:cs="Arial"/>
          <w:b/>
          <w:sz w:val="24"/>
        </w:rPr>
        <w:t>Clarifications on network monitoring</w:t>
      </w:r>
    </w:p>
    <w:p w14:paraId="081F1D55"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CR-0037  Cat: F (Rel-17)</w:t>
      </w:r>
      <w:r>
        <w:rPr>
          <w:i/>
        </w:rPr>
        <w:br/>
      </w:r>
      <w:r>
        <w:rPr>
          <w:i/>
        </w:rPr>
        <w:br/>
      </w:r>
      <w:r>
        <w:rPr>
          <w:i/>
        </w:rPr>
        <w:tab/>
      </w:r>
      <w:r>
        <w:rPr>
          <w:i/>
        </w:rPr>
        <w:tab/>
      </w:r>
      <w:r>
        <w:rPr>
          <w:i/>
        </w:rPr>
        <w:tab/>
      </w:r>
      <w:r>
        <w:rPr>
          <w:i/>
        </w:rPr>
        <w:tab/>
      </w:r>
      <w:r>
        <w:rPr>
          <w:i/>
        </w:rPr>
        <w:tab/>
        <w:t>Source: CATT</w:t>
      </w:r>
    </w:p>
    <w:p w14:paraId="2CB502F2" w14:textId="77777777" w:rsidR="00C5536D" w:rsidRDefault="00C5536D" w:rsidP="00C5536D">
      <w:pPr>
        <w:rPr>
          <w:rFonts w:ascii="Arial" w:hAnsi="Arial" w:cs="Arial"/>
          <w:b/>
        </w:rPr>
      </w:pPr>
      <w:r>
        <w:rPr>
          <w:rFonts w:ascii="Arial" w:hAnsi="Arial" w:cs="Arial"/>
          <w:b/>
        </w:rPr>
        <w:t xml:space="preserve">Abstract: </w:t>
      </w:r>
    </w:p>
    <w:p w14:paraId="373ED92D" w14:textId="77777777" w:rsidR="00C5536D" w:rsidRDefault="00C5536D" w:rsidP="00C5536D">
      <w:r>
        <w:t>The contribution proposes expanding the existing network monitoring procedure in subclause 9.7.4.2.</w:t>
      </w:r>
    </w:p>
    <w:p w14:paraId="011E765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S6-210208</w:t>
      </w:r>
      <w:r>
        <w:rPr>
          <w:color w:val="993300"/>
          <w:u w:val="single"/>
        </w:rPr>
        <w:t>.</w:t>
      </w:r>
    </w:p>
    <w:p w14:paraId="08AE4C56" w14:textId="77777777" w:rsidR="00C5536D" w:rsidRDefault="00C5536D" w:rsidP="00C5536D">
      <w:pPr>
        <w:rPr>
          <w:rFonts w:ascii="Arial" w:hAnsi="Arial" w:cs="Arial"/>
          <w:b/>
          <w:sz w:val="24"/>
        </w:rPr>
      </w:pPr>
      <w:r>
        <w:rPr>
          <w:rFonts w:ascii="Arial" w:hAnsi="Arial" w:cs="Arial"/>
          <w:b/>
          <w:color w:val="0000FF"/>
          <w:sz w:val="24"/>
        </w:rPr>
        <w:t>S6-210208</w:t>
      </w:r>
      <w:r>
        <w:rPr>
          <w:rFonts w:ascii="Arial" w:hAnsi="Arial" w:cs="Arial"/>
          <w:b/>
          <w:color w:val="0000FF"/>
          <w:sz w:val="24"/>
        </w:rPr>
        <w:tab/>
      </w:r>
      <w:r>
        <w:rPr>
          <w:rFonts w:ascii="Arial" w:hAnsi="Arial" w:cs="Arial"/>
          <w:b/>
          <w:sz w:val="24"/>
        </w:rPr>
        <w:t>Clarifications on network monitoring</w:t>
      </w:r>
    </w:p>
    <w:p w14:paraId="21B32E3A"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CR-0037  rev 1 Cat: F (Rel-17)</w:t>
      </w:r>
      <w:r>
        <w:rPr>
          <w:i/>
        </w:rPr>
        <w:br/>
      </w:r>
      <w:r>
        <w:rPr>
          <w:i/>
        </w:rPr>
        <w:br/>
      </w:r>
      <w:r>
        <w:rPr>
          <w:i/>
        </w:rPr>
        <w:tab/>
      </w:r>
      <w:r>
        <w:rPr>
          <w:i/>
        </w:rPr>
        <w:tab/>
      </w:r>
      <w:r>
        <w:rPr>
          <w:i/>
        </w:rPr>
        <w:tab/>
      </w:r>
      <w:r>
        <w:rPr>
          <w:i/>
        </w:rPr>
        <w:tab/>
      </w:r>
      <w:r>
        <w:rPr>
          <w:i/>
        </w:rPr>
        <w:tab/>
        <w:t>Source: CATT</w:t>
      </w:r>
    </w:p>
    <w:p w14:paraId="720121C6" w14:textId="77777777" w:rsidR="00C5536D" w:rsidRDefault="00C5536D" w:rsidP="00C5536D">
      <w:pPr>
        <w:rPr>
          <w:color w:val="808080"/>
        </w:rPr>
      </w:pPr>
      <w:r>
        <w:rPr>
          <w:color w:val="808080"/>
        </w:rPr>
        <w:t>(Replaces S6-210106)</w:t>
      </w:r>
    </w:p>
    <w:p w14:paraId="3079A20D" w14:textId="77777777" w:rsidR="00C5536D" w:rsidRDefault="00C5536D" w:rsidP="00C5536D">
      <w:pPr>
        <w:rPr>
          <w:rFonts w:ascii="Arial" w:hAnsi="Arial" w:cs="Arial"/>
          <w:b/>
        </w:rPr>
      </w:pPr>
      <w:r>
        <w:rPr>
          <w:rFonts w:ascii="Arial" w:hAnsi="Arial" w:cs="Arial"/>
          <w:b/>
        </w:rPr>
        <w:t xml:space="preserve">Discussion: </w:t>
      </w:r>
    </w:p>
    <w:p w14:paraId="454AAB5B" w14:textId="77777777" w:rsidR="00C5536D" w:rsidRDefault="00C5536D" w:rsidP="00C5536D">
      <w:r>
        <w:t>The meeting discussed rev. 1 of the document during the closing session.</w:t>
      </w:r>
    </w:p>
    <w:p w14:paraId="5C9CABB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S6-210361</w:t>
      </w:r>
      <w:r>
        <w:rPr>
          <w:color w:val="993300"/>
          <w:u w:val="single"/>
        </w:rPr>
        <w:t>.</w:t>
      </w:r>
    </w:p>
    <w:p w14:paraId="01741CF1" w14:textId="77777777" w:rsidR="00C5536D" w:rsidRDefault="00C5536D" w:rsidP="00C5536D">
      <w:pPr>
        <w:rPr>
          <w:rFonts w:ascii="Arial" w:hAnsi="Arial" w:cs="Arial"/>
          <w:b/>
          <w:sz w:val="24"/>
        </w:rPr>
      </w:pPr>
      <w:r>
        <w:rPr>
          <w:rFonts w:ascii="Arial" w:hAnsi="Arial" w:cs="Arial"/>
          <w:b/>
          <w:color w:val="0000FF"/>
          <w:sz w:val="24"/>
        </w:rPr>
        <w:t>S6-210361</w:t>
      </w:r>
      <w:r>
        <w:rPr>
          <w:rFonts w:ascii="Arial" w:hAnsi="Arial" w:cs="Arial"/>
          <w:b/>
          <w:color w:val="0000FF"/>
          <w:sz w:val="24"/>
        </w:rPr>
        <w:tab/>
      </w:r>
      <w:r>
        <w:rPr>
          <w:rFonts w:ascii="Arial" w:hAnsi="Arial" w:cs="Arial"/>
          <w:b/>
          <w:sz w:val="24"/>
        </w:rPr>
        <w:t>Clarifications on network monitoring</w:t>
      </w:r>
    </w:p>
    <w:p w14:paraId="5E870963"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CR-0037  rev 2 Cat: F (Rel-17)</w:t>
      </w:r>
      <w:r>
        <w:rPr>
          <w:i/>
        </w:rPr>
        <w:br/>
      </w:r>
      <w:r>
        <w:rPr>
          <w:i/>
        </w:rPr>
        <w:br/>
      </w:r>
      <w:r>
        <w:rPr>
          <w:i/>
        </w:rPr>
        <w:tab/>
      </w:r>
      <w:r>
        <w:rPr>
          <w:i/>
        </w:rPr>
        <w:tab/>
      </w:r>
      <w:r>
        <w:rPr>
          <w:i/>
        </w:rPr>
        <w:tab/>
      </w:r>
      <w:r>
        <w:rPr>
          <w:i/>
        </w:rPr>
        <w:tab/>
      </w:r>
      <w:r>
        <w:rPr>
          <w:i/>
        </w:rPr>
        <w:tab/>
        <w:t>Source: CATT</w:t>
      </w:r>
    </w:p>
    <w:p w14:paraId="7D8011E0" w14:textId="77777777" w:rsidR="00C5536D" w:rsidRDefault="00C5536D" w:rsidP="00C5536D">
      <w:pPr>
        <w:rPr>
          <w:color w:val="808080"/>
        </w:rPr>
      </w:pPr>
      <w:r>
        <w:rPr>
          <w:color w:val="808080"/>
        </w:rPr>
        <w:t>(Replaces S6-210208)</w:t>
      </w:r>
    </w:p>
    <w:p w14:paraId="353AADCB"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A227C" w14:textId="77777777" w:rsidR="00C5536D" w:rsidRDefault="00C5536D" w:rsidP="00C5536D">
      <w:pPr>
        <w:rPr>
          <w:rFonts w:ascii="Arial" w:hAnsi="Arial" w:cs="Arial"/>
          <w:b/>
          <w:sz w:val="24"/>
        </w:rPr>
      </w:pPr>
      <w:r>
        <w:rPr>
          <w:rFonts w:ascii="Arial" w:hAnsi="Arial" w:cs="Arial"/>
          <w:b/>
          <w:color w:val="0000FF"/>
          <w:sz w:val="24"/>
        </w:rPr>
        <w:t>S6-210161</w:t>
      </w:r>
      <w:r>
        <w:rPr>
          <w:rFonts w:ascii="Arial" w:hAnsi="Arial" w:cs="Arial"/>
          <w:b/>
          <w:color w:val="0000FF"/>
          <w:sz w:val="24"/>
        </w:rPr>
        <w:tab/>
      </w:r>
      <w:r>
        <w:rPr>
          <w:rFonts w:ascii="Arial" w:hAnsi="Arial" w:cs="Arial"/>
          <w:b/>
          <w:sz w:val="24"/>
        </w:rPr>
        <w:t>Dynamic local service information in multiple V2X service provider</w:t>
      </w:r>
    </w:p>
    <w:p w14:paraId="1679AB71"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CR-0038  Cat: B (Rel-17)</w:t>
      </w:r>
      <w:r>
        <w:rPr>
          <w:i/>
        </w:rPr>
        <w:br/>
      </w:r>
      <w:r>
        <w:rPr>
          <w:i/>
        </w:rPr>
        <w:br/>
      </w:r>
      <w:r>
        <w:rPr>
          <w:i/>
        </w:rPr>
        <w:tab/>
      </w:r>
      <w:r>
        <w:rPr>
          <w:i/>
        </w:rPr>
        <w:tab/>
      </w:r>
      <w:r>
        <w:rPr>
          <w:i/>
        </w:rPr>
        <w:tab/>
      </w:r>
      <w:r>
        <w:rPr>
          <w:i/>
        </w:rPr>
        <w:tab/>
      </w:r>
      <w:r>
        <w:rPr>
          <w:i/>
        </w:rPr>
        <w:tab/>
        <w:t>Source: Huawei, Hisilicon</w:t>
      </w:r>
    </w:p>
    <w:p w14:paraId="54B2D0F6" w14:textId="77777777" w:rsidR="00C5536D" w:rsidRDefault="00C5536D" w:rsidP="00C5536D">
      <w:pPr>
        <w:rPr>
          <w:rFonts w:ascii="Arial" w:hAnsi="Arial" w:cs="Arial"/>
          <w:b/>
        </w:rPr>
      </w:pPr>
      <w:r>
        <w:rPr>
          <w:rFonts w:ascii="Arial" w:hAnsi="Arial" w:cs="Arial"/>
          <w:b/>
        </w:rPr>
        <w:t xml:space="preserve">Abstract: </w:t>
      </w:r>
    </w:p>
    <w:p w14:paraId="6B074F12" w14:textId="77777777" w:rsidR="00C5536D" w:rsidRDefault="00C5536D" w:rsidP="00C5536D">
      <w:r>
        <w:t>Proposal for Dynamic local service information in multiple V2X service provider</w:t>
      </w:r>
    </w:p>
    <w:p w14:paraId="1271605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S6-210322</w:t>
      </w:r>
      <w:r>
        <w:rPr>
          <w:color w:val="993300"/>
          <w:u w:val="single"/>
        </w:rPr>
        <w:t>.</w:t>
      </w:r>
    </w:p>
    <w:p w14:paraId="228A0515" w14:textId="77777777" w:rsidR="00C5536D" w:rsidRDefault="00C5536D" w:rsidP="00C5536D">
      <w:pPr>
        <w:rPr>
          <w:rFonts w:ascii="Arial" w:hAnsi="Arial" w:cs="Arial"/>
          <w:b/>
          <w:sz w:val="24"/>
        </w:rPr>
      </w:pPr>
      <w:r>
        <w:rPr>
          <w:rFonts w:ascii="Arial" w:hAnsi="Arial" w:cs="Arial"/>
          <w:b/>
          <w:color w:val="0000FF"/>
          <w:sz w:val="24"/>
        </w:rPr>
        <w:t>S6-210322</w:t>
      </w:r>
      <w:r>
        <w:rPr>
          <w:rFonts w:ascii="Arial" w:hAnsi="Arial" w:cs="Arial"/>
          <w:b/>
          <w:color w:val="0000FF"/>
          <w:sz w:val="24"/>
        </w:rPr>
        <w:tab/>
      </w:r>
      <w:r>
        <w:rPr>
          <w:rFonts w:ascii="Arial" w:hAnsi="Arial" w:cs="Arial"/>
          <w:b/>
          <w:sz w:val="24"/>
        </w:rPr>
        <w:t>Dynamic local service information in multiple V2X service provider</w:t>
      </w:r>
    </w:p>
    <w:p w14:paraId="23F1CCCC"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CR-0038  rev 1 Cat: B (Rel-17)</w:t>
      </w:r>
      <w:r>
        <w:rPr>
          <w:i/>
        </w:rPr>
        <w:br/>
      </w:r>
      <w:r>
        <w:rPr>
          <w:i/>
        </w:rPr>
        <w:br/>
      </w:r>
      <w:r>
        <w:rPr>
          <w:i/>
        </w:rPr>
        <w:tab/>
      </w:r>
      <w:r>
        <w:rPr>
          <w:i/>
        </w:rPr>
        <w:tab/>
      </w:r>
      <w:r>
        <w:rPr>
          <w:i/>
        </w:rPr>
        <w:tab/>
      </w:r>
      <w:r>
        <w:rPr>
          <w:i/>
        </w:rPr>
        <w:tab/>
      </w:r>
      <w:r>
        <w:rPr>
          <w:i/>
        </w:rPr>
        <w:tab/>
        <w:t>Source: Huawei, Hisilicon</w:t>
      </w:r>
    </w:p>
    <w:p w14:paraId="0E4A839B" w14:textId="77777777" w:rsidR="00C5536D" w:rsidRDefault="00C5536D" w:rsidP="00C5536D">
      <w:pPr>
        <w:rPr>
          <w:color w:val="808080"/>
        </w:rPr>
      </w:pPr>
      <w:r>
        <w:rPr>
          <w:color w:val="808080"/>
        </w:rPr>
        <w:t>(Replaces S6-210161)</w:t>
      </w:r>
    </w:p>
    <w:p w14:paraId="5BA78E7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0B402" w14:textId="77777777" w:rsidR="00C5536D" w:rsidRDefault="00C5536D" w:rsidP="00C5536D">
      <w:pPr>
        <w:rPr>
          <w:rFonts w:ascii="Arial" w:hAnsi="Arial" w:cs="Arial"/>
          <w:b/>
          <w:sz w:val="24"/>
        </w:rPr>
      </w:pPr>
      <w:r>
        <w:rPr>
          <w:rFonts w:ascii="Arial" w:hAnsi="Arial" w:cs="Arial"/>
          <w:b/>
          <w:color w:val="0000FF"/>
          <w:sz w:val="24"/>
        </w:rPr>
        <w:t>S6-210162</w:t>
      </w:r>
      <w:r>
        <w:rPr>
          <w:rFonts w:ascii="Arial" w:hAnsi="Arial" w:cs="Arial"/>
          <w:b/>
          <w:color w:val="0000FF"/>
          <w:sz w:val="24"/>
        </w:rPr>
        <w:tab/>
      </w:r>
      <w:r>
        <w:rPr>
          <w:rFonts w:ascii="Arial" w:hAnsi="Arial" w:cs="Arial"/>
          <w:b/>
          <w:sz w:val="24"/>
        </w:rPr>
        <w:t xml:space="preserve">UE initiated </w:t>
      </w:r>
      <w:proofErr w:type="gramStart"/>
      <w:r>
        <w:rPr>
          <w:rFonts w:ascii="Arial" w:hAnsi="Arial" w:cs="Arial"/>
          <w:b/>
          <w:sz w:val="24"/>
        </w:rPr>
        <w:t>session oriented</w:t>
      </w:r>
      <w:proofErr w:type="gramEnd"/>
      <w:r>
        <w:rPr>
          <w:rFonts w:ascii="Arial" w:hAnsi="Arial" w:cs="Arial"/>
          <w:b/>
          <w:sz w:val="24"/>
        </w:rPr>
        <w:t xml:space="preserve"> service</w:t>
      </w:r>
    </w:p>
    <w:p w14:paraId="09D68F97"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CR-0039  Cat: B (Rel-17)</w:t>
      </w:r>
      <w:r>
        <w:rPr>
          <w:i/>
        </w:rPr>
        <w:br/>
      </w:r>
      <w:r>
        <w:rPr>
          <w:i/>
        </w:rPr>
        <w:br/>
      </w:r>
      <w:r>
        <w:rPr>
          <w:i/>
        </w:rPr>
        <w:tab/>
      </w:r>
      <w:r>
        <w:rPr>
          <w:i/>
        </w:rPr>
        <w:tab/>
      </w:r>
      <w:r>
        <w:rPr>
          <w:i/>
        </w:rPr>
        <w:tab/>
      </w:r>
      <w:r>
        <w:rPr>
          <w:i/>
        </w:rPr>
        <w:tab/>
      </w:r>
      <w:r>
        <w:rPr>
          <w:i/>
        </w:rPr>
        <w:tab/>
        <w:t>Source: Huawei, Hisilicon</w:t>
      </w:r>
    </w:p>
    <w:p w14:paraId="074F45B0" w14:textId="77777777" w:rsidR="00C5536D" w:rsidRDefault="00C5536D" w:rsidP="00C5536D">
      <w:pPr>
        <w:rPr>
          <w:rFonts w:ascii="Arial" w:hAnsi="Arial" w:cs="Arial"/>
          <w:b/>
        </w:rPr>
      </w:pPr>
      <w:r>
        <w:rPr>
          <w:rFonts w:ascii="Arial" w:hAnsi="Arial" w:cs="Arial"/>
          <w:b/>
        </w:rPr>
        <w:t xml:space="preserve">Abstract: </w:t>
      </w:r>
    </w:p>
    <w:p w14:paraId="07311C66" w14:textId="77777777" w:rsidR="00C5536D" w:rsidRDefault="00C5536D" w:rsidP="00C5536D">
      <w:r>
        <w:t xml:space="preserve">Proposal for UE initiated </w:t>
      </w:r>
      <w:proofErr w:type="gramStart"/>
      <w:r>
        <w:t>session oriented</w:t>
      </w:r>
      <w:proofErr w:type="gramEnd"/>
      <w:r>
        <w:t xml:space="preserve"> service</w:t>
      </w:r>
    </w:p>
    <w:p w14:paraId="021B360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S6-210323</w:t>
      </w:r>
      <w:r>
        <w:rPr>
          <w:color w:val="993300"/>
          <w:u w:val="single"/>
        </w:rPr>
        <w:t>.</w:t>
      </w:r>
    </w:p>
    <w:p w14:paraId="68F423CC" w14:textId="77777777" w:rsidR="00C5536D" w:rsidRDefault="00C5536D" w:rsidP="00C5536D">
      <w:pPr>
        <w:rPr>
          <w:rFonts w:ascii="Arial" w:hAnsi="Arial" w:cs="Arial"/>
          <w:b/>
          <w:sz w:val="24"/>
        </w:rPr>
      </w:pPr>
      <w:r>
        <w:rPr>
          <w:rFonts w:ascii="Arial" w:hAnsi="Arial" w:cs="Arial"/>
          <w:b/>
          <w:color w:val="0000FF"/>
          <w:sz w:val="24"/>
        </w:rPr>
        <w:t>S6-210323</w:t>
      </w:r>
      <w:r>
        <w:rPr>
          <w:rFonts w:ascii="Arial" w:hAnsi="Arial" w:cs="Arial"/>
          <w:b/>
          <w:color w:val="0000FF"/>
          <w:sz w:val="24"/>
        </w:rPr>
        <w:tab/>
      </w:r>
      <w:r>
        <w:rPr>
          <w:rFonts w:ascii="Arial" w:hAnsi="Arial" w:cs="Arial"/>
          <w:b/>
          <w:sz w:val="24"/>
        </w:rPr>
        <w:t xml:space="preserve">UE initiated </w:t>
      </w:r>
      <w:proofErr w:type="gramStart"/>
      <w:r>
        <w:rPr>
          <w:rFonts w:ascii="Arial" w:hAnsi="Arial" w:cs="Arial"/>
          <w:b/>
          <w:sz w:val="24"/>
        </w:rPr>
        <w:t>session oriented</w:t>
      </w:r>
      <w:proofErr w:type="gramEnd"/>
      <w:r>
        <w:rPr>
          <w:rFonts w:ascii="Arial" w:hAnsi="Arial" w:cs="Arial"/>
          <w:b/>
          <w:sz w:val="24"/>
        </w:rPr>
        <w:t xml:space="preserve"> service</w:t>
      </w:r>
    </w:p>
    <w:p w14:paraId="790E3BF9"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CR-0039  rev 1 Cat: B (Rel-17)</w:t>
      </w:r>
      <w:r>
        <w:rPr>
          <w:i/>
        </w:rPr>
        <w:br/>
      </w:r>
      <w:r>
        <w:rPr>
          <w:i/>
        </w:rPr>
        <w:br/>
      </w:r>
      <w:r>
        <w:rPr>
          <w:i/>
        </w:rPr>
        <w:tab/>
      </w:r>
      <w:r>
        <w:rPr>
          <w:i/>
        </w:rPr>
        <w:tab/>
      </w:r>
      <w:r>
        <w:rPr>
          <w:i/>
        </w:rPr>
        <w:tab/>
      </w:r>
      <w:r>
        <w:rPr>
          <w:i/>
        </w:rPr>
        <w:tab/>
      </w:r>
      <w:r>
        <w:rPr>
          <w:i/>
        </w:rPr>
        <w:tab/>
        <w:t>Source: Huawei, Hisilicon</w:t>
      </w:r>
    </w:p>
    <w:p w14:paraId="321FC1C2" w14:textId="77777777" w:rsidR="00C5536D" w:rsidRDefault="00C5536D" w:rsidP="00C5536D">
      <w:pPr>
        <w:rPr>
          <w:color w:val="808080"/>
        </w:rPr>
      </w:pPr>
      <w:r>
        <w:rPr>
          <w:color w:val="808080"/>
        </w:rPr>
        <w:t>(Replaces S6-210162)</w:t>
      </w:r>
    </w:p>
    <w:p w14:paraId="0759048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425F" w14:textId="77777777" w:rsidR="00C5536D" w:rsidRDefault="00C5536D" w:rsidP="00C5536D">
      <w:pPr>
        <w:rPr>
          <w:rFonts w:ascii="Arial" w:hAnsi="Arial" w:cs="Arial"/>
          <w:b/>
          <w:sz w:val="24"/>
        </w:rPr>
      </w:pPr>
      <w:r>
        <w:rPr>
          <w:rFonts w:ascii="Arial" w:hAnsi="Arial" w:cs="Arial"/>
          <w:b/>
          <w:color w:val="0000FF"/>
          <w:sz w:val="24"/>
        </w:rPr>
        <w:t>S6-210163</w:t>
      </w:r>
      <w:r>
        <w:rPr>
          <w:rFonts w:ascii="Arial" w:hAnsi="Arial" w:cs="Arial"/>
          <w:b/>
          <w:color w:val="0000FF"/>
          <w:sz w:val="24"/>
        </w:rPr>
        <w:tab/>
      </w:r>
      <w:r>
        <w:rPr>
          <w:rFonts w:ascii="Arial" w:hAnsi="Arial" w:cs="Arial"/>
          <w:b/>
          <w:sz w:val="24"/>
        </w:rPr>
        <w:t>Monitoring and control of QoS for eV2X communications</w:t>
      </w:r>
    </w:p>
    <w:p w14:paraId="4D723178"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CR-0040  Cat: B (Rel-17)</w:t>
      </w:r>
      <w:r>
        <w:rPr>
          <w:i/>
        </w:rPr>
        <w:br/>
      </w:r>
      <w:r>
        <w:rPr>
          <w:i/>
        </w:rPr>
        <w:br/>
      </w:r>
      <w:r>
        <w:rPr>
          <w:i/>
        </w:rPr>
        <w:tab/>
      </w:r>
      <w:r>
        <w:rPr>
          <w:i/>
        </w:rPr>
        <w:tab/>
      </w:r>
      <w:r>
        <w:rPr>
          <w:i/>
        </w:rPr>
        <w:tab/>
      </w:r>
      <w:r>
        <w:rPr>
          <w:i/>
        </w:rPr>
        <w:tab/>
      </w:r>
      <w:r>
        <w:rPr>
          <w:i/>
        </w:rPr>
        <w:tab/>
        <w:t>Source: Huawei, Hisilicon</w:t>
      </w:r>
    </w:p>
    <w:p w14:paraId="30E0A548" w14:textId="77777777" w:rsidR="00C5536D" w:rsidRDefault="00C5536D" w:rsidP="00C5536D">
      <w:pPr>
        <w:rPr>
          <w:rFonts w:ascii="Arial" w:hAnsi="Arial" w:cs="Arial"/>
          <w:b/>
        </w:rPr>
      </w:pPr>
      <w:r>
        <w:rPr>
          <w:rFonts w:ascii="Arial" w:hAnsi="Arial" w:cs="Arial"/>
          <w:b/>
        </w:rPr>
        <w:t xml:space="preserve">Abstract: </w:t>
      </w:r>
    </w:p>
    <w:p w14:paraId="35318915" w14:textId="77777777" w:rsidR="00C5536D" w:rsidRDefault="00C5536D" w:rsidP="00C5536D">
      <w:r>
        <w:t>Proposal for Monitoring and control of QoS for eV2X communications</w:t>
      </w:r>
    </w:p>
    <w:p w14:paraId="4864C0D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S6-210324</w:t>
      </w:r>
      <w:r>
        <w:rPr>
          <w:color w:val="993300"/>
          <w:u w:val="single"/>
        </w:rPr>
        <w:t>.</w:t>
      </w:r>
    </w:p>
    <w:p w14:paraId="5C480779" w14:textId="77777777" w:rsidR="00C5536D" w:rsidRDefault="00C5536D" w:rsidP="00C5536D">
      <w:pPr>
        <w:rPr>
          <w:rFonts w:ascii="Arial" w:hAnsi="Arial" w:cs="Arial"/>
          <w:b/>
          <w:sz w:val="24"/>
        </w:rPr>
      </w:pPr>
      <w:r>
        <w:rPr>
          <w:rFonts w:ascii="Arial" w:hAnsi="Arial" w:cs="Arial"/>
          <w:b/>
          <w:color w:val="0000FF"/>
          <w:sz w:val="24"/>
        </w:rPr>
        <w:t>S6-210324</w:t>
      </w:r>
      <w:r>
        <w:rPr>
          <w:rFonts w:ascii="Arial" w:hAnsi="Arial" w:cs="Arial"/>
          <w:b/>
          <w:color w:val="0000FF"/>
          <w:sz w:val="24"/>
        </w:rPr>
        <w:tab/>
      </w:r>
      <w:r>
        <w:rPr>
          <w:rFonts w:ascii="Arial" w:hAnsi="Arial" w:cs="Arial"/>
          <w:b/>
          <w:sz w:val="24"/>
        </w:rPr>
        <w:t>Monitoring and control of QoS for eV2X communications</w:t>
      </w:r>
    </w:p>
    <w:p w14:paraId="52538C57" w14:textId="77777777" w:rsidR="00C5536D" w:rsidRDefault="00C5536D" w:rsidP="00C5536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CR-0040  rev 1 Cat: B (Rel-17)</w:t>
      </w:r>
      <w:r>
        <w:rPr>
          <w:i/>
        </w:rPr>
        <w:br/>
      </w:r>
      <w:r>
        <w:rPr>
          <w:i/>
        </w:rPr>
        <w:br/>
      </w:r>
      <w:r>
        <w:rPr>
          <w:i/>
        </w:rPr>
        <w:tab/>
      </w:r>
      <w:r>
        <w:rPr>
          <w:i/>
        </w:rPr>
        <w:tab/>
      </w:r>
      <w:r>
        <w:rPr>
          <w:i/>
        </w:rPr>
        <w:tab/>
      </w:r>
      <w:r>
        <w:rPr>
          <w:i/>
        </w:rPr>
        <w:tab/>
      </w:r>
      <w:r>
        <w:rPr>
          <w:i/>
        </w:rPr>
        <w:tab/>
        <w:t>Source: Huawei, Hisilicon</w:t>
      </w:r>
    </w:p>
    <w:p w14:paraId="6A3BC835" w14:textId="77777777" w:rsidR="00C5536D" w:rsidRDefault="00C5536D" w:rsidP="00C5536D">
      <w:pPr>
        <w:rPr>
          <w:color w:val="808080"/>
        </w:rPr>
      </w:pPr>
      <w:r>
        <w:rPr>
          <w:color w:val="808080"/>
        </w:rPr>
        <w:t>(Replaces S6-210163)</w:t>
      </w:r>
    </w:p>
    <w:p w14:paraId="127C9AF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16C97" w14:textId="77777777" w:rsidR="00C5536D" w:rsidRDefault="00C5536D" w:rsidP="00C5536D">
      <w:pPr>
        <w:rPr>
          <w:rFonts w:ascii="Arial" w:hAnsi="Arial" w:cs="Arial"/>
          <w:b/>
          <w:sz w:val="24"/>
        </w:rPr>
      </w:pPr>
      <w:r>
        <w:rPr>
          <w:rFonts w:ascii="Arial" w:hAnsi="Arial" w:cs="Arial"/>
          <w:b/>
          <w:color w:val="0000FF"/>
          <w:sz w:val="24"/>
        </w:rPr>
        <w:t>S6-210176</w:t>
      </w:r>
      <w:r>
        <w:rPr>
          <w:rFonts w:ascii="Arial" w:hAnsi="Arial" w:cs="Arial"/>
          <w:b/>
          <w:color w:val="0000FF"/>
          <w:sz w:val="24"/>
        </w:rPr>
        <w:tab/>
      </w:r>
      <w:r>
        <w:rPr>
          <w:rFonts w:ascii="Arial" w:hAnsi="Arial" w:cs="Arial"/>
          <w:b/>
          <w:sz w:val="24"/>
        </w:rPr>
        <w:t>Support for enhancements to V2X group management and group communication</w:t>
      </w:r>
    </w:p>
    <w:p w14:paraId="3BBFB08D"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CR-0041  Cat: B (Rel-17)</w:t>
      </w:r>
      <w:r>
        <w:rPr>
          <w:i/>
        </w:rPr>
        <w:br/>
      </w:r>
      <w:r>
        <w:rPr>
          <w:i/>
        </w:rPr>
        <w:br/>
      </w:r>
      <w:r>
        <w:rPr>
          <w:i/>
        </w:rPr>
        <w:tab/>
      </w:r>
      <w:r>
        <w:rPr>
          <w:i/>
        </w:rPr>
        <w:tab/>
      </w:r>
      <w:r>
        <w:rPr>
          <w:i/>
        </w:rPr>
        <w:tab/>
      </w:r>
      <w:r>
        <w:rPr>
          <w:i/>
        </w:rPr>
        <w:tab/>
      </w:r>
      <w:r>
        <w:rPr>
          <w:i/>
        </w:rPr>
        <w:tab/>
        <w:t>Source: Samsung</w:t>
      </w:r>
    </w:p>
    <w:p w14:paraId="43E4E6F1" w14:textId="77777777" w:rsidR="00C5536D" w:rsidRDefault="00C5536D" w:rsidP="00C5536D">
      <w:pPr>
        <w:rPr>
          <w:rFonts w:ascii="Arial" w:hAnsi="Arial" w:cs="Arial"/>
          <w:b/>
        </w:rPr>
      </w:pPr>
      <w:r>
        <w:rPr>
          <w:rFonts w:ascii="Arial" w:hAnsi="Arial" w:cs="Arial"/>
          <w:b/>
        </w:rPr>
        <w:t xml:space="preserve">Abstract: </w:t>
      </w:r>
    </w:p>
    <w:p w14:paraId="3F7C7D99" w14:textId="77777777" w:rsidR="00C5536D" w:rsidRDefault="00C5536D" w:rsidP="00C5536D">
      <w:r>
        <w:t>The contribution proposes taking  solution#14 of TR23.764 into normative specification</w:t>
      </w:r>
    </w:p>
    <w:p w14:paraId="25EB2C7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S6-210278</w:t>
      </w:r>
      <w:r>
        <w:rPr>
          <w:color w:val="993300"/>
          <w:u w:val="single"/>
        </w:rPr>
        <w:t>.</w:t>
      </w:r>
    </w:p>
    <w:p w14:paraId="4A1517C3" w14:textId="77777777" w:rsidR="00C5536D" w:rsidRDefault="00C5536D" w:rsidP="00C5536D">
      <w:pPr>
        <w:rPr>
          <w:rFonts w:ascii="Arial" w:hAnsi="Arial" w:cs="Arial"/>
          <w:b/>
          <w:sz w:val="24"/>
        </w:rPr>
      </w:pPr>
      <w:r>
        <w:rPr>
          <w:rFonts w:ascii="Arial" w:hAnsi="Arial" w:cs="Arial"/>
          <w:b/>
          <w:color w:val="0000FF"/>
          <w:sz w:val="24"/>
        </w:rPr>
        <w:t>S6-210278</w:t>
      </w:r>
      <w:r>
        <w:rPr>
          <w:rFonts w:ascii="Arial" w:hAnsi="Arial" w:cs="Arial"/>
          <w:b/>
          <w:color w:val="0000FF"/>
          <w:sz w:val="24"/>
        </w:rPr>
        <w:tab/>
      </w:r>
      <w:r>
        <w:rPr>
          <w:rFonts w:ascii="Arial" w:hAnsi="Arial" w:cs="Arial"/>
          <w:b/>
          <w:sz w:val="24"/>
        </w:rPr>
        <w:t>Support for enhancements to V2X group management and group communication</w:t>
      </w:r>
    </w:p>
    <w:p w14:paraId="263D6178"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CR-0041  rev 1 Cat: B (Rel-17)</w:t>
      </w:r>
      <w:r>
        <w:rPr>
          <w:i/>
        </w:rPr>
        <w:br/>
      </w:r>
      <w:r>
        <w:rPr>
          <w:i/>
        </w:rPr>
        <w:br/>
      </w:r>
      <w:r>
        <w:rPr>
          <w:i/>
        </w:rPr>
        <w:tab/>
      </w:r>
      <w:r>
        <w:rPr>
          <w:i/>
        </w:rPr>
        <w:tab/>
      </w:r>
      <w:r>
        <w:rPr>
          <w:i/>
        </w:rPr>
        <w:tab/>
      </w:r>
      <w:r>
        <w:rPr>
          <w:i/>
        </w:rPr>
        <w:tab/>
      </w:r>
      <w:r>
        <w:rPr>
          <w:i/>
        </w:rPr>
        <w:tab/>
        <w:t>Source: Samsung</w:t>
      </w:r>
    </w:p>
    <w:p w14:paraId="1BD0F2F7" w14:textId="77777777" w:rsidR="00C5536D" w:rsidRDefault="00C5536D" w:rsidP="00C5536D">
      <w:pPr>
        <w:rPr>
          <w:color w:val="808080"/>
        </w:rPr>
      </w:pPr>
      <w:r>
        <w:rPr>
          <w:color w:val="808080"/>
        </w:rPr>
        <w:t>(Replaces S6-210176)</w:t>
      </w:r>
    </w:p>
    <w:p w14:paraId="3A05B450" w14:textId="77777777" w:rsidR="00C5536D" w:rsidRDefault="00C5536D" w:rsidP="00C5536D">
      <w:pPr>
        <w:rPr>
          <w:rFonts w:ascii="Arial" w:hAnsi="Arial" w:cs="Arial"/>
          <w:b/>
        </w:rPr>
      </w:pPr>
      <w:r>
        <w:rPr>
          <w:rFonts w:ascii="Arial" w:hAnsi="Arial" w:cs="Arial"/>
          <w:b/>
        </w:rPr>
        <w:t xml:space="preserve">Discussion: </w:t>
      </w:r>
    </w:p>
    <w:p w14:paraId="07E33EF4" w14:textId="77777777" w:rsidR="00C5536D" w:rsidRDefault="00C5536D" w:rsidP="00C5536D">
      <w:r>
        <w:t>The meeting discussed rev. 1 of the document during the closing session.</w:t>
      </w:r>
    </w:p>
    <w:p w14:paraId="33F2BA9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S6-210362</w:t>
      </w:r>
      <w:r>
        <w:rPr>
          <w:color w:val="993300"/>
          <w:u w:val="single"/>
        </w:rPr>
        <w:t>.</w:t>
      </w:r>
    </w:p>
    <w:p w14:paraId="01EDAD58" w14:textId="77777777" w:rsidR="00C5536D" w:rsidRDefault="00C5536D" w:rsidP="00C5536D">
      <w:pPr>
        <w:rPr>
          <w:rFonts w:ascii="Arial" w:hAnsi="Arial" w:cs="Arial"/>
          <w:b/>
          <w:sz w:val="24"/>
        </w:rPr>
      </w:pPr>
      <w:r>
        <w:rPr>
          <w:rFonts w:ascii="Arial" w:hAnsi="Arial" w:cs="Arial"/>
          <w:b/>
          <w:color w:val="0000FF"/>
          <w:sz w:val="24"/>
        </w:rPr>
        <w:t>S6-210362</w:t>
      </w:r>
      <w:r>
        <w:rPr>
          <w:rFonts w:ascii="Arial" w:hAnsi="Arial" w:cs="Arial"/>
          <w:b/>
          <w:color w:val="0000FF"/>
          <w:sz w:val="24"/>
        </w:rPr>
        <w:tab/>
      </w:r>
      <w:r>
        <w:rPr>
          <w:rFonts w:ascii="Arial" w:hAnsi="Arial" w:cs="Arial"/>
          <w:b/>
          <w:sz w:val="24"/>
        </w:rPr>
        <w:t>Support for enhancements to V2X group management and group communication</w:t>
      </w:r>
    </w:p>
    <w:p w14:paraId="161FC510" w14:textId="77777777" w:rsidR="00C5536D" w:rsidRDefault="00C5536D" w:rsidP="00C5536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v17.0.0</w:t>
      </w:r>
      <w:r>
        <w:rPr>
          <w:i/>
        </w:rPr>
        <w:tab/>
        <w:t xml:space="preserve">  CR-0041  rev 2 Cat: B (Rel-17)</w:t>
      </w:r>
      <w:r>
        <w:rPr>
          <w:i/>
        </w:rPr>
        <w:br/>
      </w:r>
      <w:r>
        <w:rPr>
          <w:i/>
        </w:rPr>
        <w:br/>
      </w:r>
      <w:r>
        <w:rPr>
          <w:i/>
        </w:rPr>
        <w:tab/>
      </w:r>
      <w:r>
        <w:rPr>
          <w:i/>
        </w:rPr>
        <w:tab/>
      </w:r>
      <w:r>
        <w:rPr>
          <w:i/>
        </w:rPr>
        <w:tab/>
      </w:r>
      <w:r>
        <w:rPr>
          <w:i/>
        </w:rPr>
        <w:tab/>
      </w:r>
      <w:r>
        <w:rPr>
          <w:i/>
        </w:rPr>
        <w:tab/>
        <w:t>Source: Samsung</w:t>
      </w:r>
    </w:p>
    <w:p w14:paraId="5BD7C437" w14:textId="77777777" w:rsidR="00C5536D" w:rsidRDefault="00C5536D" w:rsidP="00C5536D">
      <w:pPr>
        <w:rPr>
          <w:color w:val="808080"/>
        </w:rPr>
      </w:pPr>
      <w:r>
        <w:rPr>
          <w:color w:val="808080"/>
        </w:rPr>
        <w:t>(Replaces S6-210278)</w:t>
      </w:r>
    </w:p>
    <w:p w14:paraId="7F8F54C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57971" w14:textId="77777777" w:rsidR="00C5536D" w:rsidRDefault="00C5536D" w:rsidP="00C5536D">
      <w:pPr>
        <w:pStyle w:val="Heading3"/>
      </w:pPr>
      <w:bookmarkStart w:id="48" w:name="_Toc65060039"/>
      <w:bookmarkStart w:id="49" w:name="_Toc65060107"/>
      <w:r>
        <w:t>7.9</w:t>
      </w:r>
      <w:r>
        <w:tab/>
        <w:t>5GMARCH – Application Architecture for MSGin5G Service</w:t>
      </w:r>
      <w:bookmarkEnd w:id="48"/>
      <w:bookmarkEnd w:id="49"/>
    </w:p>
    <w:p w14:paraId="2500C1CA" w14:textId="77777777" w:rsidR="00C5536D" w:rsidRDefault="00C5536D" w:rsidP="00C5536D">
      <w:pPr>
        <w:rPr>
          <w:rFonts w:ascii="Arial" w:hAnsi="Arial" w:cs="Arial"/>
          <w:b/>
          <w:sz w:val="24"/>
        </w:rPr>
      </w:pPr>
      <w:r>
        <w:rPr>
          <w:rFonts w:ascii="Arial" w:hAnsi="Arial" w:cs="Arial"/>
          <w:b/>
          <w:color w:val="0000FF"/>
          <w:sz w:val="24"/>
        </w:rPr>
        <w:t>S6-210016</w:t>
      </w:r>
      <w:r>
        <w:rPr>
          <w:rFonts w:ascii="Arial" w:hAnsi="Arial" w:cs="Arial"/>
          <w:b/>
          <w:color w:val="0000FF"/>
          <w:sz w:val="24"/>
        </w:rPr>
        <w:tab/>
      </w:r>
      <w:r>
        <w:rPr>
          <w:rFonts w:ascii="Arial" w:hAnsi="Arial" w:cs="Arial"/>
          <w:b/>
          <w:sz w:val="24"/>
        </w:rPr>
        <w:t>MSGin5G Server inbound and outbound 5GMSGS messages</w:t>
      </w:r>
    </w:p>
    <w:p w14:paraId="29171EC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one2many B.V.</w:t>
      </w:r>
    </w:p>
    <w:p w14:paraId="77047B33" w14:textId="77777777" w:rsidR="00C5536D" w:rsidRDefault="00C5536D" w:rsidP="00C5536D">
      <w:pPr>
        <w:rPr>
          <w:rFonts w:ascii="Arial" w:hAnsi="Arial" w:cs="Arial"/>
          <w:b/>
        </w:rPr>
      </w:pPr>
      <w:r>
        <w:rPr>
          <w:rFonts w:ascii="Arial" w:hAnsi="Arial" w:cs="Arial"/>
          <w:b/>
        </w:rPr>
        <w:t xml:space="preserve">Abstract: </w:t>
      </w:r>
    </w:p>
    <w:p w14:paraId="01F75B9A" w14:textId="77777777" w:rsidR="00C5536D" w:rsidRDefault="00C5536D" w:rsidP="00C5536D">
      <w:r>
        <w:t>The pCR proposes text for MSGin5G Server inbound and outbound 5GMSGS messages, based on the text in Annex B in TR 23.700-24.</w:t>
      </w:r>
    </w:p>
    <w:p w14:paraId="0981D108"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S6-210200</w:t>
      </w:r>
      <w:r>
        <w:rPr>
          <w:color w:val="993300"/>
          <w:u w:val="single"/>
        </w:rPr>
        <w:t>.</w:t>
      </w:r>
    </w:p>
    <w:p w14:paraId="543CC838" w14:textId="77777777" w:rsidR="00C5536D" w:rsidRDefault="00C5536D" w:rsidP="00C5536D">
      <w:pPr>
        <w:rPr>
          <w:rFonts w:ascii="Arial" w:hAnsi="Arial" w:cs="Arial"/>
          <w:b/>
          <w:sz w:val="24"/>
        </w:rPr>
      </w:pPr>
      <w:r>
        <w:rPr>
          <w:rFonts w:ascii="Arial" w:hAnsi="Arial" w:cs="Arial"/>
          <w:b/>
          <w:color w:val="0000FF"/>
          <w:sz w:val="24"/>
        </w:rPr>
        <w:t>S6-210200</w:t>
      </w:r>
      <w:r>
        <w:rPr>
          <w:rFonts w:ascii="Arial" w:hAnsi="Arial" w:cs="Arial"/>
          <w:b/>
          <w:color w:val="0000FF"/>
          <w:sz w:val="24"/>
        </w:rPr>
        <w:tab/>
      </w:r>
      <w:r>
        <w:rPr>
          <w:rFonts w:ascii="Arial" w:hAnsi="Arial" w:cs="Arial"/>
          <w:b/>
          <w:sz w:val="24"/>
        </w:rPr>
        <w:t>MSGin5G Server inbound and outbound 5GMSGS messages</w:t>
      </w:r>
    </w:p>
    <w:p w14:paraId="3AD9F28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one2many B.V.</w:t>
      </w:r>
    </w:p>
    <w:p w14:paraId="563A5965" w14:textId="77777777" w:rsidR="00C5536D" w:rsidRDefault="00C5536D" w:rsidP="00C5536D">
      <w:pPr>
        <w:rPr>
          <w:color w:val="808080"/>
        </w:rPr>
      </w:pPr>
      <w:r>
        <w:rPr>
          <w:color w:val="808080"/>
        </w:rPr>
        <w:t>(Replaces S6-210016)</w:t>
      </w:r>
    </w:p>
    <w:p w14:paraId="1784598D" w14:textId="77777777" w:rsidR="00C5536D" w:rsidRDefault="00C5536D" w:rsidP="00C5536D">
      <w:pPr>
        <w:rPr>
          <w:rFonts w:ascii="Arial" w:hAnsi="Arial" w:cs="Arial"/>
          <w:b/>
        </w:rPr>
      </w:pPr>
      <w:r>
        <w:rPr>
          <w:rFonts w:ascii="Arial" w:hAnsi="Arial" w:cs="Arial"/>
          <w:b/>
        </w:rPr>
        <w:t xml:space="preserve">Discussion: </w:t>
      </w:r>
    </w:p>
    <w:p w14:paraId="4B6C323D" w14:textId="77777777" w:rsidR="00C5536D" w:rsidRDefault="00C5536D" w:rsidP="00C5536D">
      <w:r>
        <w:t>The meeting discussed the document during the closing session.</w:t>
      </w:r>
    </w:p>
    <w:p w14:paraId="10D03AF6" w14:textId="77777777" w:rsidR="00C5536D" w:rsidRDefault="00C5536D" w:rsidP="00C5536D">
      <w:r>
        <w:t>The only change is to add an EN (7.x.1 General):</w:t>
      </w:r>
    </w:p>
    <w:p w14:paraId="1F7298F4" w14:textId="45A439BC" w:rsidR="00C5536D" w:rsidRDefault="00C5536D" w:rsidP="003C0868">
      <w:pPr>
        <w:pStyle w:val="EditorsNote"/>
      </w:pPr>
      <w:r>
        <w:t>Editor</w:t>
      </w:r>
      <w:r w:rsidR="003C0868" w:rsidRPr="003C0868">
        <w:t>'</w:t>
      </w:r>
      <w:r>
        <w:t>s note:</w:t>
      </w:r>
      <w:r w:rsidR="003C0868">
        <w:tab/>
      </w:r>
      <w:r>
        <w:t>Alignment of this solution with the Architecture and the conclusions from the study is FFS.</w:t>
      </w:r>
    </w:p>
    <w:p w14:paraId="0A629B37" w14:textId="77777777" w:rsidR="00C5536D" w:rsidRDefault="00C5536D" w:rsidP="00C5536D">
      <w:r>
        <w:t>With the above change the revised contribution is considered pre-approved.</w:t>
      </w:r>
    </w:p>
    <w:p w14:paraId="03E946E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S6-210363</w:t>
      </w:r>
      <w:r>
        <w:rPr>
          <w:color w:val="993300"/>
          <w:u w:val="single"/>
        </w:rPr>
        <w:t>.</w:t>
      </w:r>
    </w:p>
    <w:p w14:paraId="2751CF0E" w14:textId="77777777" w:rsidR="00C5536D" w:rsidRDefault="00C5536D" w:rsidP="00C5536D">
      <w:pPr>
        <w:rPr>
          <w:rFonts w:ascii="Arial" w:hAnsi="Arial" w:cs="Arial"/>
          <w:b/>
          <w:sz w:val="24"/>
        </w:rPr>
      </w:pPr>
      <w:r>
        <w:rPr>
          <w:rFonts w:ascii="Arial" w:hAnsi="Arial" w:cs="Arial"/>
          <w:b/>
          <w:color w:val="0000FF"/>
          <w:sz w:val="24"/>
        </w:rPr>
        <w:t>S6-210363</w:t>
      </w:r>
      <w:r>
        <w:rPr>
          <w:rFonts w:ascii="Arial" w:hAnsi="Arial" w:cs="Arial"/>
          <w:b/>
          <w:color w:val="0000FF"/>
          <w:sz w:val="24"/>
        </w:rPr>
        <w:tab/>
      </w:r>
      <w:r>
        <w:rPr>
          <w:rFonts w:ascii="Arial" w:hAnsi="Arial" w:cs="Arial"/>
          <w:b/>
          <w:sz w:val="24"/>
        </w:rPr>
        <w:t>MSGin5G Server inbound and outbound 5GMSGS messages</w:t>
      </w:r>
    </w:p>
    <w:p w14:paraId="08811C5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v0.0.0</w:t>
      </w:r>
      <w:r>
        <w:rPr>
          <w:i/>
        </w:rPr>
        <w:br/>
      </w:r>
      <w:r>
        <w:rPr>
          <w:i/>
        </w:rPr>
        <w:tab/>
      </w:r>
      <w:r>
        <w:rPr>
          <w:i/>
        </w:rPr>
        <w:tab/>
      </w:r>
      <w:r>
        <w:rPr>
          <w:i/>
        </w:rPr>
        <w:tab/>
      </w:r>
      <w:r>
        <w:rPr>
          <w:i/>
        </w:rPr>
        <w:tab/>
      </w:r>
      <w:r>
        <w:rPr>
          <w:i/>
        </w:rPr>
        <w:tab/>
        <w:t>Source: one2many B.V.</w:t>
      </w:r>
    </w:p>
    <w:p w14:paraId="5C28D752" w14:textId="77777777" w:rsidR="00C5536D" w:rsidRDefault="00C5536D" w:rsidP="00C5536D">
      <w:pPr>
        <w:rPr>
          <w:color w:val="808080"/>
        </w:rPr>
      </w:pPr>
      <w:r>
        <w:rPr>
          <w:color w:val="808080"/>
        </w:rPr>
        <w:t>(Replaces S6-210200)</w:t>
      </w:r>
    </w:p>
    <w:p w14:paraId="25D95AF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30747" w14:textId="77777777" w:rsidR="00C5536D" w:rsidRDefault="00C5536D" w:rsidP="00C5536D">
      <w:pPr>
        <w:pStyle w:val="Heading3"/>
      </w:pPr>
      <w:bookmarkStart w:id="50" w:name="_Toc65060040"/>
      <w:bookmarkStart w:id="51" w:name="_Toc65060108"/>
      <w:r>
        <w:t>7.10</w:t>
      </w:r>
      <w:r>
        <w:tab/>
        <w:t>UASAPP – Application layer support for Unmanned Aerial System (UAS)</w:t>
      </w:r>
      <w:bookmarkEnd w:id="50"/>
      <w:bookmarkEnd w:id="51"/>
    </w:p>
    <w:p w14:paraId="23BAF0F5" w14:textId="77777777" w:rsidR="00C5536D" w:rsidRDefault="00C5536D" w:rsidP="00C5536D">
      <w:pPr>
        <w:rPr>
          <w:rFonts w:ascii="Arial" w:hAnsi="Arial" w:cs="Arial"/>
          <w:b/>
          <w:sz w:val="24"/>
        </w:rPr>
      </w:pPr>
      <w:r>
        <w:rPr>
          <w:rFonts w:ascii="Arial" w:hAnsi="Arial" w:cs="Arial"/>
          <w:b/>
          <w:color w:val="0000FF"/>
          <w:sz w:val="24"/>
        </w:rPr>
        <w:t>S6-210182</w:t>
      </w:r>
      <w:r>
        <w:rPr>
          <w:rFonts w:ascii="Arial" w:hAnsi="Arial" w:cs="Arial"/>
          <w:b/>
          <w:color w:val="0000FF"/>
          <w:sz w:val="24"/>
        </w:rPr>
        <w:tab/>
      </w:r>
      <w:r>
        <w:rPr>
          <w:rFonts w:ascii="Arial" w:hAnsi="Arial" w:cs="Arial"/>
          <w:b/>
          <w:sz w:val="24"/>
        </w:rPr>
        <w:t>Pseudo-CR on Update of Introduction</w:t>
      </w:r>
    </w:p>
    <w:p w14:paraId="55BAA96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InterDigital</w:t>
      </w:r>
    </w:p>
    <w:p w14:paraId="7501389E" w14:textId="77777777" w:rsidR="00C5536D" w:rsidRDefault="00C5536D" w:rsidP="00C5536D">
      <w:pPr>
        <w:rPr>
          <w:rFonts w:ascii="Arial" w:hAnsi="Arial" w:cs="Arial"/>
          <w:b/>
        </w:rPr>
      </w:pPr>
      <w:r>
        <w:rPr>
          <w:rFonts w:ascii="Arial" w:hAnsi="Arial" w:cs="Arial"/>
          <w:b/>
        </w:rPr>
        <w:t xml:space="preserve">Abstract: </w:t>
      </w:r>
    </w:p>
    <w:p w14:paraId="4AE5F6B1" w14:textId="77777777" w:rsidR="00C5536D" w:rsidRDefault="00C5536D" w:rsidP="00C5536D">
      <w:r>
        <w:t>The introduction in 3GPP TS 23.255 contains inappropriate text for an introduction.</w:t>
      </w:r>
    </w:p>
    <w:p w14:paraId="7335B05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S6-210296</w:t>
      </w:r>
      <w:r>
        <w:rPr>
          <w:color w:val="993300"/>
          <w:u w:val="single"/>
        </w:rPr>
        <w:t>.</w:t>
      </w:r>
    </w:p>
    <w:p w14:paraId="6DBB548B" w14:textId="77777777" w:rsidR="00C5536D" w:rsidRDefault="00C5536D" w:rsidP="00C5536D">
      <w:pPr>
        <w:rPr>
          <w:rFonts w:ascii="Arial" w:hAnsi="Arial" w:cs="Arial"/>
          <w:b/>
          <w:sz w:val="24"/>
        </w:rPr>
      </w:pPr>
      <w:r>
        <w:rPr>
          <w:rFonts w:ascii="Arial" w:hAnsi="Arial" w:cs="Arial"/>
          <w:b/>
          <w:color w:val="0000FF"/>
          <w:sz w:val="24"/>
        </w:rPr>
        <w:t>S6-210296</w:t>
      </w:r>
      <w:r>
        <w:rPr>
          <w:rFonts w:ascii="Arial" w:hAnsi="Arial" w:cs="Arial"/>
          <w:b/>
          <w:color w:val="0000FF"/>
          <w:sz w:val="24"/>
        </w:rPr>
        <w:tab/>
      </w:r>
      <w:r>
        <w:rPr>
          <w:rFonts w:ascii="Arial" w:hAnsi="Arial" w:cs="Arial"/>
          <w:b/>
          <w:sz w:val="24"/>
        </w:rPr>
        <w:t>Pseudo-CR on Update of Introduction</w:t>
      </w:r>
    </w:p>
    <w:p w14:paraId="46A74F6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InterDigital</w:t>
      </w:r>
    </w:p>
    <w:p w14:paraId="1B9E2CD0" w14:textId="77777777" w:rsidR="00C5536D" w:rsidRDefault="00C5536D" w:rsidP="00C5536D">
      <w:pPr>
        <w:rPr>
          <w:color w:val="808080"/>
        </w:rPr>
      </w:pPr>
      <w:r>
        <w:rPr>
          <w:color w:val="808080"/>
        </w:rPr>
        <w:t>(Replaces S6-210182)</w:t>
      </w:r>
    </w:p>
    <w:p w14:paraId="1E29EDD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65FD8" w14:textId="77777777" w:rsidR="00C5536D" w:rsidRDefault="00C5536D" w:rsidP="00C5536D">
      <w:pPr>
        <w:rPr>
          <w:rFonts w:ascii="Arial" w:hAnsi="Arial" w:cs="Arial"/>
          <w:b/>
          <w:sz w:val="24"/>
        </w:rPr>
      </w:pPr>
      <w:r>
        <w:rPr>
          <w:rFonts w:ascii="Arial" w:hAnsi="Arial" w:cs="Arial"/>
          <w:b/>
          <w:color w:val="0000FF"/>
          <w:sz w:val="24"/>
        </w:rPr>
        <w:t>S6-210149</w:t>
      </w:r>
      <w:r>
        <w:rPr>
          <w:rFonts w:ascii="Arial" w:hAnsi="Arial" w:cs="Arial"/>
          <w:b/>
          <w:color w:val="0000FF"/>
          <w:sz w:val="24"/>
        </w:rPr>
        <w:tab/>
      </w:r>
      <w:r>
        <w:rPr>
          <w:rFonts w:ascii="Arial" w:hAnsi="Arial" w:cs="Arial"/>
          <w:b/>
          <w:sz w:val="24"/>
        </w:rPr>
        <w:t>General requirement</w:t>
      </w:r>
    </w:p>
    <w:p w14:paraId="28E7BC4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Huawei, Hisilicon</w:t>
      </w:r>
    </w:p>
    <w:p w14:paraId="5D2EF5B0" w14:textId="77777777" w:rsidR="00C5536D" w:rsidRDefault="00C5536D" w:rsidP="00C5536D">
      <w:pPr>
        <w:rPr>
          <w:rFonts w:ascii="Arial" w:hAnsi="Arial" w:cs="Arial"/>
          <w:b/>
        </w:rPr>
      </w:pPr>
      <w:r>
        <w:rPr>
          <w:rFonts w:ascii="Arial" w:hAnsi="Arial" w:cs="Arial"/>
          <w:b/>
        </w:rPr>
        <w:t xml:space="preserve">Abstract: </w:t>
      </w:r>
    </w:p>
    <w:p w14:paraId="6D94517A" w14:textId="77777777" w:rsidR="00C5536D" w:rsidRDefault="00C5536D" w:rsidP="00C5536D">
      <w:r>
        <w:lastRenderedPageBreak/>
        <w:t>Proposal for General requirement</w:t>
      </w:r>
    </w:p>
    <w:p w14:paraId="6E06AEC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BF312" w14:textId="77777777" w:rsidR="00C5536D" w:rsidRDefault="00C5536D" w:rsidP="00C5536D">
      <w:pPr>
        <w:rPr>
          <w:rFonts w:ascii="Arial" w:hAnsi="Arial" w:cs="Arial"/>
          <w:b/>
          <w:sz w:val="24"/>
        </w:rPr>
      </w:pPr>
      <w:r>
        <w:rPr>
          <w:rFonts w:ascii="Arial" w:hAnsi="Arial" w:cs="Arial"/>
          <w:b/>
          <w:color w:val="0000FF"/>
          <w:sz w:val="24"/>
        </w:rPr>
        <w:t>S6-210150</w:t>
      </w:r>
      <w:r>
        <w:rPr>
          <w:rFonts w:ascii="Arial" w:hAnsi="Arial" w:cs="Arial"/>
          <w:b/>
          <w:color w:val="0000FF"/>
          <w:sz w:val="24"/>
        </w:rPr>
        <w:tab/>
      </w:r>
      <w:r>
        <w:rPr>
          <w:rFonts w:ascii="Arial" w:hAnsi="Arial" w:cs="Arial"/>
          <w:b/>
          <w:sz w:val="24"/>
        </w:rPr>
        <w:t>UAS application layer functional model</w:t>
      </w:r>
    </w:p>
    <w:p w14:paraId="7558A6D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Huawei, Hisilicon</w:t>
      </w:r>
    </w:p>
    <w:p w14:paraId="65068EBA" w14:textId="77777777" w:rsidR="00C5536D" w:rsidRDefault="00C5536D" w:rsidP="00C5536D">
      <w:pPr>
        <w:rPr>
          <w:rFonts w:ascii="Arial" w:hAnsi="Arial" w:cs="Arial"/>
          <w:b/>
        </w:rPr>
      </w:pPr>
      <w:r>
        <w:rPr>
          <w:rFonts w:ascii="Arial" w:hAnsi="Arial" w:cs="Arial"/>
          <w:b/>
        </w:rPr>
        <w:t xml:space="preserve">Abstract: </w:t>
      </w:r>
    </w:p>
    <w:p w14:paraId="479E6DFB" w14:textId="77777777" w:rsidR="00C5536D" w:rsidRDefault="00C5536D" w:rsidP="00C5536D">
      <w:r>
        <w:t>Proposal for UAS application layer functional model</w:t>
      </w:r>
    </w:p>
    <w:p w14:paraId="23EE0C0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S6-210313</w:t>
      </w:r>
      <w:r>
        <w:rPr>
          <w:color w:val="993300"/>
          <w:u w:val="single"/>
        </w:rPr>
        <w:t>.</w:t>
      </w:r>
    </w:p>
    <w:p w14:paraId="7E512EB4" w14:textId="77777777" w:rsidR="00C5536D" w:rsidRDefault="00C5536D" w:rsidP="00C5536D">
      <w:pPr>
        <w:rPr>
          <w:rFonts w:ascii="Arial" w:hAnsi="Arial" w:cs="Arial"/>
          <w:b/>
          <w:sz w:val="24"/>
        </w:rPr>
      </w:pPr>
      <w:r>
        <w:rPr>
          <w:rFonts w:ascii="Arial" w:hAnsi="Arial" w:cs="Arial"/>
          <w:b/>
          <w:color w:val="0000FF"/>
          <w:sz w:val="24"/>
        </w:rPr>
        <w:t>S6-210313</w:t>
      </w:r>
      <w:r>
        <w:rPr>
          <w:rFonts w:ascii="Arial" w:hAnsi="Arial" w:cs="Arial"/>
          <w:b/>
          <w:color w:val="0000FF"/>
          <w:sz w:val="24"/>
        </w:rPr>
        <w:tab/>
      </w:r>
      <w:r>
        <w:rPr>
          <w:rFonts w:ascii="Arial" w:hAnsi="Arial" w:cs="Arial"/>
          <w:b/>
          <w:sz w:val="24"/>
        </w:rPr>
        <w:t>UAS application layer functional model</w:t>
      </w:r>
    </w:p>
    <w:p w14:paraId="0B79A36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Huawei, Hisilicon</w:t>
      </w:r>
    </w:p>
    <w:p w14:paraId="547DA0F8" w14:textId="77777777" w:rsidR="00C5536D" w:rsidRDefault="00C5536D" w:rsidP="00C5536D">
      <w:pPr>
        <w:rPr>
          <w:color w:val="808080"/>
        </w:rPr>
      </w:pPr>
      <w:r>
        <w:rPr>
          <w:color w:val="808080"/>
        </w:rPr>
        <w:t>(Replaces S6-210150)</w:t>
      </w:r>
    </w:p>
    <w:p w14:paraId="72953709" w14:textId="77777777" w:rsidR="00C5536D" w:rsidRDefault="00C5536D" w:rsidP="00C5536D">
      <w:pPr>
        <w:rPr>
          <w:rFonts w:ascii="Arial" w:hAnsi="Arial" w:cs="Arial"/>
          <w:b/>
        </w:rPr>
      </w:pPr>
      <w:r>
        <w:rPr>
          <w:rFonts w:ascii="Arial" w:hAnsi="Arial" w:cs="Arial"/>
          <w:b/>
        </w:rPr>
        <w:t xml:space="preserve">Discussion: </w:t>
      </w:r>
    </w:p>
    <w:p w14:paraId="616D5884" w14:textId="77777777" w:rsidR="00C5536D" w:rsidRDefault="00C5536D" w:rsidP="00C5536D">
      <w:r>
        <w:t>The meeting discussed rev. 1 of the document during the closing session.</w:t>
      </w:r>
    </w:p>
    <w:p w14:paraId="3AE9B0B9" w14:textId="64D5AABC" w:rsidR="00C5536D" w:rsidRDefault="00C5536D" w:rsidP="00C5536D">
      <w:r>
        <w:t xml:space="preserve">Deutsche Telekom raised concern </w:t>
      </w:r>
      <w:proofErr w:type="spellStart"/>
      <w:r>
        <w:t>w.r.t.</w:t>
      </w:r>
      <w:proofErr w:type="spellEnd"/>
      <w:r>
        <w:t xml:space="preserve"> terminology issues (e.g. architecture vs functional model).</w:t>
      </w:r>
    </w:p>
    <w:p w14:paraId="69C3E913" w14:textId="77777777" w:rsidR="003C0868" w:rsidRDefault="003C0868" w:rsidP="00C5536D">
      <w:r w:rsidRPr="003C0868">
        <w:t>The only change is to add</w:t>
      </w:r>
      <w:r>
        <w:t>:</w:t>
      </w:r>
    </w:p>
    <w:p w14:paraId="7403E714" w14:textId="0A7FF418" w:rsidR="003C0868" w:rsidRDefault="003C0868" w:rsidP="003C0868">
      <w:pPr>
        <w:pStyle w:val="EditorsNote"/>
      </w:pPr>
      <w:r w:rsidRPr="003C0868">
        <w:t>“</w:t>
      </w:r>
      <w:r>
        <w:t>Editor</w:t>
      </w:r>
      <w:r w:rsidRPr="003C0868">
        <w:t>'</w:t>
      </w:r>
      <w:r>
        <w:t>s note</w:t>
      </w:r>
      <w:r w:rsidRPr="003C0868">
        <w:t>: The term “functional model” vs. “architecture” needs further consideration”</w:t>
      </w:r>
    </w:p>
    <w:p w14:paraId="322D6AD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S6-210349</w:t>
      </w:r>
      <w:r>
        <w:rPr>
          <w:color w:val="993300"/>
          <w:u w:val="single"/>
        </w:rPr>
        <w:t>.</w:t>
      </w:r>
    </w:p>
    <w:p w14:paraId="1368BECE" w14:textId="77777777" w:rsidR="00C5536D" w:rsidRDefault="00C5536D" w:rsidP="00C5536D">
      <w:pPr>
        <w:rPr>
          <w:rFonts w:ascii="Arial" w:hAnsi="Arial" w:cs="Arial"/>
          <w:b/>
          <w:sz w:val="24"/>
        </w:rPr>
      </w:pPr>
      <w:r>
        <w:rPr>
          <w:rFonts w:ascii="Arial" w:hAnsi="Arial" w:cs="Arial"/>
          <w:b/>
          <w:color w:val="0000FF"/>
          <w:sz w:val="24"/>
        </w:rPr>
        <w:t>S6-210349</w:t>
      </w:r>
      <w:r>
        <w:rPr>
          <w:rFonts w:ascii="Arial" w:hAnsi="Arial" w:cs="Arial"/>
          <w:b/>
          <w:color w:val="0000FF"/>
          <w:sz w:val="24"/>
        </w:rPr>
        <w:tab/>
      </w:r>
      <w:r>
        <w:rPr>
          <w:rFonts w:ascii="Arial" w:hAnsi="Arial" w:cs="Arial"/>
          <w:b/>
          <w:sz w:val="24"/>
        </w:rPr>
        <w:t>UAS application layer functional model</w:t>
      </w:r>
    </w:p>
    <w:p w14:paraId="346CB29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v0.1.0</w:t>
      </w:r>
      <w:r>
        <w:rPr>
          <w:i/>
        </w:rPr>
        <w:br/>
      </w:r>
      <w:r>
        <w:rPr>
          <w:i/>
        </w:rPr>
        <w:tab/>
      </w:r>
      <w:r>
        <w:rPr>
          <w:i/>
        </w:rPr>
        <w:tab/>
      </w:r>
      <w:r>
        <w:rPr>
          <w:i/>
        </w:rPr>
        <w:tab/>
      </w:r>
      <w:r>
        <w:rPr>
          <w:i/>
        </w:rPr>
        <w:tab/>
      </w:r>
      <w:r>
        <w:rPr>
          <w:i/>
        </w:rPr>
        <w:tab/>
        <w:t>Source: Huawei, Hisilicon</w:t>
      </w:r>
    </w:p>
    <w:p w14:paraId="490CF957" w14:textId="77777777" w:rsidR="00C5536D" w:rsidRDefault="00C5536D" w:rsidP="00C5536D">
      <w:pPr>
        <w:rPr>
          <w:color w:val="808080"/>
        </w:rPr>
      </w:pPr>
      <w:r>
        <w:rPr>
          <w:color w:val="808080"/>
        </w:rPr>
        <w:t>(Replaces S6-210313)</w:t>
      </w:r>
    </w:p>
    <w:p w14:paraId="11C6635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CAC56" w14:textId="77777777" w:rsidR="00C5536D" w:rsidRDefault="00C5536D" w:rsidP="00C5536D">
      <w:pPr>
        <w:pStyle w:val="Heading3"/>
      </w:pPr>
      <w:bookmarkStart w:id="52" w:name="_Toc65060041"/>
      <w:bookmarkStart w:id="53" w:name="_Toc65060109"/>
      <w:r>
        <w:t>7.11</w:t>
      </w:r>
      <w:r>
        <w:tab/>
        <w:t>TEI17 – Technical Enhancements and Improvements</w:t>
      </w:r>
      <w:bookmarkEnd w:id="52"/>
      <w:bookmarkEnd w:id="53"/>
    </w:p>
    <w:p w14:paraId="66CC2287" w14:textId="77777777" w:rsidR="00C5536D" w:rsidRDefault="00C5536D" w:rsidP="00C5536D">
      <w:pPr>
        <w:pStyle w:val="Heading2"/>
      </w:pPr>
      <w:bookmarkStart w:id="54" w:name="_Toc65060042"/>
      <w:bookmarkStart w:id="55" w:name="_Toc65060110"/>
      <w:r>
        <w:t>8</w:t>
      </w:r>
      <w:r>
        <w:tab/>
        <w:t>Study Items</w:t>
      </w:r>
      <w:bookmarkEnd w:id="54"/>
      <w:bookmarkEnd w:id="55"/>
    </w:p>
    <w:p w14:paraId="4055733B" w14:textId="77777777" w:rsidR="00C5536D" w:rsidRDefault="00C5536D" w:rsidP="00C5536D">
      <w:pPr>
        <w:pStyle w:val="Heading3"/>
      </w:pPr>
      <w:bookmarkStart w:id="56" w:name="_Toc65060043"/>
      <w:bookmarkStart w:id="57" w:name="_Toc65060111"/>
      <w:r>
        <w:t>8.1</w:t>
      </w:r>
      <w:r>
        <w:tab/>
        <w:t>FS_MCOver5GS – Study on Mission Critical Services support over 5G System</w:t>
      </w:r>
      <w:bookmarkEnd w:id="56"/>
      <w:bookmarkEnd w:id="57"/>
    </w:p>
    <w:p w14:paraId="29327547" w14:textId="77777777" w:rsidR="00C5536D" w:rsidRDefault="00C5536D" w:rsidP="00C5536D">
      <w:pPr>
        <w:rPr>
          <w:rFonts w:ascii="Arial" w:hAnsi="Arial" w:cs="Arial"/>
          <w:b/>
          <w:sz w:val="24"/>
        </w:rPr>
      </w:pPr>
      <w:r>
        <w:rPr>
          <w:rFonts w:ascii="Arial" w:hAnsi="Arial" w:cs="Arial"/>
          <w:b/>
          <w:color w:val="0000FF"/>
          <w:sz w:val="24"/>
        </w:rPr>
        <w:t>S6-210144</w:t>
      </w:r>
      <w:r>
        <w:rPr>
          <w:rFonts w:ascii="Arial" w:hAnsi="Arial" w:cs="Arial"/>
          <w:b/>
          <w:color w:val="0000FF"/>
          <w:sz w:val="24"/>
        </w:rPr>
        <w:tab/>
      </w:r>
      <w:r>
        <w:rPr>
          <w:rFonts w:ascii="Arial" w:hAnsi="Arial" w:cs="Arial"/>
          <w:b/>
          <w:sz w:val="24"/>
        </w:rPr>
        <w:t>5G MBS enabler for MCX in SA6</w:t>
      </w:r>
    </w:p>
    <w:p w14:paraId="0FC9EC47"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7A1E35" w14:textId="77777777" w:rsidR="00C5536D" w:rsidRDefault="00C5536D" w:rsidP="00C5536D">
      <w:pPr>
        <w:rPr>
          <w:rFonts w:ascii="Arial" w:hAnsi="Arial" w:cs="Arial"/>
          <w:b/>
        </w:rPr>
      </w:pPr>
      <w:r>
        <w:rPr>
          <w:rFonts w:ascii="Arial" w:hAnsi="Arial" w:cs="Arial"/>
          <w:b/>
        </w:rPr>
        <w:t xml:space="preserve">Abstract: </w:t>
      </w:r>
    </w:p>
    <w:p w14:paraId="77E5BCDB" w14:textId="77777777" w:rsidR="00C5536D" w:rsidRDefault="00C5536D" w:rsidP="00C5536D">
      <w:r>
        <w:t>Discussion on 5G MBS enabler for MCX in SA6</w:t>
      </w:r>
    </w:p>
    <w:p w14:paraId="438B0316" w14:textId="77777777" w:rsidR="00C5536D" w:rsidRDefault="00C5536D" w:rsidP="00C5536D">
      <w:pPr>
        <w:rPr>
          <w:rFonts w:ascii="Arial" w:hAnsi="Arial" w:cs="Arial"/>
          <w:b/>
        </w:rPr>
      </w:pPr>
      <w:r>
        <w:rPr>
          <w:rFonts w:ascii="Arial" w:hAnsi="Arial" w:cs="Arial"/>
          <w:b/>
        </w:rPr>
        <w:t xml:space="preserve">Discussion: </w:t>
      </w:r>
    </w:p>
    <w:p w14:paraId="470241A0" w14:textId="77777777" w:rsidR="00C5536D" w:rsidRDefault="00C5536D" w:rsidP="00C5536D">
      <w:r>
        <w:lastRenderedPageBreak/>
        <w:t>Huawei presented the discussion paper during the ICC#1.</w:t>
      </w:r>
    </w:p>
    <w:p w14:paraId="3C9C80C6" w14:textId="77777777" w:rsidR="00C5536D" w:rsidRDefault="00C5536D" w:rsidP="00C5536D">
      <w:r>
        <w:t>Ericsson made numerous remarks on the assumptions and conclusions of the presentation.</w:t>
      </w:r>
    </w:p>
    <w:p w14:paraId="5B050A1D" w14:textId="77777777" w:rsidR="00C5536D" w:rsidRDefault="00C5536D" w:rsidP="00C5536D">
      <w:proofErr w:type="gramStart"/>
      <w:r>
        <w:t>Also</w:t>
      </w:r>
      <w:proofErr w:type="gramEnd"/>
      <w:r>
        <w:t xml:space="preserve"> Airbus and AT&amp;T raised concern over the made conclusions.</w:t>
      </w:r>
    </w:p>
    <w:p w14:paraId="6B61E0BC" w14:textId="77777777" w:rsidR="00C5536D" w:rsidRDefault="00C5536D" w:rsidP="00C5536D">
      <w:r>
        <w:t>AT&amp;T further suggested to await the evaluate status after the SA June plenary.</w:t>
      </w:r>
    </w:p>
    <w:p w14:paraId="24F78336" w14:textId="77777777" w:rsidR="00C5536D" w:rsidRDefault="00C5536D" w:rsidP="00C5536D">
      <w:r>
        <w:t>SA6 chairman however noted that the stage 2 freeze is set for June so it would not be possible to work on this after June, unless submitting an exception.</w:t>
      </w:r>
    </w:p>
    <w:p w14:paraId="46716C48" w14:textId="77777777" w:rsidR="00C5536D" w:rsidRDefault="00C5536D" w:rsidP="00C5536D">
      <w:r>
        <w:t>One proposal that was voiced was to concentrate on key issues.</w:t>
      </w:r>
    </w:p>
    <w:p w14:paraId="0853F2CE" w14:textId="77777777" w:rsidR="00C5536D" w:rsidRDefault="00C5536D" w:rsidP="00C5536D">
      <w:r>
        <w:t>Ericsson did not support concentrating only on key issues as an architecture would be needed.</w:t>
      </w:r>
    </w:p>
    <w:p w14:paraId="17968ADA" w14:textId="77777777" w:rsidR="00C5536D" w:rsidRDefault="00C5536D" w:rsidP="00C5536D">
      <w:r>
        <w:t>FirstNet noted that the normative work in rel-17 will need to concentrate on unicast.</w:t>
      </w:r>
    </w:p>
    <w:p w14:paraId="055981A6" w14:textId="77777777" w:rsidR="00C5536D" w:rsidRDefault="00C5536D" w:rsidP="00C5536D">
      <w:r>
        <w:t xml:space="preserve">The SA6 chairman made a final remark stating that ultimately, it is based on consensus. If the group believes there are meaningful aspects to </w:t>
      </w:r>
      <w:proofErr w:type="gramStart"/>
      <w:r>
        <w:t>study</w:t>
      </w:r>
      <w:proofErr w:type="gramEnd"/>
      <w:r>
        <w:t xml:space="preserve"> we should not prevent it and further noted he was confident companies can coordinate between SA2 and SA6.</w:t>
      </w:r>
    </w:p>
    <w:p w14:paraId="55CF767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0F081" w14:textId="77777777" w:rsidR="00C5536D" w:rsidRDefault="00C5536D" w:rsidP="00C5536D">
      <w:pPr>
        <w:rPr>
          <w:rFonts w:ascii="Arial" w:hAnsi="Arial" w:cs="Arial"/>
          <w:b/>
          <w:sz w:val="24"/>
        </w:rPr>
      </w:pPr>
      <w:r>
        <w:rPr>
          <w:rFonts w:ascii="Arial" w:hAnsi="Arial" w:cs="Arial"/>
          <w:b/>
          <w:color w:val="0000FF"/>
          <w:sz w:val="24"/>
        </w:rPr>
        <w:t>S6-210145</w:t>
      </w:r>
      <w:r>
        <w:rPr>
          <w:rFonts w:ascii="Arial" w:hAnsi="Arial" w:cs="Arial"/>
          <w:b/>
          <w:color w:val="0000FF"/>
          <w:sz w:val="24"/>
        </w:rPr>
        <w:tab/>
      </w:r>
      <w:r>
        <w:rPr>
          <w:rFonts w:ascii="Arial" w:hAnsi="Arial" w:cs="Arial"/>
          <w:b/>
          <w:sz w:val="24"/>
        </w:rPr>
        <w:t>Update key issue#3 on 5G MBS architecture and features</w:t>
      </w:r>
    </w:p>
    <w:p w14:paraId="2617319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Huawei, Hisilicon</w:t>
      </w:r>
    </w:p>
    <w:p w14:paraId="62D67EEA" w14:textId="77777777" w:rsidR="00C5536D" w:rsidRDefault="00C5536D" w:rsidP="00C5536D">
      <w:pPr>
        <w:rPr>
          <w:rFonts w:ascii="Arial" w:hAnsi="Arial" w:cs="Arial"/>
          <w:b/>
        </w:rPr>
      </w:pPr>
      <w:r>
        <w:rPr>
          <w:rFonts w:ascii="Arial" w:hAnsi="Arial" w:cs="Arial"/>
          <w:b/>
        </w:rPr>
        <w:t xml:space="preserve">Abstract: </w:t>
      </w:r>
    </w:p>
    <w:p w14:paraId="59CFCA06" w14:textId="77777777" w:rsidR="00C5536D" w:rsidRDefault="00C5536D" w:rsidP="00C5536D">
      <w:r>
        <w:t>Proposal for Update key issue#3 on 5G MBS architecture and features</w:t>
      </w:r>
    </w:p>
    <w:p w14:paraId="13861B0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89785" w14:textId="77777777" w:rsidR="00C5536D" w:rsidRDefault="00C5536D" w:rsidP="00C5536D">
      <w:pPr>
        <w:rPr>
          <w:rFonts w:ascii="Arial" w:hAnsi="Arial" w:cs="Arial"/>
          <w:b/>
          <w:sz w:val="24"/>
        </w:rPr>
      </w:pPr>
      <w:r>
        <w:rPr>
          <w:rFonts w:ascii="Arial" w:hAnsi="Arial" w:cs="Arial"/>
          <w:b/>
          <w:color w:val="0000FF"/>
          <w:sz w:val="24"/>
        </w:rPr>
        <w:t>S6-210146</w:t>
      </w:r>
      <w:r>
        <w:rPr>
          <w:rFonts w:ascii="Arial" w:hAnsi="Arial" w:cs="Arial"/>
          <w:b/>
          <w:color w:val="0000FF"/>
          <w:sz w:val="24"/>
        </w:rPr>
        <w:tab/>
      </w:r>
      <w:r>
        <w:rPr>
          <w:rFonts w:ascii="Arial" w:hAnsi="Arial" w:cs="Arial"/>
          <w:b/>
          <w:sz w:val="24"/>
        </w:rPr>
        <w:t>Update key issue#3 on 5G Multicast service and 5G Broadcast service</w:t>
      </w:r>
    </w:p>
    <w:p w14:paraId="1C697BF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Huawei, Hisilicon</w:t>
      </w:r>
    </w:p>
    <w:p w14:paraId="15C5AAD8" w14:textId="77777777" w:rsidR="00C5536D" w:rsidRDefault="00C5536D" w:rsidP="00C5536D">
      <w:pPr>
        <w:rPr>
          <w:rFonts w:ascii="Arial" w:hAnsi="Arial" w:cs="Arial"/>
          <w:b/>
        </w:rPr>
      </w:pPr>
      <w:r>
        <w:rPr>
          <w:rFonts w:ascii="Arial" w:hAnsi="Arial" w:cs="Arial"/>
          <w:b/>
        </w:rPr>
        <w:t xml:space="preserve">Abstract: </w:t>
      </w:r>
    </w:p>
    <w:p w14:paraId="5B37DA76" w14:textId="77777777" w:rsidR="00C5536D" w:rsidRDefault="00C5536D" w:rsidP="00C5536D">
      <w:r>
        <w:t>Proposal for Update key issue#3 on 5G Multicast service and 5G Broadcast service</w:t>
      </w:r>
    </w:p>
    <w:p w14:paraId="08C4D15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9F9C60" w14:textId="77777777" w:rsidR="00C5536D" w:rsidRDefault="00C5536D" w:rsidP="00C5536D">
      <w:pPr>
        <w:rPr>
          <w:rFonts w:ascii="Arial" w:hAnsi="Arial" w:cs="Arial"/>
          <w:b/>
          <w:sz w:val="24"/>
        </w:rPr>
      </w:pPr>
      <w:r>
        <w:rPr>
          <w:rFonts w:ascii="Arial" w:hAnsi="Arial" w:cs="Arial"/>
          <w:b/>
          <w:color w:val="0000FF"/>
          <w:sz w:val="24"/>
        </w:rPr>
        <w:t>S6-210147</w:t>
      </w:r>
      <w:r>
        <w:rPr>
          <w:rFonts w:ascii="Arial" w:hAnsi="Arial" w:cs="Arial"/>
          <w:b/>
          <w:color w:val="0000FF"/>
          <w:sz w:val="24"/>
        </w:rPr>
        <w:tab/>
      </w:r>
      <w:r>
        <w:rPr>
          <w:rFonts w:ascii="Arial" w:hAnsi="Arial" w:cs="Arial"/>
          <w:b/>
          <w:sz w:val="24"/>
        </w:rPr>
        <w:t>Update key issue#3 on service continuity</w:t>
      </w:r>
    </w:p>
    <w:p w14:paraId="633EB0F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Huawei, Hisilicon</w:t>
      </w:r>
    </w:p>
    <w:p w14:paraId="7717E65E" w14:textId="77777777" w:rsidR="00C5536D" w:rsidRDefault="00C5536D" w:rsidP="00C5536D">
      <w:pPr>
        <w:rPr>
          <w:rFonts w:ascii="Arial" w:hAnsi="Arial" w:cs="Arial"/>
          <w:b/>
        </w:rPr>
      </w:pPr>
      <w:r>
        <w:rPr>
          <w:rFonts w:ascii="Arial" w:hAnsi="Arial" w:cs="Arial"/>
          <w:b/>
        </w:rPr>
        <w:t xml:space="preserve">Abstract: </w:t>
      </w:r>
    </w:p>
    <w:p w14:paraId="6AEDAC5E" w14:textId="77777777" w:rsidR="00C5536D" w:rsidRDefault="00C5536D" w:rsidP="00C5536D">
      <w:r>
        <w:t>Proposal for Update key issue#3 on service continuity</w:t>
      </w:r>
    </w:p>
    <w:p w14:paraId="3AFA74A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B0BA8" w14:textId="77777777" w:rsidR="00C5536D" w:rsidRDefault="00C5536D" w:rsidP="00C5536D">
      <w:pPr>
        <w:rPr>
          <w:rFonts w:ascii="Arial" w:hAnsi="Arial" w:cs="Arial"/>
          <w:b/>
          <w:sz w:val="24"/>
        </w:rPr>
      </w:pPr>
      <w:r>
        <w:rPr>
          <w:rFonts w:ascii="Arial" w:hAnsi="Arial" w:cs="Arial"/>
          <w:b/>
          <w:color w:val="0000FF"/>
          <w:sz w:val="24"/>
        </w:rPr>
        <w:t>S6-210148</w:t>
      </w:r>
      <w:r>
        <w:rPr>
          <w:rFonts w:ascii="Arial" w:hAnsi="Arial" w:cs="Arial"/>
          <w:b/>
          <w:color w:val="0000FF"/>
          <w:sz w:val="24"/>
        </w:rPr>
        <w:tab/>
      </w:r>
      <w:r>
        <w:rPr>
          <w:rFonts w:ascii="Arial" w:hAnsi="Arial" w:cs="Arial"/>
          <w:b/>
          <w:sz w:val="24"/>
        </w:rPr>
        <w:t>New solution to key issue#3 on application layer architecture over 5G MBS</w:t>
      </w:r>
    </w:p>
    <w:p w14:paraId="00DAFAB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Huawei, Hisilicon</w:t>
      </w:r>
    </w:p>
    <w:p w14:paraId="6BD0C0F3" w14:textId="77777777" w:rsidR="00C5536D" w:rsidRDefault="00C5536D" w:rsidP="00C5536D">
      <w:pPr>
        <w:rPr>
          <w:rFonts w:ascii="Arial" w:hAnsi="Arial" w:cs="Arial"/>
          <w:b/>
        </w:rPr>
      </w:pPr>
      <w:r>
        <w:rPr>
          <w:rFonts w:ascii="Arial" w:hAnsi="Arial" w:cs="Arial"/>
          <w:b/>
        </w:rPr>
        <w:lastRenderedPageBreak/>
        <w:t xml:space="preserve">Abstract: </w:t>
      </w:r>
    </w:p>
    <w:p w14:paraId="42872A42" w14:textId="77777777" w:rsidR="00C5536D" w:rsidRDefault="00C5536D" w:rsidP="00C5536D">
      <w:r>
        <w:t>Proposal for New solution to key issue#3 on application layer architecture over 5G MBS</w:t>
      </w:r>
    </w:p>
    <w:p w14:paraId="566CEE4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E24DD" w14:textId="77777777" w:rsidR="00C5536D" w:rsidRDefault="00C5536D" w:rsidP="00C5536D">
      <w:pPr>
        <w:rPr>
          <w:rFonts w:ascii="Arial" w:hAnsi="Arial" w:cs="Arial"/>
          <w:b/>
          <w:sz w:val="24"/>
        </w:rPr>
      </w:pPr>
      <w:r>
        <w:rPr>
          <w:rFonts w:ascii="Arial" w:hAnsi="Arial" w:cs="Arial"/>
          <w:b/>
          <w:color w:val="0000FF"/>
          <w:sz w:val="24"/>
        </w:rPr>
        <w:t>S6-210022</w:t>
      </w:r>
      <w:r>
        <w:rPr>
          <w:rFonts w:ascii="Arial" w:hAnsi="Arial" w:cs="Arial"/>
          <w:b/>
          <w:color w:val="0000FF"/>
          <w:sz w:val="24"/>
        </w:rPr>
        <w:tab/>
      </w:r>
      <w:r>
        <w:rPr>
          <w:rFonts w:ascii="Arial" w:hAnsi="Arial" w:cs="Arial"/>
          <w:b/>
          <w:sz w:val="24"/>
        </w:rPr>
        <w:t>Pseudo-CR on 23.783 Solution for Key issue 3 Use of multicast</w:t>
      </w:r>
    </w:p>
    <w:p w14:paraId="4FD8EA8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TD Tech Ltd</w:t>
      </w:r>
    </w:p>
    <w:p w14:paraId="4FAB333C" w14:textId="77777777" w:rsidR="00C5536D" w:rsidRDefault="00C5536D" w:rsidP="00C5536D">
      <w:pPr>
        <w:rPr>
          <w:rFonts w:ascii="Arial" w:hAnsi="Arial" w:cs="Arial"/>
          <w:b/>
        </w:rPr>
      </w:pPr>
      <w:r>
        <w:rPr>
          <w:rFonts w:ascii="Arial" w:hAnsi="Arial" w:cs="Arial"/>
          <w:b/>
        </w:rPr>
        <w:t xml:space="preserve">Abstract: </w:t>
      </w:r>
    </w:p>
    <w:p w14:paraId="75D962FB" w14:textId="77777777" w:rsidR="00C5536D" w:rsidRDefault="00C5536D" w:rsidP="00C5536D">
      <w:r>
        <w:t>In 3GPP TR 23.783 Study on Mission Critical services support over 5G System, the Key issue 3 focuses on Use of multicast. The support of multicast/broadcast in 5GS is studied in SA6, SA1, SA2 and RAN2. The contribution proposes the architectural requirements from the aspect of SA6.</w:t>
      </w:r>
    </w:p>
    <w:p w14:paraId="2FB71D6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F2F84" w14:textId="77777777" w:rsidR="00C5536D" w:rsidRDefault="00C5536D" w:rsidP="00C5536D">
      <w:pPr>
        <w:rPr>
          <w:rFonts w:ascii="Arial" w:hAnsi="Arial" w:cs="Arial"/>
          <w:b/>
          <w:sz w:val="24"/>
        </w:rPr>
      </w:pPr>
      <w:r>
        <w:rPr>
          <w:rFonts w:ascii="Arial" w:hAnsi="Arial" w:cs="Arial"/>
          <w:b/>
          <w:color w:val="0000FF"/>
          <w:sz w:val="24"/>
        </w:rPr>
        <w:t>S6-210108</w:t>
      </w:r>
      <w:r>
        <w:rPr>
          <w:rFonts w:ascii="Arial" w:hAnsi="Arial" w:cs="Arial"/>
          <w:b/>
          <w:color w:val="0000FF"/>
          <w:sz w:val="24"/>
        </w:rPr>
        <w:tab/>
      </w:r>
      <w:r>
        <w:rPr>
          <w:rFonts w:ascii="Arial" w:hAnsi="Arial" w:cs="Arial"/>
          <w:b/>
          <w:sz w:val="24"/>
        </w:rPr>
        <w:t>Pseudo-CR on deployment scenarios</w:t>
      </w:r>
    </w:p>
    <w:p w14:paraId="58FE988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CATT</w:t>
      </w:r>
    </w:p>
    <w:p w14:paraId="3A2EF22D" w14:textId="77777777" w:rsidR="00C5536D" w:rsidRDefault="00C5536D" w:rsidP="00C5536D">
      <w:pPr>
        <w:rPr>
          <w:rFonts w:ascii="Arial" w:hAnsi="Arial" w:cs="Arial"/>
          <w:b/>
        </w:rPr>
      </w:pPr>
      <w:r>
        <w:rPr>
          <w:rFonts w:ascii="Arial" w:hAnsi="Arial" w:cs="Arial"/>
          <w:b/>
        </w:rPr>
        <w:t xml:space="preserve">Abstract: </w:t>
      </w:r>
    </w:p>
    <w:p w14:paraId="360D6E7B" w14:textId="77777777" w:rsidR="00C5536D" w:rsidRDefault="00C5536D" w:rsidP="00C5536D">
      <w:r>
        <w:t>This contribution provides a solution for KI#7.</w:t>
      </w:r>
    </w:p>
    <w:p w14:paraId="3C543F1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S6-210211</w:t>
      </w:r>
      <w:r>
        <w:rPr>
          <w:color w:val="993300"/>
          <w:u w:val="single"/>
        </w:rPr>
        <w:t>.</w:t>
      </w:r>
    </w:p>
    <w:p w14:paraId="07066B52" w14:textId="77777777" w:rsidR="00C5536D" w:rsidRDefault="00C5536D" w:rsidP="00C5536D">
      <w:pPr>
        <w:rPr>
          <w:rFonts w:ascii="Arial" w:hAnsi="Arial" w:cs="Arial"/>
          <w:b/>
          <w:sz w:val="24"/>
        </w:rPr>
      </w:pPr>
      <w:r>
        <w:rPr>
          <w:rFonts w:ascii="Arial" w:hAnsi="Arial" w:cs="Arial"/>
          <w:b/>
          <w:color w:val="0000FF"/>
          <w:sz w:val="24"/>
        </w:rPr>
        <w:t>S6-210211</w:t>
      </w:r>
      <w:r>
        <w:rPr>
          <w:rFonts w:ascii="Arial" w:hAnsi="Arial" w:cs="Arial"/>
          <w:b/>
          <w:color w:val="0000FF"/>
          <w:sz w:val="24"/>
        </w:rPr>
        <w:tab/>
      </w:r>
      <w:r>
        <w:rPr>
          <w:rFonts w:ascii="Arial" w:hAnsi="Arial" w:cs="Arial"/>
          <w:b/>
          <w:sz w:val="24"/>
        </w:rPr>
        <w:t>Pseudo-CR on deployment scenarios</w:t>
      </w:r>
    </w:p>
    <w:p w14:paraId="1C4FE13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v1.0.0</w:t>
      </w:r>
      <w:r>
        <w:rPr>
          <w:i/>
        </w:rPr>
        <w:br/>
      </w:r>
      <w:r>
        <w:rPr>
          <w:i/>
        </w:rPr>
        <w:tab/>
      </w:r>
      <w:r>
        <w:rPr>
          <w:i/>
        </w:rPr>
        <w:tab/>
      </w:r>
      <w:r>
        <w:rPr>
          <w:i/>
        </w:rPr>
        <w:tab/>
      </w:r>
      <w:r>
        <w:rPr>
          <w:i/>
        </w:rPr>
        <w:tab/>
      </w:r>
      <w:r>
        <w:rPr>
          <w:i/>
        </w:rPr>
        <w:tab/>
        <w:t>Source: CATT</w:t>
      </w:r>
    </w:p>
    <w:p w14:paraId="3F7FA5D7" w14:textId="77777777" w:rsidR="00C5536D" w:rsidRDefault="00C5536D" w:rsidP="00C5536D">
      <w:pPr>
        <w:rPr>
          <w:color w:val="808080"/>
        </w:rPr>
      </w:pPr>
      <w:r>
        <w:rPr>
          <w:color w:val="808080"/>
        </w:rPr>
        <w:t>(Replaces S6-210108)</w:t>
      </w:r>
    </w:p>
    <w:p w14:paraId="1F09FF0D" w14:textId="77777777" w:rsidR="00C5536D" w:rsidRDefault="00C5536D" w:rsidP="00C5536D">
      <w:pPr>
        <w:rPr>
          <w:rFonts w:ascii="Arial" w:hAnsi="Arial" w:cs="Arial"/>
          <w:b/>
        </w:rPr>
      </w:pPr>
      <w:r>
        <w:rPr>
          <w:rFonts w:ascii="Arial" w:hAnsi="Arial" w:cs="Arial"/>
          <w:b/>
        </w:rPr>
        <w:t xml:space="preserve">Discussion: </w:t>
      </w:r>
    </w:p>
    <w:p w14:paraId="5D8A564F" w14:textId="77777777" w:rsidR="00C5536D" w:rsidRDefault="00C5536D" w:rsidP="00C5536D">
      <w:r>
        <w:t>The meeting discussed the document during the closing session.</w:t>
      </w:r>
    </w:p>
    <w:p w14:paraId="1F1E049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20FC8" w14:textId="77777777" w:rsidR="00C5536D" w:rsidRDefault="00C5536D" w:rsidP="00C5536D">
      <w:pPr>
        <w:pStyle w:val="Heading3"/>
      </w:pPr>
      <w:bookmarkStart w:id="58" w:name="_Toc65060044"/>
      <w:bookmarkStart w:id="59" w:name="_Toc65060112"/>
      <w:r>
        <w:t>8.2</w:t>
      </w:r>
      <w:r>
        <w:tab/>
        <w:t>FS_FFAPP – Study on application layer support for Factories of the Future in 5G network</w:t>
      </w:r>
      <w:bookmarkEnd w:id="58"/>
      <w:bookmarkEnd w:id="59"/>
    </w:p>
    <w:p w14:paraId="2D445515" w14:textId="77777777" w:rsidR="00C5536D" w:rsidRDefault="00C5536D" w:rsidP="00C5536D">
      <w:pPr>
        <w:rPr>
          <w:rFonts w:ascii="Arial" w:hAnsi="Arial" w:cs="Arial"/>
          <w:b/>
          <w:sz w:val="24"/>
        </w:rPr>
      </w:pPr>
      <w:r>
        <w:rPr>
          <w:rFonts w:ascii="Arial" w:hAnsi="Arial" w:cs="Arial"/>
          <w:b/>
          <w:color w:val="0000FF"/>
          <w:sz w:val="24"/>
        </w:rPr>
        <w:t>S6-210029</w:t>
      </w:r>
      <w:r>
        <w:rPr>
          <w:rFonts w:ascii="Arial" w:hAnsi="Arial" w:cs="Arial"/>
          <w:b/>
          <w:color w:val="0000FF"/>
          <w:sz w:val="24"/>
        </w:rPr>
        <w:tab/>
      </w:r>
      <w:r>
        <w:rPr>
          <w:rFonts w:ascii="Arial" w:hAnsi="Arial" w:cs="Arial"/>
          <w:b/>
          <w:sz w:val="24"/>
        </w:rPr>
        <w:t>Device Onboarding</w:t>
      </w:r>
    </w:p>
    <w:p w14:paraId="3180CFE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35B4E9D9" w14:textId="77777777" w:rsidR="00C5536D" w:rsidRDefault="00C5536D" w:rsidP="00C5536D">
      <w:pPr>
        <w:rPr>
          <w:rFonts w:ascii="Arial" w:hAnsi="Arial" w:cs="Arial"/>
          <w:b/>
        </w:rPr>
      </w:pPr>
      <w:r>
        <w:rPr>
          <w:rFonts w:ascii="Arial" w:hAnsi="Arial" w:cs="Arial"/>
          <w:b/>
        </w:rPr>
        <w:t xml:space="preserve">Abstract: </w:t>
      </w:r>
    </w:p>
    <w:p w14:paraId="787BF941" w14:textId="77777777" w:rsidR="00C5536D" w:rsidRDefault="00C5536D" w:rsidP="00C5536D">
      <w:r>
        <w:t>This contribution provides EN of Key Issue 7 - Device Onboarding and removes Solution #4: Device Onboarding support in FF.</w:t>
      </w:r>
    </w:p>
    <w:p w14:paraId="4716212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S6-210259</w:t>
      </w:r>
      <w:r>
        <w:rPr>
          <w:color w:val="993300"/>
          <w:u w:val="single"/>
        </w:rPr>
        <w:t>.</w:t>
      </w:r>
    </w:p>
    <w:p w14:paraId="3701EC32" w14:textId="77777777" w:rsidR="00C5536D" w:rsidRDefault="00C5536D" w:rsidP="00C5536D">
      <w:pPr>
        <w:rPr>
          <w:rFonts w:ascii="Arial" w:hAnsi="Arial" w:cs="Arial"/>
          <w:b/>
          <w:sz w:val="24"/>
        </w:rPr>
      </w:pPr>
      <w:r>
        <w:rPr>
          <w:rFonts w:ascii="Arial" w:hAnsi="Arial" w:cs="Arial"/>
          <w:b/>
          <w:color w:val="0000FF"/>
          <w:sz w:val="24"/>
        </w:rPr>
        <w:t>S6-210259</w:t>
      </w:r>
      <w:r>
        <w:rPr>
          <w:rFonts w:ascii="Arial" w:hAnsi="Arial" w:cs="Arial"/>
          <w:b/>
          <w:color w:val="0000FF"/>
          <w:sz w:val="24"/>
        </w:rPr>
        <w:tab/>
      </w:r>
      <w:r>
        <w:rPr>
          <w:rFonts w:ascii="Arial" w:hAnsi="Arial" w:cs="Arial"/>
          <w:b/>
          <w:sz w:val="24"/>
        </w:rPr>
        <w:t>Device Onboarding</w:t>
      </w:r>
    </w:p>
    <w:p w14:paraId="5FCF01A5"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237EFBB9" w14:textId="77777777" w:rsidR="00C5536D" w:rsidRDefault="00C5536D" w:rsidP="00C5536D">
      <w:pPr>
        <w:rPr>
          <w:color w:val="808080"/>
        </w:rPr>
      </w:pPr>
      <w:r>
        <w:rPr>
          <w:color w:val="808080"/>
        </w:rPr>
        <w:t>(Replaces S6-210029)</w:t>
      </w:r>
    </w:p>
    <w:p w14:paraId="598BA77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3A5F1" w14:textId="77777777" w:rsidR="00C5536D" w:rsidRDefault="00C5536D" w:rsidP="00C5536D">
      <w:pPr>
        <w:rPr>
          <w:rFonts w:ascii="Arial" w:hAnsi="Arial" w:cs="Arial"/>
          <w:b/>
          <w:sz w:val="24"/>
        </w:rPr>
      </w:pPr>
      <w:r>
        <w:rPr>
          <w:rFonts w:ascii="Arial" w:hAnsi="Arial" w:cs="Arial"/>
          <w:b/>
          <w:color w:val="0000FF"/>
          <w:sz w:val="24"/>
        </w:rPr>
        <w:t>S6-210073</w:t>
      </w:r>
      <w:r>
        <w:rPr>
          <w:rFonts w:ascii="Arial" w:hAnsi="Arial" w:cs="Arial"/>
          <w:b/>
          <w:color w:val="0000FF"/>
          <w:sz w:val="24"/>
        </w:rPr>
        <w:tab/>
      </w:r>
      <w:r>
        <w:rPr>
          <w:rFonts w:ascii="Arial" w:hAnsi="Arial" w:cs="Arial"/>
          <w:b/>
          <w:sz w:val="24"/>
        </w:rPr>
        <w:t>Update of Solution #16 on TSN policy negotiation</w:t>
      </w:r>
    </w:p>
    <w:p w14:paraId="6A21ED1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Lenovo, Motorola Mobility</w:t>
      </w:r>
    </w:p>
    <w:p w14:paraId="32922DDB" w14:textId="77777777" w:rsidR="00C5536D" w:rsidRDefault="00C5536D" w:rsidP="00C5536D">
      <w:pPr>
        <w:rPr>
          <w:rFonts w:ascii="Arial" w:hAnsi="Arial" w:cs="Arial"/>
          <w:b/>
        </w:rPr>
      </w:pPr>
      <w:r>
        <w:rPr>
          <w:rFonts w:ascii="Arial" w:hAnsi="Arial" w:cs="Arial"/>
          <w:b/>
        </w:rPr>
        <w:t xml:space="preserve">Abstract: </w:t>
      </w:r>
    </w:p>
    <w:p w14:paraId="2CF5E681" w14:textId="77777777" w:rsidR="00C5536D" w:rsidRDefault="00C5536D" w:rsidP="00C5536D">
      <w:r>
        <w:t>This contribution provides an update of solution #16 on TSN policy negotiation via FAE layer.</w:t>
      </w:r>
    </w:p>
    <w:p w14:paraId="7098A25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S6-210250</w:t>
      </w:r>
      <w:r>
        <w:rPr>
          <w:color w:val="993300"/>
          <w:u w:val="single"/>
        </w:rPr>
        <w:t>.</w:t>
      </w:r>
    </w:p>
    <w:p w14:paraId="2A984496" w14:textId="77777777" w:rsidR="00C5536D" w:rsidRDefault="00C5536D" w:rsidP="00C5536D">
      <w:pPr>
        <w:rPr>
          <w:rFonts w:ascii="Arial" w:hAnsi="Arial" w:cs="Arial"/>
          <w:b/>
          <w:sz w:val="24"/>
        </w:rPr>
      </w:pPr>
      <w:r>
        <w:rPr>
          <w:rFonts w:ascii="Arial" w:hAnsi="Arial" w:cs="Arial"/>
          <w:b/>
          <w:color w:val="0000FF"/>
          <w:sz w:val="24"/>
        </w:rPr>
        <w:t>S6-210250</w:t>
      </w:r>
      <w:r>
        <w:rPr>
          <w:rFonts w:ascii="Arial" w:hAnsi="Arial" w:cs="Arial"/>
          <w:b/>
          <w:color w:val="0000FF"/>
          <w:sz w:val="24"/>
        </w:rPr>
        <w:tab/>
      </w:r>
      <w:r>
        <w:rPr>
          <w:rFonts w:ascii="Arial" w:hAnsi="Arial" w:cs="Arial"/>
          <w:b/>
          <w:sz w:val="24"/>
        </w:rPr>
        <w:t>Update of Solution #16 on TSN policy negotiation</w:t>
      </w:r>
    </w:p>
    <w:p w14:paraId="2E8C00D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Lenovo, Motorola Mobility</w:t>
      </w:r>
    </w:p>
    <w:p w14:paraId="4C09037C" w14:textId="77777777" w:rsidR="00C5536D" w:rsidRDefault="00C5536D" w:rsidP="00C5536D">
      <w:pPr>
        <w:rPr>
          <w:color w:val="808080"/>
        </w:rPr>
      </w:pPr>
      <w:r>
        <w:rPr>
          <w:color w:val="808080"/>
        </w:rPr>
        <w:t>(Replaces S6-210073)</w:t>
      </w:r>
    </w:p>
    <w:p w14:paraId="10D77B8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AB78FC" w14:textId="77777777" w:rsidR="00C5536D" w:rsidRDefault="00C5536D" w:rsidP="00C5536D">
      <w:pPr>
        <w:rPr>
          <w:rFonts w:ascii="Arial" w:hAnsi="Arial" w:cs="Arial"/>
          <w:b/>
          <w:sz w:val="24"/>
        </w:rPr>
      </w:pPr>
      <w:r>
        <w:rPr>
          <w:rFonts w:ascii="Arial" w:hAnsi="Arial" w:cs="Arial"/>
          <w:b/>
          <w:color w:val="0000FF"/>
          <w:sz w:val="24"/>
        </w:rPr>
        <w:t>S6-210172</w:t>
      </w:r>
      <w:r>
        <w:rPr>
          <w:rFonts w:ascii="Arial" w:hAnsi="Arial" w:cs="Arial"/>
          <w:b/>
          <w:color w:val="0000FF"/>
          <w:sz w:val="24"/>
        </w:rPr>
        <w:tab/>
      </w:r>
      <w:r>
        <w:rPr>
          <w:rFonts w:ascii="Arial" w:hAnsi="Arial" w:cs="Arial"/>
          <w:b/>
          <w:sz w:val="24"/>
        </w:rPr>
        <w:t>Pseudo-CR on Solution #21 Update</w:t>
      </w:r>
    </w:p>
    <w:p w14:paraId="0E4D2E3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Samsung</w:t>
      </w:r>
    </w:p>
    <w:p w14:paraId="41F1F50D" w14:textId="77777777" w:rsidR="00C5536D" w:rsidRDefault="00C5536D" w:rsidP="00C5536D">
      <w:pPr>
        <w:rPr>
          <w:rFonts w:ascii="Arial" w:hAnsi="Arial" w:cs="Arial"/>
          <w:b/>
        </w:rPr>
      </w:pPr>
      <w:r>
        <w:rPr>
          <w:rFonts w:ascii="Arial" w:hAnsi="Arial" w:cs="Arial"/>
          <w:b/>
        </w:rPr>
        <w:t xml:space="preserve">Abstract: </w:t>
      </w:r>
    </w:p>
    <w:p w14:paraId="7A52D919" w14:textId="77777777" w:rsidR="00C5536D" w:rsidRDefault="00C5536D" w:rsidP="00C5536D">
      <w:r>
        <w:t>This contribution proposes to update solution #21 with resolution of the Editor’s Note and solution evaluation.</w:t>
      </w:r>
    </w:p>
    <w:p w14:paraId="575F8B1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S6-210274</w:t>
      </w:r>
      <w:r>
        <w:rPr>
          <w:color w:val="993300"/>
          <w:u w:val="single"/>
        </w:rPr>
        <w:t>.</w:t>
      </w:r>
    </w:p>
    <w:p w14:paraId="0766F61A" w14:textId="77777777" w:rsidR="00C5536D" w:rsidRDefault="00C5536D" w:rsidP="00C5536D">
      <w:pPr>
        <w:rPr>
          <w:rFonts w:ascii="Arial" w:hAnsi="Arial" w:cs="Arial"/>
          <w:b/>
          <w:sz w:val="24"/>
        </w:rPr>
      </w:pPr>
      <w:r>
        <w:rPr>
          <w:rFonts w:ascii="Arial" w:hAnsi="Arial" w:cs="Arial"/>
          <w:b/>
          <w:color w:val="0000FF"/>
          <w:sz w:val="24"/>
        </w:rPr>
        <w:t>S6-210274</w:t>
      </w:r>
      <w:r>
        <w:rPr>
          <w:rFonts w:ascii="Arial" w:hAnsi="Arial" w:cs="Arial"/>
          <w:b/>
          <w:color w:val="0000FF"/>
          <w:sz w:val="24"/>
        </w:rPr>
        <w:tab/>
      </w:r>
      <w:r>
        <w:rPr>
          <w:rFonts w:ascii="Arial" w:hAnsi="Arial" w:cs="Arial"/>
          <w:b/>
          <w:sz w:val="24"/>
        </w:rPr>
        <w:t>Pseudo-CR on Solution #21 Update</w:t>
      </w:r>
    </w:p>
    <w:p w14:paraId="13FBFEA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Samsung</w:t>
      </w:r>
    </w:p>
    <w:p w14:paraId="4564A016" w14:textId="77777777" w:rsidR="00C5536D" w:rsidRDefault="00C5536D" w:rsidP="00C5536D">
      <w:pPr>
        <w:rPr>
          <w:color w:val="808080"/>
        </w:rPr>
      </w:pPr>
      <w:r>
        <w:rPr>
          <w:color w:val="808080"/>
        </w:rPr>
        <w:t>(Replaces S6-210172)</w:t>
      </w:r>
    </w:p>
    <w:p w14:paraId="405E42E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9B317" w14:textId="77777777" w:rsidR="00C5536D" w:rsidRDefault="00C5536D" w:rsidP="00C5536D">
      <w:pPr>
        <w:rPr>
          <w:rFonts w:ascii="Arial" w:hAnsi="Arial" w:cs="Arial"/>
          <w:b/>
          <w:sz w:val="24"/>
        </w:rPr>
      </w:pPr>
      <w:r>
        <w:rPr>
          <w:rFonts w:ascii="Arial" w:hAnsi="Arial" w:cs="Arial"/>
          <w:b/>
          <w:color w:val="0000FF"/>
          <w:sz w:val="24"/>
        </w:rPr>
        <w:t>S6-210103</w:t>
      </w:r>
      <w:r>
        <w:rPr>
          <w:rFonts w:ascii="Arial" w:hAnsi="Arial" w:cs="Arial"/>
          <w:b/>
          <w:color w:val="0000FF"/>
          <w:sz w:val="24"/>
        </w:rPr>
        <w:tab/>
      </w:r>
      <w:r>
        <w:rPr>
          <w:rFonts w:ascii="Arial" w:hAnsi="Arial" w:cs="Arial"/>
          <w:b/>
          <w:sz w:val="24"/>
        </w:rPr>
        <w:t>Solution 22 procedures</w:t>
      </w:r>
    </w:p>
    <w:p w14:paraId="6F988060"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4881C901" w14:textId="77777777" w:rsidR="00C5536D" w:rsidRDefault="00C5536D" w:rsidP="00C5536D">
      <w:pPr>
        <w:rPr>
          <w:rFonts w:ascii="Arial" w:hAnsi="Arial" w:cs="Arial"/>
          <w:b/>
        </w:rPr>
      </w:pPr>
      <w:r>
        <w:rPr>
          <w:rFonts w:ascii="Arial" w:hAnsi="Arial" w:cs="Arial"/>
          <w:b/>
        </w:rPr>
        <w:t xml:space="preserve">Abstract: </w:t>
      </w:r>
    </w:p>
    <w:p w14:paraId="3608F505" w14:textId="77777777" w:rsidR="00C5536D" w:rsidRDefault="00C5536D" w:rsidP="00C5536D">
      <w:r>
        <w:t>This contribution adds procedures to Solution #22 which addresses support for TSC services in SEAL.</w:t>
      </w:r>
    </w:p>
    <w:p w14:paraId="10AC898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S6-210249</w:t>
      </w:r>
      <w:r>
        <w:rPr>
          <w:color w:val="993300"/>
          <w:u w:val="single"/>
        </w:rPr>
        <w:t>.</w:t>
      </w:r>
    </w:p>
    <w:p w14:paraId="4623AE52" w14:textId="77777777" w:rsidR="00C5536D" w:rsidRDefault="00C5536D" w:rsidP="00C5536D">
      <w:pPr>
        <w:rPr>
          <w:rFonts w:ascii="Arial" w:hAnsi="Arial" w:cs="Arial"/>
          <w:b/>
          <w:sz w:val="24"/>
        </w:rPr>
      </w:pPr>
      <w:r>
        <w:rPr>
          <w:rFonts w:ascii="Arial" w:hAnsi="Arial" w:cs="Arial"/>
          <w:b/>
          <w:color w:val="0000FF"/>
          <w:sz w:val="24"/>
        </w:rPr>
        <w:t>S6-210249</w:t>
      </w:r>
      <w:r>
        <w:rPr>
          <w:rFonts w:ascii="Arial" w:hAnsi="Arial" w:cs="Arial"/>
          <w:b/>
          <w:color w:val="0000FF"/>
          <w:sz w:val="24"/>
        </w:rPr>
        <w:tab/>
      </w:r>
      <w:r>
        <w:rPr>
          <w:rFonts w:ascii="Arial" w:hAnsi="Arial" w:cs="Arial"/>
          <w:b/>
          <w:sz w:val="24"/>
        </w:rPr>
        <w:t>Solution 22 procedures</w:t>
      </w:r>
    </w:p>
    <w:p w14:paraId="61E349D1"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6793C272" w14:textId="77777777" w:rsidR="00C5536D" w:rsidRDefault="00C5536D" w:rsidP="00C5536D">
      <w:pPr>
        <w:rPr>
          <w:color w:val="808080"/>
        </w:rPr>
      </w:pPr>
      <w:r>
        <w:rPr>
          <w:color w:val="808080"/>
        </w:rPr>
        <w:t>(Replaces S6-210103)</w:t>
      </w:r>
    </w:p>
    <w:p w14:paraId="2A97825B" w14:textId="77777777" w:rsidR="00C5536D" w:rsidRDefault="00C5536D" w:rsidP="00C5536D">
      <w:pPr>
        <w:rPr>
          <w:rFonts w:ascii="Arial" w:hAnsi="Arial" w:cs="Arial"/>
          <w:b/>
        </w:rPr>
      </w:pPr>
      <w:r>
        <w:rPr>
          <w:rFonts w:ascii="Arial" w:hAnsi="Arial" w:cs="Arial"/>
          <w:b/>
        </w:rPr>
        <w:t xml:space="preserve">Discussion: </w:t>
      </w:r>
    </w:p>
    <w:p w14:paraId="1170A8F7" w14:textId="77777777" w:rsidR="00C5536D" w:rsidRDefault="00C5536D" w:rsidP="00C5536D">
      <w:r>
        <w:t>The meeting discussed rev. 1 of the document during the closing session.</w:t>
      </w:r>
    </w:p>
    <w:p w14:paraId="2A0EBF48" w14:textId="77777777" w:rsidR="00C5536D" w:rsidRDefault="00C5536D" w:rsidP="00C5536D">
      <w:r>
        <w:t xml:space="preserve">The only changes are: </w:t>
      </w:r>
    </w:p>
    <w:p w14:paraId="12CD05CD" w14:textId="2864CE75" w:rsidR="00C5536D" w:rsidRDefault="00C5536D" w:rsidP="00C5536D">
      <w:r>
        <w:t xml:space="preserve"> - deleting all text in 7.22.3.3 and 7.22.3.4, except the EN. </w:t>
      </w:r>
      <w:r w:rsidR="003C0868">
        <w:t>a</w:t>
      </w:r>
      <w:r>
        <w:t>nd</w:t>
      </w:r>
    </w:p>
    <w:p w14:paraId="5E643860" w14:textId="77777777" w:rsidR="00C5536D" w:rsidRDefault="00C5536D" w:rsidP="00C5536D">
      <w:r>
        <w:t xml:space="preserve"> - replacing "UE-TSC residence time and UPF/bridge residence time" with "UE-DS-TT and PDB" respectively.</w:t>
      </w:r>
    </w:p>
    <w:p w14:paraId="45D3AFD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S6-210364</w:t>
      </w:r>
      <w:r>
        <w:rPr>
          <w:color w:val="993300"/>
          <w:u w:val="single"/>
        </w:rPr>
        <w:t>.</w:t>
      </w:r>
    </w:p>
    <w:p w14:paraId="650D9356" w14:textId="77777777" w:rsidR="00C5536D" w:rsidRDefault="00C5536D" w:rsidP="00C5536D">
      <w:pPr>
        <w:rPr>
          <w:rFonts w:ascii="Arial" w:hAnsi="Arial" w:cs="Arial"/>
          <w:b/>
          <w:sz w:val="24"/>
        </w:rPr>
      </w:pPr>
      <w:r>
        <w:rPr>
          <w:rFonts w:ascii="Arial" w:hAnsi="Arial" w:cs="Arial"/>
          <w:b/>
          <w:color w:val="0000FF"/>
          <w:sz w:val="24"/>
        </w:rPr>
        <w:t>S6-210364</w:t>
      </w:r>
      <w:r>
        <w:rPr>
          <w:rFonts w:ascii="Arial" w:hAnsi="Arial" w:cs="Arial"/>
          <w:b/>
          <w:color w:val="0000FF"/>
          <w:sz w:val="24"/>
        </w:rPr>
        <w:tab/>
      </w:r>
      <w:r>
        <w:rPr>
          <w:rFonts w:ascii="Arial" w:hAnsi="Arial" w:cs="Arial"/>
          <w:b/>
          <w:sz w:val="24"/>
        </w:rPr>
        <w:t>Solution 22 procedures</w:t>
      </w:r>
    </w:p>
    <w:p w14:paraId="54DA27FA"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503C8493" w14:textId="77777777" w:rsidR="00C5536D" w:rsidRDefault="00C5536D" w:rsidP="00C5536D">
      <w:pPr>
        <w:rPr>
          <w:color w:val="808080"/>
        </w:rPr>
      </w:pPr>
      <w:r>
        <w:rPr>
          <w:color w:val="808080"/>
        </w:rPr>
        <w:t>(Replaces S6-210249)</w:t>
      </w:r>
    </w:p>
    <w:p w14:paraId="3CB6E4A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FA28E" w14:textId="77777777" w:rsidR="00C5536D" w:rsidRDefault="00C5536D" w:rsidP="00C5536D">
      <w:pPr>
        <w:rPr>
          <w:rFonts w:ascii="Arial" w:hAnsi="Arial" w:cs="Arial"/>
          <w:b/>
          <w:sz w:val="24"/>
        </w:rPr>
      </w:pPr>
      <w:r>
        <w:rPr>
          <w:rFonts w:ascii="Arial" w:hAnsi="Arial" w:cs="Arial"/>
          <w:b/>
          <w:color w:val="0000FF"/>
          <w:sz w:val="24"/>
        </w:rPr>
        <w:t>S6-210126</w:t>
      </w:r>
      <w:r>
        <w:rPr>
          <w:rFonts w:ascii="Arial" w:hAnsi="Arial" w:cs="Arial"/>
          <w:b/>
          <w:color w:val="0000FF"/>
          <w:sz w:val="24"/>
        </w:rPr>
        <w:tab/>
      </w:r>
      <w:r>
        <w:rPr>
          <w:rFonts w:ascii="Arial" w:hAnsi="Arial" w:cs="Arial"/>
          <w:b/>
          <w:sz w:val="24"/>
        </w:rPr>
        <w:t>SEAL support for remote provisioning</w:t>
      </w:r>
    </w:p>
    <w:p w14:paraId="08BBF60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2DDA5F95" w14:textId="77777777" w:rsidR="00C5536D" w:rsidRDefault="00C5536D" w:rsidP="00C5536D">
      <w:pPr>
        <w:rPr>
          <w:rFonts w:ascii="Arial" w:hAnsi="Arial" w:cs="Arial"/>
          <w:b/>
        </w:rPr>
      </w:pPr>
      <w:r>
        <w:rPr>
          <w:rFonts w:ascii="Arial" w:hAnsi="Arial" w:cs="Arial"/>
          <w:b/>
        </w:rPr>
        <w:t xml:space="preserve">Abstract: </w:t>
      </w:r>
    </w:p>
    <w:p w14:paraId="2D91A654" w14:textId="77777777" w:rsidR="00C5536D" w:rsidRDefault="00C5536D" w:rsidP="00C5536D">
      <w:r>
        <w:t>This contribution proposes a solution for KI#7 with regards to remote provisioning for non-IMSI UEs in an SNPN.</w:t>
      </w:r>
    </w:p>
    <w:p w14:paraId="47A6BE2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S6-210221</w:t>
      </w:r>
      <w:r>
        <w:rPr>
          <w:color w:val="993300"/>
          <w:u w:val="single"/>
        </w:rPr>
        <w:t>.</w:t>
      </w:r>
    </w:p>
    <w:p w14:paraId="62D8DB1E" w14:textId="77777777" w:rsidR="00C5536D" w:rsidRDefault="00C5536D" w:rsidP="00C5536D">
      <w:pPr>
        <w:rPr>
          <w:rFonts w:ascii="Arial" w:hAnsi="Arial" w:cs="Arial"/>
          <w:b/>
          <w:sz w:val="24"/>
        </w:rPr>
      </w:pPr>
      <w:r>
        <w:rPr>
          <w:rFonts w:ascii="Arial" w:hAnsi="Arial" w:cs="Arial"/>
          <w:b/>
          <w:color w:val="0000FF"/>
          <w:sz w:val="24"/>
        </w:rPr>
        <w:t>S6-210221</w:t>
      </w:r>
      <w:r>
        <w:rPr>
          <w:rFonts w:ascii="Arial" w:hAnsi="Arial" w:cs="Arial"/>
          <w:b/>
          <w:color w:val="0000FF"/>
          <w:sz w:val="24"/>
        </w:rPr>
        <w:tab/>
      </w:r>
      <w:r>
        <w:rPr>
          <w:rFonts w:ascii="Arial" w:hAnsi="Arial" w:cs="Arial"/>
          <w:b/>
          <w:sz w:val="24"/>
        </w:rPr>
        <w:t>SEAL support for remote provisioning</w:t>
      </w:r>
    </w:p>
    <w:p w14:paraId="345AF3A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20421AC5" w14:textId="77777777" w:rsidR="00C5536D" w:rsidRDefault="00C5536D" w:rsidP="00C5536D">
      <w:pPr>
        <w:rPr>
          <w:color w:val="808080"/>
        </w:rPr>
      </w:pPr>
      <w:r>
        <w:rPr>
          <w:color w:val="808080"/>
        </w:rPr>
        <w:t>(Replaces S6-210126)</w:t>
      </w:r>
    </w:p>
    <w:p w14:paraId="2309CDE3" w14:textId="77777777" w:rsidR="00C5536D" w:rsidRDefault="00C5536D" w:rsidP="00C5536D">
      <w:pPr>
        <w:rPr>
          <w:rFonts w:ascii="Arial" w:hAnsi="Arial" w:cs="Arial"/>
          <w:b/>
        </w:rPr>
      </w:pPr>
      <w:r>
        <w:rPr>
          <w:rFonts w:ascii="Arial" w:hAnsi="Arial" w:cs="Arial"/>
          <w:b/>
        </w:rPr>
        <w:t xml:space="preserve">Discussion: </w:t>
      </w:r>
    </w:p>
    <w:p w14:paraId="4A2C3A88" w14:textId="77777777" w:rsidR="00C5536D" w:rsidRDefault="00C5536D" w:rsidP="00C5536D">
      <w:r>
        <w:t>The meeting discussed the document during the closing session.</w:t>
      </w:r>
    </w:p>
    <w:p w14:paraId="1DCE4EA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CD91B" w14:textId="77777777" w:rsidR="00C5536D" w:rsidRDefault="00C5536D" w:rsidP="00C5536D">
      <w:pPr>
        <w:rPr>
          <w:rFonts w:ascii="Arial" w:hAnsi="Arial" w:cs="Arial"/>
          <w:b/>
          <w:sz w:val="24"/>
        </w:rPr>
      </w:pPr>
      <w:r>
        <w:rPr>
          <w:rFonts w:ascii="Arial" w:hAnsi="Arial" w:cs="Arial"/>
          <w:b/>
          <w:color w:val="0000FF"/>
          <w:sz w:val="24"/>
        </w:rPr>
        <w:t>S6-210030</w:t>
      </w:r>
      <w:r>
        <w:rPr>
          <w:rFonts w:ascii="Arial" w:hAnsi="Arial" w:cs="Arial"/>
          <w:b/>
          <w:color w:val="0000FF"/>
          <w:sz w:val="24"/>
        </w:rPr>
        <w:tab/>
      </w:r>
      <w:r>
        <w:rPr>
          <w:rFonts w:ascii="Arial" w:hAnsi="Arial" w:cs="Arial"/>
          <w:b/>
          <w:sz w:val="24"/>
        </w:rPr>
        <w:t>Evaluation of solution #1</w:t>
      </w:r>
    </w:p>
    <w:p w14:paraId="1811924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7524E9AE" w14:textId="77777777" w:rsidR="00C5536D" w:rsidRDefault="00C5536D" w:rsidP="00C5536D">
      <w:pPr>
        <w:rPr>
          <w:rFonts w:ascii="Arial" w:hAnsi="Arial" w:cs="Arial"/>
          <w:b/>
        </w:rPr>
      </w:pPr>
      <w:r>
        <w:rPr>
          <w:rFonts w:ascii="Arial" w:hAnsi="Arial" w:cs="Arial"/>
          <w:b/>
        </w:rPr>
        <w:t xml:space="preserve">Abstract: </w:t>
      </w:r>
    </w:p>
    <w:p w14:paraId="2425B425" w14:textId="77777777" w:rsidR="00C5536D" w:rsidRDefault="00C5536D" w:rsidP="00C5536D">
      <w:r>
        <w:t>This contribution provides evaluation of Solution #1 for FF application layer functional model.</w:t>
      </w:r>
    </w:p>
    <w:p w14:paraId="557CB3B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S6-210260</w:t>
      </w:r>
      <w:r>
        <w:rPr>
          <w:color w:val="993300"/>
          <w:u w:val="single"/>
        </w:rPr>
        <w:t>.</w:t>
      </w:r>
    </w:p>
    <w:p w14:paraId="2C06C613" w14:textId="77777777" w:rsidR="00C5536D" w:rsidRDefault="00C5536D" w:rsidP="00C5536D">
      <w:pPr>
        <w:rPr>
          <w:rFonts w:ascii="Arial" w:hAnsi="Arial" w:cs="Arial"/>
          <w:b/>
          <w:sz w:val="24"/>
        </w:rPr>
      </w:pPr>
      <w:r>
        <w:rPr>
          <w:rFonts w:ascii="Arial" w:hAnsi="Arial" w:cs="Arial"/>
          <w:b/>
          <w:color w:val="0000FF"/>
          <w:sz w:val="24"/>
        </w:rPr>
        <w:t>S6-210260</w:t>
      </w:r>
      <w:r>
        <w:rPr>
          <w:rFonts w:ascii="Arial" w:hAnsi="Arial" w:cs="Arial"/>
          <w:b/>
          <w:color w:val="0000FF"/>
          <w:sz w:val="24"/>
        </w:rPr>
        <w:tab/>
      </w:r>
      <w:r>
        <w:rPr>
          <w:rFonts w:ascii="Arial" w:hAnsi="Arial" w:cs="Arial"/>
          <w:b/>
          <w:sz w:val="24"/>
        </w:rPr>
        <w:t>Evaluation of solution #1</w:t>
      </w:r>
    </w:p>
    <w:p w14:paraId="1AE99DE6"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0F5B2F9D" w14:textId="77777777" w:rsidR="00C5536D" w:rsidRDefault="00C5536D" w:rsidP="00C5536D">
      <w:pPr>
        <w:rPr>
          <w:color w:val="808080"/>
        </w:rPr>
      </w:pPr>
      <w:r>
        <w:rPr>
          <w:color w:val="808080"/>
        </w:rPr>
        <w:t>(Replaces S6-210030)</w:t>
      </w:r>
    </w:p>
    <w:p w14:paraId="383E503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7E79B" w14:textId="77777777" w:rsidR="00C5536D" w:rsidRDefault="00C5536D" w:rsidP="00C5536D">
      <w:pPr>
        <w:rPr>
          <w:rFonts w:ascii="Arial" w:hAnsi="Arial" w:cs="Arial"/>
          <w:b/>
          <w:sz w:val="24"/>
        </w:rPr>
      </w:pPr>
      <w:r>
        <w:rPr>
          <w:rFonts w:ascii="Arial" w:hAnsi="Arial" w:cs="Arial"/>
          <w:b/>
          <w:color w:val="0000FF"/>
          <w:sz w:val="24"/>
        </w:rPr>
        <w:t>S6-210031</w:t>
      </w:r>
      <w:r>
        <w:rPr>
          <w:rFonts w:ascii="Arial" w:hAnsi="Arial" w:cs="Arial"/>
          <w:b/>
          <w:color w:val="0000FF"/>
          <w:sz w:val="24"/>
        </w:rPr>
        <w:tab/>
      </w:r>
      <w:r>
        <w:rPr>
          <w:rFonts w:ascii="Arial" w:hAnsi="Arial" w:cs="Arial"/>
          <w:b/>
          <w:sz w:val="24"/>
        </w:rPr>
        <w:t>Evaluation of solution #3</w:t>
      </w:r>
    </w:p>
    <w:p w14:paraId="639D03C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9A75E76" w14:textId="77777777" w:rsidR="00C5536D" w:rsidRDefault="00C5536D" w:rsidP="00C5536D">
      <w:pPr>
        <w:rPr>
          <w:rFonts w:ascii="Arial" w:hAnsi="Arial" w:cs="Arial"/>
          <w:b/>
        </w:rPr>
      </w:pPr>
      <w:r>
        <w:rPr>
          <w:rFonts w:ascii="Arial" w:hAnsi="Arial" w:cs="Arial"/>
          <w:b/>
        </w:rPr>
        <w:t xml:space="preserve">Abstract: </w:t>
      </w:r>
    </w:p>
    <w:p w14:paraId="44DF94EE" w14:textId="77777777" w:rsidR="00C5536D" w:rsidRDefault="00C5536D" w:rsidP="00C5536D">
      <w:r>
        <w:t>This contribution provides evaluation of Solution #3 for Support UE to UE direct communication in FF application layer.</w:t>
      </w:r>
    </w:p>
    <w:p w14:paraId="506153E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S6-210261</w:t>
      </w:r>
      <w:r>
        <w:rPr>
          <w:color w:val="993300"/>
          <w:u w:val="single"/>
        </w:rPr>
        <w:t>.</w:t>
      </w:r>
    </w:p>
    <w:p w14:paraId="40DD0F99" w14:textId="77777777" w:rsidR="00C5536D" w:rsidRDefault="00C5536D" w:rsidP="00C5536D">
      <w:pPr>
        <w:rPr>
          <w:rFonts w:ascii="Arial" w:hAnsi="Arial" w:cs="Arial"/>
          <w:b/>
          <w:sz w:val="24"/>
        </w:rPr>
      </w:pPr>
      <w:r>
        <w:rPr>
          <w:rFonts w:ascii="Arial" w:hAnsi="Arial" w:cs="Arial"/>
          <w:b/>
          <w:color w:val="0000FF"/>
          <w:sz w:val="24"/>
        </w:rPr>
        <w:t>S6-210261</w:t>
      </w:r>
      <w:r>
        <w:rPr>
          <w:rFonts w:ascii="Arial" w:hAnsi="Arial" w:cs="Arial"/>
          <w:b/>
          <w:color w:val="0000FF"/>
          <w:sz w:val="24"/>
        </w:rPr>
        <w:tab/>
      </w:r>
      <w:r>
        <w:rPr>
          <w:rFonts w:ascii="Arial" w:hAnsi="Arial" w:cs="Arial"/>
          <w:b/>
          <w:sz w:val="24"/>
        </w:rPr>
        <w:t>Evaluation of solution #3</w:t>
      </w:r>
    </w:p>
    <w:p w14:paraId="7BAC476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B3B5C89" w14:textId="77777777" w:rsidR="00C5536D" w:rsidRDefault="00C5536D" w:rsidP="00C5536D">
      <w:pPr>
        <w:rPr>
          <w:color w:val="808080"/>
        </w:rPr>
      </w:pPr>
      <w:r>
        <w:rPr>
          <w:color w:val="808080"/>
        </w:rPr>
        <w:t>(Replaces S6-210031)</w:t>
      </w:r>
    </w:p>
    <w:p w14:paraId="4F59B6D4" w14:textId="77777777" w:rsidR="00C5536D" w:rsidRDefault="00C5536D" w:rsidP="00C5536D">
      <w:pPr>
        <w:rPr>
          <w:rFonts w:ascii="Arial" w:hAnsi="Arial" w:cs="Arial"/>
          <w:b/>
        </w:rPr>
      </w:pPr>
      <w:r>
        <w:rPr>
          <w:rFonts w:ascii="Arial" w:hAnsi="Arial" w:cs="Arial"/>
          <w:b/>
        </w:rPr>
        <w:t xml:space="preserve">Discussion: </w:t>
      </w:r>
    </w:p>
    <w:p w14:paraId="3FC7D2A9" w14:textId="77777777" w:rsidR="00C5536D" w:rsidRDefault="00C5536D" w:rsidP="00C5536D">
      <w:r>
        <w:t>The meeting discussed the document during the closing session.</w:t>
      </w:r>
    </w:p>
    <w:p w14:paraId="6FE9699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S6-210365</w:t>
      </w:r>
      <w:r>
        <w:rPr>
          <w:color w:val="993300"/>
          <w:u w:val="single"/>
        </w:rPr>
        <w:t>.</w:t>
      </w:r>
    </w:p>
    <w:p w14:paraId="6884E201" w14:textId="77777777" w:rsidR="00C5536D" w:rsidRDefault="00C5536D" w:rsidP="00C5536D">
      <w:pPr>
        <w:rPr>
          <w:rFonts w:ascii="Arial" w:hAnsi="Arial" w:cs="Arial"/>
          <w:b/>
          <w:sz w:val="24"/>
        </w:rPr>
      </w:pPr>
      <w:r>
        <w:rPr>
          <w:rFonts w:ascii="Arial" w:hAnsi="Arial" w:cs="Arial"/>
          <w:b/>
          <w:color w:val="0000FF"/>
          <w:sz w:val="24"/>
        </w:rPr>
        <w:t>S6-210365</w:t>
      </w:r>
      <w:r>
        <w:rPr>
          <w:rFonts w:ascii="Arial" w:hAnsi="Arial" w:cs="Arial"/>
          <w:b/>
          <w:color w:val="0000FF"/>
          <w:sz w:val="24"/>
        </w:rPr>
        <w:tab/>
      </w:r>
      <w:r>
        <w:rPr>
          <w:rFonts w:ascii="Arial" w:hAnsi="Arial" w:cs="Arial"/>
          <w:b/>
          <w:sz w:val="24"/>
        </w:rPr>
        <w:t>Evaluation of solution #3</w:t>
      </w:r>
    </w:p>
    <w:p w14:paraId="4CDF2EE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29166ADF" w14:textId="77777777" w:rsidR="00C5536D" w:rsidRDefault="00C5536D" w:rsidP="00C5536D">
      <w:pPr>
        <w:rPr>
          <w:color w:val="808080"/>
        </w:rPr>
      </w:pPr>
      <w:r>
        <w:rPr>
          <w:color w:val="808080"/>
        </w:rPr>
        <w:t>(Replaces S6-210261)</w:t>
      </w:r>
    </w:p>
    <w:p w14:paraId="5C0EAD8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3D694" w14:textId="77777777" w:rsidR="00C5536D" w:rsidRDefault="00C5536D" w:rsidP="00C5536D">
      <w:pPr>
        <w:rPr>
          <w:rFonts w:ascii="Arial" w:hAnsi="Arial" w:cs="Arial"/>
          <w:b/>
          <w:sz w:val="24"/>
        </w:rPr>
      </w:pPr>
      <w:r>
        <w:rPr>
          <w:rFonts w:ascii="Arial" w:hAnsi="Arial" w:cs="Arial"/>
          <w:b/>
          <w:color w:val="0000FF"/>
          <w:sz w:val="24"/>
        </w:rPr>
        <w:t>S6-210032</w:t>
      </w:r>
      <w:r>
        <w:rPr>
          <w:rFonts w:ascii="Arial" w:hAnsi="Arial" w:cs="Arial"/>
          <w:b/>
          <w:color w:val="0000FF"/>
          <w:sz w:val="24"/>
        </w:rPr>
        <w:tab/>
      </w:r>
      <w:r>
        <w:rPr>
          <w:rFonts w:ascii="Arial" w:hAnsi="Arial" w:cs="Arial"/>
          <w:b/>
          <w:sz w:val="24"/>
        </w:rPr>
        <w:t>Evaluation of solution #5</w:t>
      </w:r>
    </w:p>
    <w:p w14:paraId="0BEBD0F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70BD8952" w14:textId="77777777" w:rsidR="00C5536D" w:rsidRDefault="00C5536D" w:rsidP="00C5536D">
      <w:pPr>
        <w:rPr>
          <w:rFonts w:ascii="Arial" w:hAnsi="Arial" w:cs="Arial"/>
          <w:b/>
        </w:rPr>
      </w:pPr>
      <w:r>
        <w:rPr>
          <w:rFonts w:ascii="Arial" w:hAnsi="Arial" w:cs="Arial"/>
          <w:b/>
        </w:rPr>
        <w:t xml:space="preserve">Abstract: </w:t>
      </w:r>
    </w:p>
    <w:p w14:paraId="324A01F4" w14:textId="77777777" w:rsidR="00C5536D" w:rsidRDefault="00C5536D" w:rsidP="00C5536D">
      <w:r>
        <w:t>This contribution provides evaluation of Solution #5 for Edge deployment within FFAPP.</w:t>
      </w:r>
    </w:p>
    <w:p w14:paraId="5C39CE8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S6-210262</w:t>
      </w:r>
      <w:r>
        <w:rPr>
          <w:color w:val="993300"/>
          <w:u w:val="single"/>
        </w:rPr>
        <w:t>.</w:t>
      </w:r>
    </w:p>
    <w:p w14:paraId="30B4BF33" w14:textId="77777777" w:rsidR="00C5536D" w:rsidRDefault="00C5536D" w:rsidP="00C5536D">
      <w:pPr>
        <w:rPr>
          <w:rFonts w:ascii="Arial" w:hAnsi="Arial" w:cs="Arial"/>
          <w:b/>
          <w:sz w:val="24"/>
        </w:rPr>
      </w:pPr>
      <w:r>
        <w:rPr>
          <w:rFonts w:ascii="Arial" w:hAnsi="Arial" w:cs="Arial"/>
          <w:b/>
          <w:color w:val="0000FF"/>
          <w:sz w:val="24"/>
        </w:rPr>
        <w:t>S6-210262</w:t>
      </w:r>
      <w:r>
        <w:rPr>
          <w:rFonts w:ascii="Arial" w:hAnsi="Arial" w:cs="Arial"/>
          <w:b/>
          <w:color w:val="0000FF"/>
          <w:sz w:val="24"/>
        </w:rPr>
        <w:tab/>
      </w:r>
      <w:r>
        <w:rPr>
          <w:rFonts w:ascii="Arial" w:hAnsi="Arial" w:cs="Arial"/>
          <w:b/>
          <w:sz w:val="24"/>
        </w:rPr>
        <w:t>Evaluation of solution #5</w:t>
      </w:r>
    </w:p>
    <w:p w14:paraId="2117DD2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2B8CAC10" w14:textId="77777777" w:rsidR="00C5536D" w:rsidRDefault="00C5536D" w:rsidP="00C5536D">
      <w:pPr>
        <w:rPr>
          <w:color w:val="808080"/>
        </w:rPr>
      </w:pPr>
      <w:r>
        <w:rPr>
          <w:color w:val="808080"/>
        </w:rPr>
        <w:t>(Replaces S6-210032)</w:t>
      </w:r>
    </w:p>
    <w:p w14:paraId="4EB1BBC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E8716" w14:textId="77777777" w:rsidR="00C5536D" w:rsidRDefault="00C5536D" w:rsidP="00C5536D">
      <w:pPr>
        <w:rPr>
          <w:rFonts w:ascii="Arial" w:hAnsi="Arial" w:cs="Arial"/>
          <w:b/>
          <w:sz w:val="24"/>
        </w:rPr>
      </w:pPr>
      <w:r>
        <w:rPr>
          <w:rFonts w:ascii="Arial" w:hAnsi="Arial" w:cs="Arial"/>
          <w:b/>
          <w:color w:val="0000FF"/>
          <w:sz w:val="24"/>
        </w:rPr>
        <w:lastRenderedPageBreak/>
        <w:t>S6-210033</w:t>
      </w:r>
      <w:r>
        <w:rPr>
          <w:rFonts w:ascii="Arial" w:hAnsi="Arial" w:cs="Arial"/>
          <w:b/>
          <w:color w:val="0000FF"/>
          <w:sz w:val="24"/>
        </w:rPr>
        <w:tab/>
      </w:r>
      <w:r>
        <w:rPr>
          <w:rFonts w:ascii="Arial" w:hAnsi="Arial" w:cs="Arial"/>
          <w:b/>
          <w:sz w:val="24"/>
        </w:rPr>
        <w:t>Evaluation of solution #6</w:t>
      </w:r>
    </w:p>
    <w:p w14:paraId="781101C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3F7DFE45" w14:textId="77777777" w:rsidR="00C5536D" w:rsidRDefault="00C5536D" w:rsidP="00C5536D">
      <w:pPr>
        <w:rPr>
          <w:rFonts w:ascii="Arial" w:hAnsi="Arial" w:cs="Arial"/>
          <w:b/>
        </w:rPr>
      </w:pPr>
      <w:r>
        <w:rPr>
          <w:rFonts w:ascii="Arial" w:hAnsi="Arial" w:cs="Arial"/>
          <w:b/>
        </w:rPr>
        <w:t xml:space="preserve">Abstract: </w:t>
      </w:r>
    </w:p>
    <w:p w14:paraId="5F9061ED" w14:textId="77777777" w:rsidR="00C5536D" w:rsidRDefault="00C5536D" w:rsidP="00C5536D">
      <w:r>
        <w:t>This contribution provides evaluation of Solution #6 for Provisioning of FFAPP within Edge Data Network configuration.</w:t>
      </w:r>
    </w:p>
    <w:p w14:paraId="4109982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S6-210263</w:t>
      </w:r>
      <w:r>
        <w:rPr>
          <w:color w:val="993300"/>
          <w:u w:val="single"/>
        </w:rPr>
        <w:t>.</w:t>
      </w:r>
    </w:p>
    <w:p w14:paraId="281F5FA5" w14:textId="77777777" w:rsidR="00C5536D" w:rsidRDefault="00C5536D" w:rsidP="00C5536D">
      <w:pPr>
        <w:rPr>
          <w:rFonts w:ascii="Arial" w:hAnsi="Arial" w:cs="Arial"/>
          <w:b/>
          <w:sz w:val="24"/>
        </w:rPr>
      </w:pPr>
      <w:r>
        <w:rPr>
          <w:rFonts w:ascii="Arial" w:hAnsi="Arial" w:cs="Arial"/>
          <w:b/>
          <w:color w:val="0000FF"/>
          <w:sz w:val="24"/>
        </w:rPr>
        <w:t>S6-210263</w:t>
      </w:r>
      <w:r>
        <w:rPr>
          <w:rFonts w:ascii="Arial" w:hAnsi="Arial" w:cs="Arial"/>
          <w:b/>
          <w:color w:val="0000FF"/>
          <w:sz w:val="24"/>
        </w:rPr>
        <w:tab/>
      </w:r>
      <w:r>
        <w:rPr>
          <w:rFonts w:ascii="Arial" w:hAnsi="Arial" w:cs="Arial"/>
          <w:b/>
          <w:sz w:val="24"/>
        </w:rPr>
        <w:t>Evaluation of solution #6</w:t>
      </w:r>
    </w:p>
    <w:p w14:paraId="56A5155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6312ACA" w14:textId="77777777" w:rsidR="00C5536D" w:rsidRDefault="00C5536D" w:rsidP="00C5536D">
      <w:pPr>
        <w:rPr>
          <w:color w:val="808080"/>
        </w:rPr>
      </w:pPr>
      <w:r>
        <w:rPr>
          <w:color w:val="808080"/>
        </w:rPr>
        <w:t>(Replaces S6-210033)</w:t>
      </w:r>
    </w:p>
    <w:p w14:paraId="77433BFB" w14:textId="77777777" w:rsidR="00C5536D" w:rsidRDefault="00C5536D" w:rsidP="00C5536D">
      <w:pPr>
        <w:rPr>
          <w:rFonts w:ascii="Arial" w:hAnsi="Arial" w:cs="Arial"/>
          <w:b/>
        </w:rPr>
      </w:pPr>
      <w:r>
        <w:rPr>
          <w:rFonts w:ascii="Arial" w:hAnsi="Arial" w:cs="Arial"/>
          <w:b/>
        </w:rPr>
        <w:t xml:space="preserve">Discussion: </w:t>
      </w:r>
    </w:p>
    <w:p w14:paraId="6960F9A7" w14:textId="77777777" w:rsidR="00C5536D" w:rsidRDefault="00C5536D" w:rsidP="00C5536D">
      <w:r>
        <w:t>The meeting discussed rev. 1 of the document during the closing session.</w:t>
      </w:r>
    </w:p>
    <w:p w14:paraId="4856640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S6-210366</w:t>
      </w:r>
      <w:r>
        <w:rPr>
          <w:color w:val="993300"/>
          <w:u w:val="single"/>
        </w:rPr>
        <w:t>.</w:t>
      </w:r>
    </w:p>
    <w:p w14:paraId="3548D4CF" w14:textId="77777777" w:rsidR="00C5536D" w:rsidRDefault="00C5536D" w:rsidP="00C5536D">
      <w:pPr>
        <w:rPr>
          <w:rFonts w:ascii="Arial" w:hAnsi="Arial" w:cs="Arial"/>
          <w:b/>
          <w:sz w:val="24"/>
        </w:rPr>
      </w:pPr>
      <w:r>
        <w:rPr>
          <w:rFonts w:ascii="Arial" w:hAnsi="Arial" w:cs="Arial"/>
          <w:b/>
          <w:color w:val="0000FF"/>
          <w:sz w:val="24"/>
        </w:rPr>
        <w:t>S6-210366</w:t>
      </w:r>
      <w:r>
        <w:rPr>
          <w:rFonts w:ascii="Arial" w:hAnsi="Arial" w:cs="Arial"/>
          <w:b/>
          <w:color w:val="0000FF"/>
          <w:sz w:val="24"/>
        </w:rPr>
        <w:tab/>
      </w:r>
      <w:r>
        <w:rPr>
          <w:rFonts w:ascii="Arial" w:hAnsi="Arial" w:cs="Arial"/>
          <w:b/>
          <w:sz w:val="24"/>
        </w:rPr>
        <w:t>Evaluation of solution #6</w:t>
      </w:r>
    </w:p>
    <w:p w14:paraId="4618E8B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44A53E7A" w14:textId="77777777" w:rsidR="00C5536D" w:rsidRDefault="00C5536D" w:rsidP="00C5536D">
      <w:pPr>
        <w:rPr>
          <w:color w:val="808080"/>
        </w:rPr>
      </w:pPr>
      <w:r>
        <w:rPr>
          <w:color w:val="808080"/>
        </w:rPr>
        <w:t>(Replaces S6-210263)</w:t>
      </w:r>
    </w:p>
    <w:p w14:paraId="125AA16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F4A35" w14:textId="77777777" w:rsidR="00C5536D" w:rsidRDefault="00C5536D" w:rsidP="00C5536D">
      <w:pPr>
        <w:rPr>
          <w:rFonts w:ascii="Arial" w:hAnsi="Arial" w:cs="Arial"/>
          <w:b/>
          <w:sz w:val="24"/>
        </w:rPr>
      </w:pPr>
      <w:r>
        <w:rPr>
          <w:rFonts w:ascii="Arial" w:hAnsi="Arial" w:cs="Arial"/>
          <w:b/>
          <w:color w:val="0000FF"/>
          <w:sz w:val="24"/>
        </w:rPr>
        <w:t>S6-210094</w:t>
      </w:r>
      <w:r>
        <w:rPr>
          <w:rFonts w:ascii="Arial" w:hAnsi="Arial" w:cs="Arial"/>
          <w:b/>
          <w:color w:val="0000FF"/>
          <w:sz w:val="24"/>
        </w:rPr>
        <w:tab/>
      </w:r>
      <w:r>
        <w:rPr>
          <w:rFonts w:ascii="Arial" w:hAnsi="Arial" w:cs="Arial"/>
          <w:b/>
          <w:sz w:val="24"/>
        </w:rPr>
        <w:t>Edge deployment for FFAPP</w:t>
      </w:r>
    </w:p>
    <w:p w14:paraId="2BFE9FE8" w14:textId="77777777" w:rsidR="00C5536D" w:rsidRDefault="00C5536D" w:rsidP="00C5536D">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62495A26" w14:textId="77777777" w:rsidR="00C5536D" w:rsidRDefault="00C5536D" w:rsidP="00C5536D">
      <w:pPr>
        <w:rPr>
          <w:rFonts w:ascii="Arial" w:hAnsi="Arial" w:cs="Arial"/>
          <w:b/>
        </w:rPr>
      </w:pPr>
      <w:r>
        <w:rPr>
          <w:rFonts w:ascii="Arial" w:hAnsi="Arial" w:cs="Arial"/>
          <w:b/>
        </w:rPr>
        <w:t xml:space="preserve">Abstract: </w:t>
      </w:r>
    </w:p>
    <w:p w14:paraId="33145FF6" w14:textId="77777777" w:rsidR="00C5536D" w:rsidRDefault="00C5536D" w:rsidP="00C5536D">
      <w:r>
        <w:t>This paper adds text describing the usage of the functional architecture for key issue 4 – Location information with multiple MC systems.</w:t>
      </w:r>
    </w:p>
    <w:p w14:paraId="2FB2396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S6-210248</w:t>
      </w:r>
      <w:r>
        <w:rPr>
          <w:color w:val="993300"/>
          <w:u w:val="single"/>
        </w:rPr>
        <w:t>.</w:t>
      </w:r>
    </w:p>
    <w:p w14:paraId="63503659" w14:textId="77777777" w:rsidR="00C5536D" w:rsidRDefault="00C5536D" w:rsidP="00C5536D">
      <w:pPr>
        <w:rPr>
          <w:rFonts w:ascii="Arial" w:hAnsi="Arial" w:cs="Arial"/>
          <w:b/>
          <w:sz w:val="24"/>
        </w:rPr>
      </w:pPr>
      <w:r>
        <w:rPr>
          <w:rFonts w:ascii="Arial" w:hAnsi="Arial" w:cs="Arial"/>
          <w:b/>
          <w:color w:val="0000FF"/>
          <w:sz w:val="24"/>
        </w:rPr>
        <w:t>S6-210248</w:t>
      </w:r>
      <w:r>
        <w:rPr>
          <w:rFonts w:ascii="Arial" w:hAnsi="Arial" w:cs="Arial"/>
          <w:b/>
          <w:color w:val="0000FF"/>
          <w:sz w:val="24"/>
        </w:rPr>
        <w:tab/>
      </w:r>
      <w:r>
        <w:rPr>
          <w:rFonts w:ascii="Arial" w:hAnsi="Arial" w:cs="Arial"/>
          <w:b/>
          <w:sz w:val="24"/>
        </w:rPr>
        <w:t>Edge deployment for FFAPP</w:t>
      </w:r>
    </w:p>
    <w:p w14:paraId="1741D4B1" w14:textId="77777777" w:rsidR="00C5536D" w:rsidRDefault="00C5536D" w:rsidP="00C5536D">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53895467" w14:textId="77777777" w:rsidR="00C5536D" w:rsidRDefault="00C5536D" w:rsidP="00C5536D">
      <w:pPr>
        <w:rPr>
          <w:color w:val="808080"/>
        </w:rPr>
      </w:pPr>
      <w:r>
        <w:rPr>
          <w:color w:val="808080"/>
        </w:rPr>
        <w:t>(Replaces S6-210094)</w:t>
      </w:r>
    </w:p>
    <w:p w14:paraId="5677E5E8" w14:textId="77777777" w:rsidR="00C5536D" w:rsidRDefault="00C5536D" w:rsidP="00C5536D">
      <w:pPr>
        <w:rPr>
          <w:rFonts w:ascii="Arial" w:hAnsi="Arial" w:cs="Arial"/>
          <w:b/>
        </w:rPr>
      </w:pPr>
      <w:r>
        <w:rPr>
          <w:rFonts w:ascii="Arial" w:hAnsi="Arial" w:cs="Arial"/>
          <w:b/>
        </w:rPr>
        <w:t xml:space="preserve">Discussion: </w:t>
      </w:r>
    </w:p>
    <w:p w14:paraId="50BBE419" w14:textId="77777777" w:rsidR="00C5536D" w:rsidRDefault="00C5536D" w:rsidP="00C5536D">
      <w:r>
        <w:t>The meeting discussed rev. 1 of the document during the closing session.</w:t>
      </w:r>
    </w:p>
    <w:p w14:paraId="532A85B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S6-210367</w:t>
      </w:r>
      <w:r>
        <w:rPr>
          <w:color w:val="993300"/>
          <w:u w:val="single"/>
        </w:rPr>
        <w:t>.</w:t>
      </w:r>
    </w:p>
    <w:p w14:paraId="2158E09A" w14:textId="77777777" w:rsidR="00C5536D" w:rsidRDefault="00C5536D" w:rsidP="00C5536D">
      <w:pPr>
        <w:rPr>
          <w:rFonts w:ascii="Arial" w:hAnsi="Arial" w:cs="Arial"/>
          <w:b/>
          <w:sz w:val="24"/>
        </w:rPr>
      </w:pPr>
      <w:r>
        <w:rPr>
          <w:rFonts w:ascii="Arial" w:hAnsi="Arial" w:cs="Arial"/>
          <w:b/>
          <w:color w:val="0000FF"/>
          <w:sz w:val="24"/>
        </w:rPr>
        <w:t>S6-210367</w:t>
      </w:r>
      <w:r>
        <w:rPr>
          <w:rFonts w:ascii="Arial" w:hAnsi="Arial" w:cs="Arial"/>
          <w:b/>
          <w:color w:val="0000FF"/>
          <w:sz w:val="24"/>
        </w:rPr>
        <w:tab/>
      </w:r>
      <w:r>
        <w:rPr>
          <w:rFonts w:ascii="Arial" w:hAnsi="Arial" w:cs="Arial"/>
          <w:b/>
          <w:sz w:val="24"/>
        </w:rPr>
        <w:t>Edge deployment for FFAPP</w:t>
      </w:r>
    </w:p>
    <w:p w14:paraId="69AD37FA"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Ericsson</w:t>
      </w:r>
    </w:p>
    <w:p w14:paraId="35496F54" w14:textId="77777777" w:rsidR="00C5536D" w:rsidRDefault="00C5536D" w:rsidP="00C5536D">
      <w:pPr>
        <w:rPr>
          <w:color w:val="808080"/>
        </w:rPr>
      </w:pPr>
      <w:r>
        <w:rPr>
          <w:color w:val="808080"/>
        </w:rPr>
        <w:t>(Replaces S6-210248)</w:t>
      </w:r>
    </w:p>
    <w:p w14:paraId="5D40A68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09D86" w14:textId="77777777" w:rsidR="00C5536D" w:rsidRDefault="00C5536D" w:rsidP="00C5536D">
      <w:pPr>
        <w:rPr>
          <w:rFonts w:ascii="Arial" w:hAnsi="Arial" w:cs="Arial"/>
          <w:b/>
          <w:sz w:val="24"/>
        </w:rPr>
      </w:pPr>
      <w:r>
        <w:rPr>
          <w:rFonts w:ascii="Arial" w:hAnsi="Arial" w:cs="Arial"/>
          <w:b/>
          <w:color w:val="0000FF"/>
          <w:sz w:val="24"/>
        </w:rPr>
        <w:t>S6-210034</w:t>
      </w:r>
      <w:r>
        <w:rPr>
          <w:rFonts w:ascii="Arial" w:hAnsi="Arial" w:cs="Arial"/>
          <w:b/>
          <w:color w:val="0000FF"/>
          <w:sz w:val="24"/>
        </w:rPr>
        <w:tab/>
      </w:r>
      <w:r>
        <w:rPr>
          <w:rFonts w:ascii="Arial" w:hAnsi="Arial" w:cs="Arial"/>
          <w:b/>
          <w:sz w:val="24"/>
        </w:rPr>
        <w:t>Evaluation of solution #7</w:t>
      </w:r>
    </w:p>
    <w:p w14:paraId="0DE7DE6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34C8651" w14:textId="77777777" w:rsidR="00C5536D" w:rsidRDefault="00C5536D" w:rsidP="00C5536D">
      <w:pPr>
        <w:rPr>
          <w:rFonts w:ascii="Arial" w:hAnsi="Arial" w:cs="Arial"/>
          <w:b/>
        </w:rPr>
      </w:pPr>
      <w:r>
        <w:rPr>
          <w:rFonts w:ascii="Arial" w:hAnsi="Arial" w:cs="Arial"/>
          <w:b/>
        </w:rPr>
        <w:t xml:space="preserve">Abstract: </w:t>
      </w:r>
    </w:p>
    <w:p w14:paraId="79C983ED" w14:textId="77777777" w:rsidR="00C5536D" w:rsidRDefault="00C5536D" w:rsidP="00C5536D">
      <w:r>
        <w:t>This contribution provides evaluation of Solution #7 for Geographic location and positioning information support.</w:t>
      </w:r>
    </w:p>
    <w:p w14:paraId="42D7054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S6-210264</w:t>
      </w:r>
      <w:r>
        <w:rPr>
          <w:color w:val="993300"/>
          <w:u w:val="single"/>
        </w:rPr>
        <w:t>.</w:t>
      </w:r>
    </w:p>
    <w:p w14:paraId="4DF210BE" w14:textId="77777777" w:rsidR="00C5536D" w:rsidRDefault="00C5536D" w:rsidP="00C5536D">
      <w:pPr>
        <w:rPr>
          <w:rFonts w:ascii="Arial" w:hAnsi="Arial" w:cs="Arial"/>
          <w:b/>
          <w:sz w:val="24"/>
        </w:rPr>
      </w:pPr>
      <w:r>
        <w:rPr>
          <w:rFonts w:ascii="Arial" w:hAnsi="Arial" w:cs="Arial"/>
          <w:b/>
          <w:color w:val="0000FF"/>
          <w:sz w:val="24"/>
        </w:rPr>
        <w:t>S6-210264</w:t>
      </w:r>
      <w:r>
        <w:rPr>
          <w:rFonts w:ascii="Arial" w:hAnsi="Arial" w:cs="Arial"/>
          <w:b/>
          <w:color w:val="0000FF"/>
          <w:sz w:val="24"/>
        </w:rPr>
        <w:tab/>
      </w:r>
      <w:r>
        <w:rPr>
          <w:rFonts w:ascii="Arial" w:hAnsi="Arial" w:cs="Arial"/>
          <w:b/>
          <w:sz w:val="24"/>
        </w:rPr>
        <w:t>Evaluation of solution #7</w:t>
      </w:r>
    </w:p>
    <w:p w14:paraId="5A79195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72CE3A61" w14:textId="77777777" w:rsidR="00C5536D" w:rsidRDefault="00C5536D" w:rsidP="00C5536D">
      <w:pPr>
        <w:rPr>
          <w:color w:val="808080"/>
        </w:rPr>
      </w:pPr>
      <w:r>
        <w:rPr>
          <w:color w:val="808080"/>
        </w:rPr>
        <w:t>(Replaces S6-210034)</w:t>
      </w:r>
    </w:p>
    <w:p w14:paraId="6CA28D4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2C851" w14:textId="77777777" w:rsidR="00C5536D" w:rsidRDefault="00C5536D" w:rsidP="00C5536D">
      <w:pPr>
        <w:rPr>
          <w:rFonts w:ascii="Arial" w:hAnsi="Arial" w:cs="Arial"/>
          <w:b/>
          <w:sz w:val="24"/>
        </w:rPr>
      </w:pPr>
      <w:r>
        <w:rPr>
          <w:rFonts w:ascii="Arial" w:hAnsi="Arial" w:cs="Arial"/>
          <w:b/>
          <w:color w:val="0000FF"/>
          <w:sz w:val="24"/>
        </w:rPr>
        <w:t>S6-210035</w:t>
      </w:r>
      <w:r>
        <w:rPr>
          <w:rFonts w:ascii="Arial" w:hAnsi="Arial" w:cs="Arial"/>
          <w:b/>
          <w:color w:val="0000FF"/>
          <w:sz w:val="24"/>
        </w:rPr>
        <w:tab/>
      </w:r>
      <w:r>
        <w:rPr>
          <w:rFonts w:ascii="Arial" w:hAnsi="Arial" w:cs="Arial"/>
          <w:b/>
          <w:sz w:val="24"/>
        </w:rPr>
        <w:t>Evaluation of solution #8</w:t>
      </w:r>
    </w:p>
    <w:p w14:paraId="729B981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56260A23" w14:textId="77777777" w:rsidR="00C5536D" w:rsidRDefault="00C5536D" w:rsidP="00C5536D">
      <w:pPr>
        <w:rPr>
          <w:rFonts w:ascii="Arial" w:hAnsi="Arial" w:cs="Arial"/>
          <w:b/>
        </w:rPr>
      </w:pPr>
      <w:r>
        <w:rPr>
          <w:rFonts w:ascii="Arial" w:hAnsi="Arial" w:cs="Arial"/>
          <w:b/>
        </w:rPr>
        <w:t xml:space="preserve">Abstract: </w:t>
      </w:r>
    </w:p>
    <w:p w14:paraId="0C5FB6A9" w14:textId="77777777" w:rsidR="00C5536D" w:rsidRDefault="00C5536D" w:rsidP="00C5536D">
      <w:r>
        <w:t>This contribution provides evaluation of Solution #8 for QoS monitoring.</w:t>
      </w:r>
    </w:p>
    <w:p w14:paraId="4EEF31F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S6-210265</w:t>
      </w:r>
      <w:r>
        <w:rPr>
          <w:color w:val="993300"/>
          <w:u w:val="single"/>
        </w:rPr>
        <w:t>.</w:t>
      </w:r>
    </w:p>
    <w:p w14:paraId="495D5A0D" w14:textId="77777777" w:rsidR="00C5536D" w:rsidRDefault="00C5536D" w:rsidP="00C5536D">
      <w:pPr>
        <w:rPr>
          <w:rFonts w:ascii="Arial" w:hAnsi="Arial" w:cs="Arial"/>
          <w:b/>
          <w:sz w:val="24"/>
        </w:rPr>
      </w:pPr>
      <w:r>
        <w:rPr>
          <w:rFonts w:ascii="Arial" w:hAnsi="Arial" w:cs="Arial"/>
          <w:b/>
          <w:color w:val="0000FF"/>
          <w:sz w:val="24"/>
        </w:rPr>
        <w:t>S6-210265</w:t>
      </w:r>
      <w:r>
        <w:rPr>
          <w:rFonts w:ascii="Arial" w:hAnsi="Arial" w:cs="Arial"/>
          <w:b/>
          <w:color w:val="0000FF"/>
          <w:sz w:val="24"/>
        </w:rPr>
        <w:tab/>
      </w:r>
      <w:r>
        <w:rPr>
          <w:rFonts w:ascii="Arial" w:hAnsi="Arial" w:cs="Arial"/>
          <w:b/>
          <w:sz w:val="24"/>
        </w:rPr>
        <w:t>Evaluation of solution #8</w:t>
      </w:r>
    </w:p>
    <w:p w14:paraId="1D5485D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4E9EFF70" w14:textId="77777777" w:rsidR="00C5536D" w:rsidRDefault="00C5536D" w:rsidP="00C5536D">
      <w:pPr>
        <w:rPr>
          <w:color w:val="808080"/>
        </w:rPr>
      </w:pPr>
      <w:r>
        <w:rPr>
          <w:color w:val="808080"/>
        </w:rPr>
        <w:t>(Replaces S6-210035)</w:t>
      </w:r>
    </w:p>
    <w:p w14:paraId="44BA5B55" w14:textId="77777777" w:rsidR="00C5536D" w:rsidRDefault="00C5536D" w:rsidP="00C5536D">
      <w:pPr>
        <w:rPr>
          <w:rFonts w:ascii="Arial" w:hAnsi="Arial" w:cs="Arial"/>
          <w:b/>
        </w:rPr>
      </w:pPr>
      <w:r>
        <w:rPr>
          <w:rFonts w:ascii="Arial" w:hAnsi="Arial" w:cs="Arial"/>
          <w:b/>
        </w:rPr>
        <w:t xml:space="preserve">Discussion: </w:t>
      </w:r>
    </w:p>
    <w:p w14:paraId="3C4E9815" w14:textId="77777777" w:rsidR="00C5536D" w:rsidRDefault="00C5536D" w:rsidP="00C5536D">
      <w:r>
        <w:t>The meeting discussed rev. 1 of the document during the closing session.</w:t>
      </w:r>
    </w:p>
    <w:p w14:paraId="2E2D2D0E" w14:textId="77777777" w:rsidR="00C5536D" w:rsidRDefault="00C5536D" w:rsidP="00C5536D">
      <w:r>
        <w:t>Ericsson raised some concern with the solution evaluation.</w:t>
      </w:r>
    </w:p>
    <w:p w14:paraId="16263A3F" w14:textId="5E99549E" w:rsidR="00C5536D" w:rsidRDefault="00C5536D" w:rsidP="00C5536D">
      <w:r>
        <w:t>The only change is removing</w:t>
      </w:r>
      <w:r w:rsidR="003C0868" w:rsidRPr="003C0868">
        <w:t xml:space="preserve"> </w:t>
      </w:r>
      <w:r w:rsidR="003C0868">
        <w:t>from the solutions evaluation</w:t>
      </w:r>
      <w:r>
        <w:t xml:space="preserve"> "QoS monitoring for vertical should be part of eSEAL work, this solution is no need follow-up normative work.</w:t>
      </w:r>
      <w:r w:rsidR="003C0868">
        <w:t>"</w:t>
      </w:r>
      <w:r>
        <w:t>.</w:t>
      </w:r>
    </w:p>
    <w:p w14:paraId="5395334A" w14:textId="77777777" w:rsidR="00C5536D" w:rsidRDefault="00C5536D" w:rsidP="00C5536D">
      <w:r>
        <w:t>With the above change the revised contribution is considered pre-approved.</w:t>
      </w:r>
    </w:p>
    <w:p w14:paraId="1DDD84C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S6-210368</w:t>
      </w:r>
      <w:r>
        <w:rPr>
          <w:color w:val="993300"/>
          <w:u w:val="single"/>
        </w:rPr>
        <w:t>.</w:t>
      </w:r>
    </w:p>
    <w:p w14:paraId="563AEF60" w14:textId="77777777" w:rsidR="00C5536D" w:rsidRDefault="00C5536D" w:rsidP="00C5536D">
      <w:pPr>
        <w:rPr>
          <w:rFonts w:ascii="Arial" w:hAnsi="Arial" w:cs="Arial"/>
          <w:b/>
          <w:sz w:val="24"/>
        </w:rPr>
      </w:pPr>
      <w:r>
        <w:rPr>
          <w:rFonts w:ascii="Arial" w:hAnsi="Arial" w:cs="Arial"/>
          <w:b/>
          <w:color w:val="0000FF"/>
          <w:sz w:val="24"/>
        </w:rPr>
        <w:t>S6-210368</w:t>
      </w:r>
      <w:r>
        <w:rPr>
          <w:rFonts w:ascii="Arial" w:hAnsi="Arial" w:cs="Arial"/>
          <w:b/>
          <w:color w:val="0000FF"/>
          <w:sz w:val="24"/>
        </w:rPr>
        <w:tab/>
      </w:r>
      <w:r>
        <w:rPr>
          <w:rFonts w:ascii="Arial" w:hAnsi="Arial" w:cs="Arial"/>
          <w:b/>
          <w:sz w:val="24"/>
        </w:rPr>
        <w:t>Evaluation of solution #8</w:t>
      </w:r>
    </w:p>
    <w:p w14:paraId="2DFE1B1B"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08629D80" w14:textId="77777777" w:rsidR="00C5536D" w:rsidRDefault="00C5536D" w:rsidP="00C5536D">
      <w:pPr>
        <w:rPr>
          <w:color w:val="808080"/>
        </w:rPr>
      </w:pPr>
      <w:r>
        <w:rPr>
          <w:color w:val="808080"/>
        </w:rPr>
        <w:t>(Replaces S6-210265)</w:t>
      </w:r>
    </w:p>
    <w:p w14:paraId="4A40DDF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F20FF" w14:textId="77777777" w:rsidR="00C5536D" w:rsidRDefault="00C5536D" w:rsidP="00C5536D">
      <w:pPr>
        <w:rPr>
          <w:rFonts w:ascii="Arial" w:hAnsi="Arial" w:cs="Arial"/>
          <w:b/>
          <w:sz w:val="24"/>
        </w:rPr>
      </w:pPr>
      <w:r>
        <w:rPr>
          <w:rFonts w:ascii="Arial" w:hAnsi="Arial" w:cs="Arial"/>
          <w:b/>
          <w:color w:val="0000FF"/>
          <w:sz w:val="24"/>
        </w:rPr>
        <w:t>S6-210036</w:t>
      </w:r>
      <w:r>
        <w:rPr>
          <w:rFonts w:ascii="Arial" w:hAnsi="Arial" w:cs="Arial"/>
          <w:b/>
          <w:color w:val="0000FF"/>
          <w:sz w:val="24"/>
        </w:rPr>
        <w:tab/>
      </w:r>
      <w:r>
        <w:rPr>
          <w:rFonts w:ascii="Arial" w:hAnsi="Arial" w:cs="Arial"/>
          <w:b/>
          <w:sz w:val="24"/>
        </w:rPr>
        <w:t>Evaluation of solution #14</w:t>
      </w:r>
    </w:p>
    <w:p w14:paraId="4EF1A43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27349F34" w14:textId="77777777" w:rsidR="00C5536D" w:rsidRDefault="00C5536D" w:rsidP="00C5536D">
      <w:pPr>
        <w:rPr>
          <w:rFonts w:ascii="Arial" w:hAnsi="Arial" w:cs="Arial"/>
          <w:b/>
        </w:rPr>
      </w:pPr>
      <w:r>
        <w:rPr>
          <w:rFonts w:ascii="Arial" w:hAnsi="Arial" w:cs="Arial"/>
          <w:b/>
        </w:rPr>
        <w:t xml:space="preserve">Abstract: </w:t>
      </w:r>
    </w:p>
    <w:p w14:paraId="28CC5899" w14:textId="77777777" w:rsidR="00C5536D" w:rsidRDefault="00C5536D" w:rsidP="00C5536D">
      <w:r>
        <w:t>This contribution provides evaluation of Solution #14 for clock synchronization.</w:t>
      </w:r>
    </w:p>
    <w:p w14:paraId="426F9CB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C7FC9" w14:textId="77777777" w:rsidR="00C5536D" w:rsidRDefault="00C5536D" w:rsidP="00C5536D">
      <w:pPr>
        <w:rPr>
          <w:rFonts w:ascii="Arial" w:hAnsi="Arial" w:cs="Arial"/>
          <w:b/>
          <w:sz w:val="24"/>
        </w:rPr>
      </w:pPr>
      <w:r>
        <w:rPr>
          <w:rFonts w:ascii="Arial" w:hAnsi="Arial" w:cs="Arial"/>
          <w:b/>
          <w:color w:val="0000FF"/>
          <w:sz w:val="24"/>
        </w:rPr>
        <w:t>S6-210037</w:t>
      </w:r>
      <w:r>
        <w:rPr>
          <w:rFonts w:ascii="Arial" w:hAnsi="Arial" w:cs="Arial"/>
          <w:b/>
          <w:color w:val="0000FF"/>
          <w:sz w:val="24"/>
        </w:rPr>
        <w:tab/>
      </w:r>
      <w:r>
        <w:rPr>
          <w:rFonts w:ascii="Arial" w:hAnsi="Arial" w:cs="Arial"/>
          <w:b/>
          <w:sz w:val="24"/>
        </w:rPr>
        <w:t>Evaluation of solution #17</w:t>
      </w:r>
    </w:p>
    <w:p w14:paraId="7C1F114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4EE74AD4" w14:textId="77777777" w:rsidR="00C5536D" w:rsidRDefault="00C5536D" w:rsidP="00C5536D">
      <w:pPr>
        <w:rPr>
          <w:rFonts w:ascii="Arial" w:hAnsi="Arial" w:cs="Arial"/>
          <w:b/>
        </w:rPr>
      </w:pPr>
      <w:r>
        <w:rPr>
          <w:rFonts w:ascii="Arial" w:hAnsi="Arial" w:cs="Arial"/>
          <w:b/>
        </w:rPr>
        <w:t xml:space="preserve">Abstract: </w:t>
      </w:r>
    </w:p>
    <w:p w14:paraId="1A2E861A" w14:textId="77777777" w:rsidR="00C5536D" w:rsidRDefault="00C5536D" w:rsidP="00C5536D">
      <w:r>
        <w:t>This contribution provides evaluation of Solution #17 for Support TSN in FF Application Enabler layer.</w:t>
      </w:r>
    </w:p>
    <w:p w14:paraId="05DB5A2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S6-210266</w:t>
      </w:r>
      <w:r>
        <w:rPr>
          <w:color w:val="993300"/>
          <w:u w:val="single"/>
        </w:rPr>
        <w:t>.</w:t>
      </w:r>
    </w:p>
    <w:p w14:paraId="4B1F5C2B" w14:textId="77777777" w:rsidR="00C5536D" w:rsidRDefault="00C5536D" w:rsidP="00C5536D">
      <w:pPr>
        <w:rPr>
          <w:rFonts w:ascii="Arial" w:hAnsi="Arial" w:cs="Arial"/>
          <w:b/>
          <w:sz w:val="24"/>
        </w:rPr>
      </w:pPr>
      <w:r>
        <w:rPr>
          <w:rFonts w:ascii="Arial" w:hAnsi="Arial" w:cs="Arial"/>
          <w:b/>
          <w:color w:val="0000FF"/>
          <w:sz w:val="24"/>
        </w:rPr>
        <w:t>S6-210266</w:t>
      </w:r>
      <w:r>
        <w:rPr>
          <w:rFonts w:ascii="Arial" w:hAnsi="Arial" w:cs="Arial"/>
          <w:b/>
          <w:color w:val="0000FF"/>
          <w:sz w:val="24"/>
        </w:rPr>
        <w:tab/>
      </w:r>
      <w:r>
        <w:rPr>
          <w:rFonts w:ascii="Arial" w:hAnsi="Arial" w:cs="Arial"/>
          <w:b/>
          <w:sz w:val="24"/>
        </w:rPr>
        <w:t>Evaluation of solution #17</w:t>
      </w:r>
    </w:p>
    <w:p w14:paraId="0D1FC61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6FE8253" w14:textId="77777777" w:rsidR="00C5536D" w:rsidRDefault="00C5536D" w:rsidP="00C5536D">
      <w:pPr>
        <w:rPr>
          <w:color w:val="808080"/>
        </w:rPr>
      </w:pPr>
      <w:r>
        <w:rPr>
          <w:color w:val="808080"/>
        </w:rPr>
        <w:t>(Replaces S6-210037)</w:t>
      </w:r>
    </w:p>
    <w:p w14:paraId="3CDA5F3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31872" w14:textId="77777777" w:rsidR="00C5536D" w:rsidRDefault="00C5536D" w:rsidP="00C5536D">
      <w:pPr>
        <w:rPr>
          <w:rFonts w:ascii="Arial" w:hAnsi="Arial" w:cs="Arial"/>
          <w:b/>
          <w:sz w:val="24"/>
        </w:rPr>
      </w:pPr>
      <w:r>
        <w:rPr>
          <w:rFonts w:ascii="Arial" w:hAnsi="Arial" w:cs="Arial"/>
          <w:b/>
          <w:color w:val="0000FF"/>
          <w:sz w:val="24"/>
        </w:rPr>
        <w:t>S6-210171</w:t>
      </w:r>
      <w:r>
        <w:rPr>
          <w:rFonts w:ascii="Arial" w:hAnsi="Arial" w:cs="Arial"/>
          <w:b/>
          <w:color w:val="0000FF"/>
          <w:sz w:val="24"/>
        </w:rPr>
        <w:tab/>
      </w:r>
      <w:r>
        <w:rPr>
          <w:rFonts w:ascii="Arial" w:hAnsi="Arial" w:cs="Arial"/>
          <w:b/>
          <w:sz w:val="24"/>
        </w:rPr>
        <w:t>Pseudo-CR on Key Issue #17 Conclusion</w:t>
      </w:r>
    </w:p>
    <w:p w14:paraId="604D9CF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Samsung</w:t>
      </w:r>
    </w:p>
    <w:p w14:paraId="1C8C6C01" w14:textId="77777777" w:rsidR="00C5536D" w:rsidRDefault="00C5536D" w:rsidP="00C5536D">
      <w:pPr>
        <w:rPr>
          <w:rFonts w:ascii="Arial" w:hAnsi="Arial" w:cs="Arial"/>
          <w:b/>
        </w:rPr>
      </w:pPr>
      <w:r>
        <w:rPr>
          <w:rFonts w:ascii="Arial" w:hAnsi="Arial" w:cs="Arial"/>
          <w:b/>
        </w:rPr>
        <w:t xml:space="preserve">Abstract: </w:t>
      </w:r>
    </w:p>
    <w:p w14:paraId="521830E3" w14:textId="77777777" w:rsidR="00C5536D" w:rsidRDefault="00C5536D" w:rsidP="00C5536D">
      <w:r>
        <w:t>This contribution proposes to conclude solution #21 for Key Issue #17 (Using 5G CN capabilities for SEAL groups).</w:t>
      </w:r>
    </w:p>
    <w:p w14:paraId="05185C1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1C037" w14:textId="77777777" w:rsidR="00C5536D" w:rsidRDefault="00C5536D" w:rsidP="00C5536D">
      <w:pPr>
        <w:rPr>
          <w:rFonts w:ascii="Arial" w:hAnsi="Arial" w:cs="Arial"/>
          <w:b/>
          <w:sz w:val="24"/>
        </w:rPr>
      </w:pPr>
      <w:r>
        <w:rPr>
          <w:rFonts w:ascii="Arial" w:hAnsi="Arial" w:cs="Arial"/>
          <w:b/>
          <w:color w:val="0000FF"/>
          <w:sz w:val="24"/>
        </w:rPr>
        <w:t>S6-210038</w:t>
      </w:r>
      <w:r>
        <w:rPr>
          <w:rFonts w:ascii="Arial" w:hAnsi="Arial" w:cs="Arial"/>
          <w:b/>
          <w:color w:val="0000FF"/>
          <w:sz w:val="24"/>
        </w:rPr>
        <w:tab/>
      </w:r>
      <w:r>
        <w:rPr>
          <w:rFonts w:ascii="Arial" w:hAnsi="Arial" w:cs="Arial"/>
          <w:b/>
          <w:sz w:val="24"/>
        </w:rPr>
        <w:t>update 8.3 Key issue and solution evaluation</w:t>
      </w:r>
    </w:p>
    <w:p w14:paraId="7C87B9F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7DF7586E" w14:textId="77777777" w:rsidR="00C5536D" w:rsidRDefault="00C5536D" w:rsidP="00C5536D">
      <w:pPr>
        <w:rPr>
          <w:rFonts w:ascii="Arial" w:hAnsi="Arial" w:cs="Arial"/>
          <w:b/>
        </w:rPr>
      </w:pPr>
      <w:r>
        <w:rPr>
          <w:rFonts w:ascii="Arial" w:hAnsi="Arial" w:cs="Arial"/>
          <w:b/>
        </w:rPr>
        <w:t xml:space="preserve">Abstract: </w:t>
      </w:r>
    </w:p>
    <w:p w14:paraId="15086A47" w14:textId="77777777" w:rsidR="00C5536D" w:rsidRDefault="00C5536D" w:rsidP="00C5536D">
      <w:r>
        <w:t>This contribution updates 8.3 Key issue and the solution evaluation.</w:t>
      </w:r>
    </w:p>
    <w:p w14:paraId="7EE1D21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50A28" w14:textId="77777777" w:rsidR="00C5536D" w:rsidRDefault="00C5536D" w:rsidP="00C5536D">
      <w:pPr>
        <w:rPr>
          <w:rFonts w:ascii="Arial" w:hAnsi="Arial" w:cs="Arial"/>
          <w:b/>
          <w:sz w:val="24"/>
        </w:rPr>
      </w:pPr>
      <w:r>
        <w:rPr>
          <w:rFonts w:ascii="Arial" w:hAnsi="Arial" w:cs="Arial"/>
          <w:b/>
          <w:color w:val="0000FF"/>
          <w:sz w:val="24"/>
        </w:rPr>
        <w:lastRenderedPageBreak/>
        <w:t>S6-210039</w:t>
      </w:r>
      <w:r>
        <w:rPr>
          <w:rFonts w:ascii="Arial" w:hAnsi="Arial" w:cs="Arial"/>
          <w:b/>
          <w:color w:val="0000FF"/>
          <w:sz w:val="24"/>
        </w:rPr>
        <w:tab/>
      </w:r>
      <w:r>
        <w:rPr>
          <w:rFonts w:ascii="Arial" w:hAnsi="Arial" w:cs="Arial"/>
          <w:b/>
          <w:sz w:val="24"/>
        </w:rPr>
        <w:t>update 9 Conclusions</w:t>
      </w:r>
    </w:p>
    <w:p w14:paraId="4BA35FB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559B0E39" w14:textId="77777777" w:rsidR="00C5536D" w:rsidRDefault="00C5536D" w:rsidP="00C5536D">
      <w:pPr>
        <w:rPr>
          <w:rFonts w:ascii="Arial" w:hAnsi="Arial" w:cs="Arial"/>
          <w:b/>
        </w:rPr>
      </w:pPr>
      <w:r>
        <w:rPr>
          <w:rFonts w:ascii="Arial" w:hAnsi="Arial" w:cs="Arial"/>
          <w:b/>
        </w:rPr>
        <w:t xml:space="preserve">Abstract: </w:t>
      </w:r>
    </w:p>
    <w:p w14:paraId="387D8363" w14:textId="77777777" w:rsidR="00C5536D" w:rsidRDefault="00C5536D" w:rsidP="00C5536D">
      <w:r>
        <w:t>This contribution proposes  conclusions for clause 9.</w:t>
      </w:r>
    </w:p>
    <w:p w14:paraId="42264F45" w14:textId="77777777" w:rsidR="00C5536D" w:rsidRDefault="00C5536D" w:rsidP="00C5536D">
      <w:pPr>
        <w:rPr>
          <w:rFonts w:ascii="Arial" w:hAnsi="Arial" w:cs="Arial"/>
          <w:b/>
        </w:rPr>
      </w:pPr>
      <w:r>
        <w:rPr>
          <w:rFonts w:ascii="Arial" w:hAnsi="Arial" w:cs="Arial"/>
          <w:b/>
        </w:rPr>
        <w:t xml:space="preserve">Discussion: </w:t>
      </w:r>
    </w:p>
    <w:p w14:paraId="52BBEFE5" w14:textId="77777777" w:rsidR="00C5536D" w:rsidRDefault="00C5536D" w:rsidP="00C5536D">
      <w:r>
        <w:t>The meeting discussed the document during ICC#5.</w:t>
      </w:r>
    </w:p>
    <w:p w14:paraId="0EEEF8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S6-210267</w:t>
      </w:r>
      <w:r>
        <w:rPr>
          <w:color w:val="993300"/>
          <w:u w:val="single"/>
        </w:rPr>
        <w:t>.</w:t>
      </w:r>
    </w:p>
    <w:p w14:paraId="00B6F48A" w14:textId="77777777" w:rsidR="00C5536D" w:rsidRDefault="00C5536D" w:rsidP="00C5536D">
      <w:pPr>
        <w:rPr>
          <w:rFonts w:ascii="Arial" w:hAnsi="Arial" w:cs="Arial"/>
          <w:b/>
          <w:sz w:val="24"/>
        </w:rPr>
      </w:pPr>
      <w:r>
        <w:rPr>
          <w:rFonts w:ascii="Arial" w:hAnsi="Arial" w:cs="Arial"/>
          <w:b/>
          <w:color w:val="0000FF"/>
          <w:sz w:val="24"/>
        </w:rPr>
        <w:t>S6-210267</w:t>
      </w:r>
      <w:r>
        <w:rPr>
          <w:rFonts w:ascii="Arial" w:hAnsi="Arial" w:cs="Arial"/>
          <w:b/>
          <w:color w:val="0000FF"/>
          <w:sz w:val="24"/>
        </w:rPr>
        <w:tab/>
      </w:r>
      <w:r>
        <w:rPr>
          <w:rFonts w:ascii="Arial" w:hAnsi="Arial" w:cs="Arial"/>
          <w:b/>
          <w:sz w:val="24"/>
        </w:rPr>
        <w:t>update 9 Conclusions</w:t>
      </w:r>
    </w:p>
    <w:p w14:paraId="05D00F9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v1.2.0</w:t>
      </w:r>
      <w:r>
        <w:rPr>
          <w:i/>
        </w:rPr>
        <w:br/>
      </w:r>
      <w:r>
        <w:rPr>
          <w:i/>
        </w:rPr>
        <w:tab/>
      </w:r>
      <w:r>
        <w:rPr>
          <w:i/>
        </w:rPr>
        <w:tab/>
      </w:r>
      <w:r>
        <w:rPr>
          <w:i/>
        </w:rPr>
        <w:tab/>
      </w:r>
      <w:r>
        <w:rPr>
          <w:i/>
        </w:rPr>
        <w:tab/>
      </w:r>
      <w:r>
        <w:rPr>
          <w:i/>
        </w:rPr>
        <w:tab/>
        <w:t>Source: ZTE Corporation</w:t>
      </w:r>
    </w:p>
    <w:p w14:paraId="19F25226" w14:textId="77777777" w:rsidR="00C5536D" w:rsidRDefault="00C5536D" w:rsidP="00C5536D">
      <w:pPr>
        <w:rPr>
          <w:color w:val="808080"/>
        </w:rPr>
      </w:pPr>
      <w:r>
        <w:rPr>
          <w:color w:val="808080"/>
        </w:rPr>
        <w:t>(Replaces S6-210039)</w:t>
      </w:r>
    </w:p>
    <w:p w14:paraId="00462F51" w14:textId="77777777" w:rsidR="00C5536D" w:rsidRDefault="00C5536D" w:rsidP="00C5536D">
      <w:pPr>
        <w:rPr>
          <w:rFonts w:ascii="Arial" w:hAnsi="Arial" w:cs="Arial"/>
          <w:b/>
        </w:rPr>
      </w:pPr>
      <w:r>
        <w:rPr>
          <w:rFonts w:ascii="Arial" w:hAnsi="Arial" w:cs="Arial"/>
          <w:b/>
        </w:rPr>
        <w:t xml:space="preserve">Discussion: </w:t>
      </w:r>
    </w:p>
    <w:p w14:paraId="1F91F0C7" w14:textId="77777777" w:rsidR="00C5536D" w:rsidRDefault="00C5536D" w:rsidP="00C5536D">
      <w:r>
        <w:t>The meeting discussed the document during the closing session.</w:t>
      </w:r>
    </w:p>
    <w:p w14:paraId="3CCED0B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A4014" w14:textId="77777777" w:rsidR="00C5536D" w:rsidRDefault="00C5536D" w:rsidP="00C5536D">
      <w:pPr>
        <w:pStyle w:val="Heading3"/>
      </w:pPr>
      <w:bookmarkStart w:id="60" w:name="_Toc65060045"/>
      <w:bookmarkStart w:id="61" w:name="_Toc65060113"/>
      <w:r>
        <w:t>8.3</w:t>
      </w:r>
      <w:r>
        <w:tab/>
        <w:t>FS_UASAPP – Study on application layer support for Unmanned Aerial System (UAS)</w:t>
      </w:r>
      <w:bookmarkEnd w:id="60"/>
      <w:bookmarkEnd w:id="61"/>
    </w:p>
    <w:p w14:paraId="20E932F5" w14:textId="77777777" w:rsidR="00C5536D" w:rsidRDefault="00C5536D" w:rsidP="00C5536D">
      <w:pPr>
        <w:rPr>
          <w:rFonts w:ascii="Arial" w:hAnsi="Arial" w:cs="Arial"/>
          <w:b/>
          <w:sz w:val="24"/>
        </w:rPr>
      </w:pPr>
      <w:r>
        <w:rPr>
          <w:rFonts w:ascii="Arial" w:hAnsi="Arial" w:cs="Arial"/>
          <w:b/>
          <w:color w:val="0000FF"/>
          <w:sz w:val="24"/>
        </w:rPr>
        <w:t>S6-210151</w:t>
      </w:r>
      <w:r>
        <w:rPr>
          <w:rFonts w:ascii="Arial" w:hAnsi="Arial" w:cs="Arial"/>
          <w:b/>
          <w:color w:val="0000FF"/>
          <w:sz w:val="24"/>
        </w:rPr>
        <w:tab/>
      </w:r>
      <w:r>
        <w:rPr>
          <w:rFonts w:ascii="Arial" w:hAnsi="Arial" w:cs="Arial"/>
          <w:b/>
          <w:sz w:val="24"/>
        </w:rPr>
        <w:t>Requirement for UAV location information</w:t>
      </w:r>
    </w:p>
    <w:p w14:paraId="2D54A5D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236BE65B" w14:textId="77777777" w:rsidR="00C5536D" w:rsidRDefault="00C5536D" w:rsidP="00C5536D">
      <w:pPr>
        <w:rPr>
          <w:rFonts w:ascii="Arial" w:hAnsi="Arial" w:cs="Arial"/>
          <w:b/>
        </w:rPr>
      </w:pPr>
      <w:r>
        <w:rPr>
          <w:rFonts w:ascii="Arial" w:hAnsi="Arial" w:cs="Arial"/>
          <w:b/>
        </w:rPr>
        <w:t xml:space="preserve">Abstract: </w:t>
      </w:r>
    </w:p>
    <w:p w14:paraId="7D70E714" w14:textId="77777777" w:rsidR="00C5536D" w:rsidRDefault="00C5536D" w:rsidP="00C5536D">
      <w:r>
        <w:t>Proposal for Requirement for UAV location information</w:t>
      </w:r>
    </w:p>
    <w:p w14:paraId="6F5DE90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S6-210314</w:t>
      </w:r>
      <w:r>
        <w:rPr>
          <w:color w:val="993300"/>
          <w:u w:val="single"/>
        </w:rPr>
        <w:t>.</w:t>
      </w:r>
    </w:p>
    <w:p w14:paraId="00C231BA" w14:textId="77777777" w:rsidR="00C5536D" w:rsidRDefault="00C5536D" w:rsidP="00C5536D">
      <w:pPr>
        <w:rPr>
          <w:rFonts w:ascii="Arial" w:hAnsi="Arial" w:cs="Arial"/>
          <w:b/>
          <w:sz w:val="24"/>
        </w:rPr>
      </w:pPr>
      <w:r>
        <w:rPr>
          <w:rFonts w:ascii="Arial" w:hAnsi="Arial" w:cs="Arial"/>
          <w:b/>
          <w:color w:val="0000FF"/>
          <w:sz w:val="24"/>
        </w:rPr>
        <w:t>S6-210314</w:t>
      </w:r>
      <w:r>
        <w:rPr>
          <w:rFonts w:ascii="Arial" w:hAnsi="Arial" w:cs="Arial"/>
          <w:b/>
          <w:color w:val="0000FF"/>
          <w:sz w:val="24"/>
        </w:rPr>
        <w:tab/>
      </w:r>
      <w:r>
        <w:rPr>
          <w:rFonts w:ascii="Arial" w:hAnsi="Arial" w:cs="Arial"/>
          <w:b/>
          <w:sz w:val="24"/>
        </w:rPr>
        <w:t>Requirement for UAV location information</w:t>
      </w:r>
    </w:p>
    <w:p w14:paraId="34FA613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04717BF8" w14:textId="77777777" w:rsidR="00C5536D" w:rsidRDefault="00C5536D" w:rsidP="00C5536D">
      <w:pPr>
        <w:rPr>
          <w:color w:val="808080"/>
        </w:rPr>
      </w:pPr>
      <w:r>
        <w:rPr>
          <w:color w:val="808080"/>
        </w:rPr>
        <w:t>(Replaces S6-210151)</w:t>
      </w:r>
    </w:p>
    <w:p w14:paraId="10AD7C0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BB3A" w14:textId="77777777" w:rsidR="00C5536D" w:rsidRDefault="00C5536D" w:rsidP="00C5536D">
      <w:pPr>
        <w:rPr>
          <w:rFonts w:ascii="Arial" w:hAnsi="Arial" w:cs="Arial"/>
          <w:b/>
          <w:sz w:val="24"/>
        </w:rPr>
      </w:pPr>
      <w:r>
        <w:rPr>
          <w:rFonts w:ascii="Arial" w:hAnsi="Arial" w:cs="Arial"/>
          <w:b/>
          <w:color w:val="0000FF"/>
          <w:sz w:val="24"/>
        </w:rPr>
        <w:t>S6-210152</w:t>
      </w:r>
      <w:r>
        <w:rPr>
          <w:rFonts w:ascii="Arial" w:hAnsi="Arial" w:cs="Arial"/>
          <w:b/>
          <w:color w:val="0000FF"/>
          <w:sz w:val="24"/>
        </w:rPr>
        <w:tab/>
      </w:r>
      <w:r>
        <w:rPr>
          <w:rFonts w:ascii="Arial" w:hAnsi="Arial" w:cs="Arial"/>
          <w:b/>
          <w:sz w:val="24"/>
        </w:rPr>
        <w:t>Requirement for UAV broadcast communications support</w:t>
      </w:r>
    </w:p>
    <w:p w14:paraId="4E27809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5C7DF5C7" w14:textId="77777777" w:rsidR="00C5536D" w:rsidRDefault="00C5536D" w:rsidP="00C5536D">
      <w:pPr>
        <w:rPr>
          <w:rFonts w:ascii="Arial" w:hAnsi="Arial" w:cs="Arial"/>
          <w:b/>
        </w:rPr>
      </w:pPr>
      <w:r>
        <w:rPr>
          <w:rFonts w:ascii="Arial" w:hAnsi="Arial" w:cs="Arial"/>
          <w:b/>
        </w:rPr>
        <w:t xml:space="preserve">Abstract: </w:t>
      </w:r>
    </w:p>
    <w:p w14:paraId="674ABEF6" w14:textId="77777777" w:rsidR="00C5536D" w:rsidRDefault="00C5536D" w:rsidP="00C5536D">
      <w:r>
        <w:t>Proposal for Requirement for UAV broadcast communications support</w:t>
      </w:r>
    </w:p>
    <w:p w14:paraId="398CE43F"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S6-210315</w:t>
      </w:r>
      <w:r>
        <w:rPr>
          <w:color w:val="993300"/>
          <w:u w:val="single"/>
        </w:rPr>
        <w:t>.</w:t>
      </w:r>
    </w:p>
    <w:p w14:paraId="6D1D088B" w14:textId="77777777" w:rsidR="00C5536D" w:rsidRDefault="00C5536D" w:rsidP="00C5536D">
      <w:pPr>
        <w:rPr>
          <w:rFonts w:ascii="Arial" w:hAnsi="Arial" w:cs="Arial"/>
          <w:b/>
          <w:sz w:val="24"/>
        </w:rPr>
      </w:pPr>
      <w:r>
        <w:rPr>
          <w:rFonts w:ascii="Arial" w:hAnsi="Arial" w:cs="Arial"/>
          <w:b/>
          <w:color w:val="0000FF"/>
          <w:sz w:val="24"/>
        </w:rPr>
        <w:t>S6-210315</w:t>
      </w:r>
      <w:r>
        <w:rPr>
          <w:rFonts w:ascii="Arial" w:hAnsi="Arial" w:cs="Arial"/>
          <w:b/>
          <w:color w:val="0000FF"/>
          <w:sz w:val="24"/>
        </w:rPr>
        <w:tab/>
      </w:r>
      <w:r>
        <w:rPr>
          <w:rFonts w:ascii="Arial" w:hAnsi="Arial" w:cs="Arial"/>
          <w:b/>
          <w:sz w:val="24"/>
        </w:rPr>
        <w:t>Requirement for UAV broadcast communications support</w:t>
      </w:r>
    </w:p>
    <w:p w14:paraId="0DDDBD8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0EBC8F6E" w14:textId="77777777" w:rsidR="00C5536D" w:rsidRDefault="00C5536D" w:rsidP="00C5536D">
      <w:pPr>
        <w:rPr>
          <w:color w:val="808080"/>
        </w:rPr>
      </w:pPr>
      <w:r>
        <w:rPr>
          <w:color w:val="808080"/>
        </w:rPr>
        <w:t>(Replaces S6-210152)</w:t>
      </w:r>
    </w:p>
    <w:p w14:paraId="72D728F4" w14:textId="77777777" w:rsidR="00C5536D" w:rsidRDefault="00C5536D" w:rsidP="00C5536D">
      <w:pPr>
        <w:rPr>
          <w:rFonts w:ascii="Arial" w:hAnsi="Arial" w:cs="Arial"/>
          <w:b/>
        </w:rPr>
      </w:pPr>
      <w:r>
        <w:rPr>
          <w:rFonts w:ascii="Arial" w:hAnsi="Arial" w:cs="Arial"/>
          <w:b/>
        </w:rPr>
        <w:t xml:space="preserve">Discussion: </w:t>
      </w:r>
    </w:p>
    <w:p w14:paraId="434B091C" w14:textId="77777777" w:rsidR="00C5536D" w:rsidRDefault="00C5536D" w:rsidP="00C5536D">
      <w:r>
        <w:t>The meeting discussed rev. 1 of the document during the closing session.</w:t>
      </w:r>
    </w:p>
    <w:p w14:paraId="30A94360" w14:textId="77777777" w:rsidR="00C5536D" w:rsidRDefault="00C5536D" w:rsidP="00C5536D">
      <w:r>
        <w:t>Title  updated.</w:t>
      </w:r>
    </w:p>
    <w:p w14:paraId="688A894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S6-210350</w:t>
      </w:r>
      <w:r>
        <w:rPr>
          <w:color w:val="993300"/>
          <w:u w:val="single"/>
        </w:rPr>
        <w:t>.</w:t>
      </w:r>
    </w:p>
    <w:p w14:paraId="25C21721" w14:textId="77777777" w:rsidR="00C5536D" w:rsidRDefault="00C5536D" w:rsidP="00C5536D">
      <w:pPr>
        <w:rPr>
          <w:rFonts w:ascii="Arial" w:hAnsi="Arial" w:cs="Arial"/>
          <w:b/>
          <w:sz w:val="24"/>
        </w:rPr>
      </w:pPr>
      <w:r>
        <w:rPr>
          <w:rFonts w:ascii="Arial" w:hAnsi="Arial" w:cs="Arial"/>
          <w:b/>
          <w:color w:val="0000FF"/>
          <w:sz w:val="24"/>
        </w:rPr>
        <w:t>S6-210350</w:t>
      </w:r>
      <w:r>
        <w:rPr>
          <w:rFonts w:ascii="Arial" w:hAnsi="Arial" w:cs="Arial"/>
          <w:b/>
          <w:color w:val="0000FF"/>
          <w:sz w:val="24"/>
        </w:rPr>
        <w:tab/>
      </w:r>
      <w:r>
        <w:rPr>
          <w:rFonts w:ascii="Arial" w:hAnsi="Arial" w:cs="Arial"/>
          <w:b/>
          <w:sz w:val="24"/>
        </w:rPr>
        <w:t>Requirement for supporting communications between UAVs</w:t>
      </w:r>
    </w:p>
    <w:p w14:paraId="21FE23C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2DAE89FE" w14:textId="77777777" w:rsidR="00C5536D" w:rsidRDefault="00C5536D" w:rsidP="00C5536D">
      <w:pPr>
        <w:rPr>
          <w:color w:val="808080"/>
        </w:rPr>
      </w:pPr>
      <w:r>
        <w:rPr>
          <w:color w:val="808080"/>
        </w:rPr>
        <w:t>(Replaces S6-210315)</w:t>
      </w:r>
    </w:p>
    <w:p w14:paraId="1BF097D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CC56D" w14:textId="77777777" w:rsidR="00C5536D" w:rsidRDefault="00C5536D" w:rsidP="00C5536D">
      <w:pPr>
        <w:rPr>
          <w:rFonts w:ascii="Arial" w:hAnsi="Arial" w:cs="Arial"/>
          <w:b/>
          <w:sz w:val="24"/>
        </w:rPr>
      </w:pPr>
      <w:r>
        <w:rPr>
          <w:rFonts w:ascii="Arial" w:hAnsi="Arial" w:cs="Arial"/>
          <w:b/>
          <w:color w:val="0000FF"/>
          <w:sz w:val="24"/>
        </w:rPr>
        <w:t>S6-210153</w:t>
      </w:r>
      <w:r>
        <w:rPr>
          <w:rFonts w:ascii="Arial" w:hAnsi="Arial" w:cs="Arial"/>
          <w:b/>
          <w:color w:val="0000FF"/>
          <w:sz w:val="24"/>
        </w:rPr>
        <w:tab/>
      </w:r>
      <w:r>
        <w:rPr>
          <w:rFonts w:ascii="Arial" w:hAnsi="Arial" w:cs="Arial"/>
          <w:b/>
          <w:sz w:val="24"/>
        </w:rPr>
        <w:t>Requirement for Provisioning UAS service information</w:t>
      </w:r>
    </w:p>
    <w:p w14:paraId="372ECFA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19E0E042" w14:textId="77777777" w:rsidR="00C5536D" w:rsidRDefault="00C5536D" w:rsidP="00C5536D">
      <w:pPr>
        <w:rPr>
          <w:rFonts w:ascii="Arial" w:hAnsi="Arial" w:cs="Arial"/>
          <w:b/>
        </w:rPr>
      </w:pPr>
      <w:r>
        <w:rPr>
          <w:rFonts w:ascii="Arial" w:hAnsi="Arial" w:cs="Arial"/>
          <w:b/>
        </w:rPr>
        <w:t xml:space="preserve">Abstract: </w:t>
      </w:r>
    </w:p>
    <w:p w14:paraId="63080C5B" w14:textId="77777777" w:rsidR="00C5536D" w:rsidRDefault="00C5536D" w:rsidP="00C5536D">
      <w:r>
        <w:t>Proposal for Requirement for Provisioning UAS service information</w:t>
      </w:r>
    </w:p>
    <w:p w14:paraId="46CEEAB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S6-210316</w:t>
      </w:r>
      <w:r>
        <w:rPr>
          <w:color w:val="993300"/>
          <w:u w:val="single"/>
        </w:rPr>
        <w:t>.</w:t>
      </w:r>
    </w:p>
    <w:p w14:paraId="0B0FE273" w14:textId="77777777" w:rsidR="00C5536D" w:rsidRDefault="00C5536D" w:rsidP="00C5536D">
      <w:pPr>
        <w:rPr>
          <w:rFonts w:ascii="Arial" w:hAnsi="Arial" w:cs="Arial"/>
          <w:b/>
          <w:sz w:val="24"/>
        </w:rPr>
      </w:pPr>
      <w:r>
        <w:rPr>
          <w:rFonts w:ascii="Arial" w:hAnsi="Arial" w:cs="Arial"/>
          <w:b/>
          <w:color w:val="0000FF"/>
          <w:sz w:val="24"/>
        </w:rPr>
        <w:t>S6-210316</w:t>
      </w:r>
      <w:r>
        <w:rPr>
          <w:rFonts w:ascii="Arial" w:hAnsi="Arial" w:cs="Arial"/>
          <w:b/>
          <w:color w:val="0000FF"/>
          <w:sz w:val="24"/>
        </w:rPr>
        <w:tab/>
      </w:r>
      <w:r>
        <w:rPr>
          <w:rFonts w:ascii="Arial" w:hAnsi="Arial" w:cs="Arial"/>
          <w:b/>
          <w:sz w:val="24"/>
        </w:rPr>
        <w:t>Requirement for Provisioning UAS service information</w:t>
      </w:r>
    </w:p>
    <w:p w14:paraId="7B6F196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702FB859" w14:textId="77777777" w:rsidR="00C5536D" w:rsidRDefault="00C5536D" w:rsidP="00C5536D">
      <w:pPr>
        <w:rPr>
          <w:color w:val="808080"/>
        </w:rPr>
      </w:pPr>
      <w:r>
        <w:rPr>
          <w:color w:val="808080"/>
        </w:rPr>
        <w:t>(Replaces S6-210153)</w:t>
      </w:r>
    </w:p>
    <w:p w14:paraId="71C02670" w14:textId="77777777" w:rsidR="00C5536D" w:rsidRDefault="00C5536D" w:rsidP="00C5536D">
      <w:pPr>
        <w:rPr>
          <w:rFonts w:ascii="Arial" w:hAnsi="Arial" w:cs="Arial"/>
          <w:b/>
        </w:rPr>
      </w:pPr>
      <w:r>
        <w:rPr>
          <w:rFonts w:ascii="Arial" w:hAnsi="Arial" w:cs="Arial"/>
          <w:b/>
        </w:rPr>
        <w:t xml:space="preserve">Discussion: </w:t>
      </w:r>
    </w:p>
    <w:p w14:paraId="738F9D7B" w14:textId="77777777" w:rsidR="00C5536D" w:rsidRDefault="00C5536D" w:rsidP="00C5536D">
      <w:r>
        <w:t>The meeting discussed the document during the closing session.</w:t>
      </w:r>
    </w:p>
    <w:p w14:paraId="67996F31" w14:textId="77777777" w:rsidR="00C5536D" w:rsidRDefault="00C5536D" w:rsidP="00C5536D">
      <w:r>
        <w:t>Qualcomm still had concerns with the document.</w:t>
      </w:r>
    </w:p>
    <w:p w14:paraId="044BA03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E29A8" w14:textId="77777777" w:rsidR="00C5536D" w:rsidRDefault="00C5536D" w:rsidP="00C5536D">
      <w:pPr>
        <w:rPr>
          <w:rFonts w:ascii="Arial" w:hAnsi="Arial" w:cs="Arial"/>
          <w:b/>
          <w:sz w:val="24"/>
        </w:rPr>
      </w:pPr>
      <w:r>
        <w:rPr>
          <w:rFonts w:ascii="Arial" w:hAnsi="Arial" w:cs="Arial"/>
          <w:b/>
          <w:color w:val="0000FF"/>
          <w:sz w:val="24"/>
        </w:rPr>
        <w:t>S6-210154</w:t>
      </w:r>
      <w:r>
        <w:rPr>
          <w:rFonts w:ascii="Arial" w:hAnsi="Arial" w:cs="Arial"/>
          <w:b/>
          <w:color w:val="0000FF"/>
          <w:sz w:val="24"/>
        </w:rPr>
        <w:tab/>
      </w:r>
      <w:r>
        <w:rPr>
          <w:rFonts w:ascii="Arial" w:hAnsi="Arial" w:cs="Arial"/>
          <w:b/>
          <w:sz w:val="24"/>
        </w:rPr>
        <w:t>Resolving ENs in the UAS application layer architecture</w:t>
      </w:r>
    </w:p>
    <w:p w14:paraId="25A0FD6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2C263D6C" w14:textId="77777777" w:rsidR="00C5536D" w:rsidRDefault="00C5536D" w:rsidP="00C5536D">
      <w:pPr>
        <w:rPr>
          <w:rFonts w:ascii="Arial" w:hAnsi="Arial" w:cs="Arial"/>
          <w:b/>
        </w:rPr>
      </w:pPr>
      <w:r>
        <w:rPr>
          <w:rFonts w:ascii="Arial" w:hAnsi="Arial" w:cs="Arial"/>
          <w:b/>
        </w:rPr>
        <w:t xml:space="preserve">Abstract: </w:t>
      </w:r>
    </w:p>
    <w:p w14:paraId="520F2C61" w14:textId="77777777" w:rsidR="00C5536D" w:rsidRDefault="00C5536D" w:rsidP="00C5536D">
      <w:r>
        <w:t>Proposal for Resolving ENs in the UAS application layer architecture</w:t>
      </w:r>
    </w:p>
    <w:p w14:paraId="2B265E6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07519" w14:textId="77777777" w:rsidR="00C5536D" w:rsidRDefault="00C5536D" w:rsidP="00C5536D">
      <w:pPr>
        <w:rPr>
          <w:rFonts w:ascii="Arial" w:hAnsi="Arial" w:cs="Arial"/>
          <w:b/>
          <w:sz w:val="24"/>
        </w:rPr>
      </w:pPr>
      <w:r>
        <w:rPr>
          <w:rFonts w:ascii="Arial" w:hAnsi="Arial" w:cs="Arial"/>
          <w:b/>
          <w:color w:val="0000FF"/>
          <w:sz w:val="24"/>
        </w:rPr>
        <w:lastRenderedPageBreak/>
        <w:t>S6-210026</w:t>
      </w:r>
      <w:r>
        <w:rPr>
          <w:rFonts w:ascii="Arial" w:hAnsi="Arial" w:cs="Arial"/>
          <w:b/>
          <w:color w:val="0000FF"/>
          <w:sz w:val="24"/>
        </w:rPr>
        <w:tab/>
      </w:r>
      <w:r>
        <w:rPr>
          <w:rFonts w:ascii="Arial" w:hAnsi="Arial" w:cs="Arial"/>
          <w:b/>
          <w:sz w:val="24"/>
        </w:rPr>
        <w:t>Pseudo-CR on Identification of missing aspect in solution #4</w:t>
      </w:r>
    </w:p>
    <w:p w14:paraId="7E993E8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5801E52A" w14:textId="77777777" w:rsidR="00C5536D" w:rsidRDefault="00C5536D" w:rsidP="00C5536D">
      <w:pPr>
        <w:rPr>
          <w:rFonts w:ascii="Arial" w:hAnsi="Arial" w:cs="Arial"/>
          <w:b/>
        </w:rPr>
      </w:pPr>
      <w:r>
        <w:rPr>
          <w:rFonts w:ascii="Arial" w:hAnsi="Arial" w:cs="Arial"/>
          <w:b/>
        </w:rPr>
        <w:t xml:space="preserve">Abstract: </w:t>
      </w:r>
    </w:p>
    <w:p w14:paraId="5BC167C7" w14:textId="77777777" w:rsidR="00C5536D" w:rsidRDefault="00C5536D" w:rsidP="00C5536D">
      <w:r>
        <w:t>Solution #4 needs some additional work to identify the linkage with ongoing work in SA2 before their solution can be evaluated.</w:t>
      </w:r>
    </w:p>
    <w:p w14:paraId="25B7303C" w14:textId="77777777" w:rsidR="00C5536D" w:rsidRDefault="00C5536D" w:rsidP="00C5536D">
      <w:r>
        <w:t>This pCR point to aspects where linkage to SA2s technical report 3GPP TR 23.754 is needed in order to evaluate the solution against the key issue and understand how 3GPP TR 23.754 and 3GPP TR 23.755 complement each other.</w:t>
      </w:r>
    </w:p>
    <w:p w14:paraId="7FC239B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61F1" w14:textId="77777777" w:rsidR="00C5536D" w:rsidRDefault="00C5536D" w:rsidP="00C5536D">
      <w:pPr>
        <w:rPr>
          <w:rFonts w:ascii="Arial" w:hAnsi="Arial" w:cs="Arial"/>
          <w:b/>
          <w:sz w:val="24"/>
        </w:rPr>
      </w:pPr>
      <w:r>
        <w:rPr>
          <w:rFonts w:ascii="Arial" w:hAnsi="Arial" w:cs="Arial"/>
          <w:b/>
          <w:color w:val="0000FF"/>
          <w:sz w:val="24"/>
        </w:rPr>
        <w:t>S6-210076</w:t>
      </w:r>
      <w:r>
        <w:rPr>
          <w:rFonts w:ascii="Arial" w:hAnsi="Arial" w:cs="Arial"/>
          <w:b/>
          <w:color w:val="0000FF"/>
          <w:sz w:val="24"/>
        </w:rPr>
        <w:tab/>
      </w:r>
      <w:r>
        <w:rPr>
          <w:rFonts w:ascii="Arial" w:hAnsi="Arial" w:cs="Arial"/>
          <w:b/>
          <w:sz w:val="24"/>
        </w:rPr>
        <w:t>Update of Solution #4 on QoS provisioning for C2 communication</w:t>
      </w:r>
    </w:p>
    <w:p w14:paraId="16B6333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Lenovo, Motorola Mobility</w:t>
      </w:r>
    </w:p>
    <w:p w14:paraId="66D6B411" w14:textId="77777777" w:rsidR="00C5536D" w:rsidRDefault="00C5536D" w:rsidP="00C5536D">
      <w:pPr>
        <w:rPr>
          <w:rFonts w:ascii="Arial" w:hAnsi="Arial" w:cs="Arial"/>
          <w:b/>
        </w:rPr>
      </w:pPr>
      <w:r>
        <w:rPr>
          <w:rFonts w:ascii="Arial" w:hAnsi="Arial" w:cs="Arial"/>
          <w:b/>
        </w:rPr>
        <w:t xml:space="preserve">Abstract: </w:t>
      </w:r>
    </w:p>
    <w:p w14:paraId="55C6E523" w14:textId="77777777" w:rsidR="00C5536D" w:rsidRDefault="00C5536D" w:rsidP="00C5536D">
      <w:r>
        <w:t>This contribution provides updates to Solution #4, as well as the addition of Evaluation.</w:t>
      </w:r>
    </w:p>
    <w:p w14:paraId="4A515E4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S6-210252</w:t>
      </w:r>
      <w:r>
        <w:rPr>
          <w:color w:val="993300"/>
          <w:u w:val="single"/>
        </w:rPr>
        <w:t>.</w:t>
      </w:r>
    </w:p>
    <w:p w14:paraId="2E9BDA70" w14:textId="77777777" w:rsidR="00C5536D" w:rsidRDefault="00C5536D" w:rsidP="00C5536D">
      <w:pPr>
        <w:rPr>
          <w:rFonts w:ascii="Arial" w:hAnsi="Arial" w:cs="Arial"/>
          <w:b/>
          <w:sz w:val="24"/>
        </w:rPr>
      </w:pPr>
      <w:r>
        <w:rPr>
          <w:rFonts w:ascii="Arial" w:hAnsi="Arial" w:cs="Arial"/>
          <w:b/>
          <w:color w:val="0000FF"/>
          <w:sz w:val="24"/>
        </w:rPr>
        <w:t>S6-210252</w:t>
      </w:r>
      <w:r>
        <w:rPr>
          <w:rFonts w:ascii="Arial" w:hAnsi="Arial" w:cs="Arial"/>
          <w:b/>
          <w:color w:val="0000FF"/>
          <w:sz w:val="24"/>
        </w:rPr>
        <w:tab/>
      </w:r>
      <w:r>
        <w:rPr>
          <w:rFonts w:ascii="Arial" w:hAnsi="Arial" w:cs="Arial"/>
          <w:b/>
          <w:sz w:val="24"/>
        </w:rPr>
        <w:t>Update of Solution #4 on QoS provisioning for C2 communication</w:t>
      </w:r>
    </w:p>
    <w:p w14:paraId="2C17B71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Lenovo, Motorola Mobility</w:t>
      </w:r>
    </w:p>
    <w:p w14:paraId="24D7638B" w14:textId="77777777" w:rsidR="00C5536D" w:rsidRDefault="00C5536D" w:rsidP="00C5536D">
      <w:pPr>
        <w:rPr>
          <w:color w:val="808080"/>
        </w:rPr>
      </w:pPr>
      <w:r>
        <w:rPr>
          <w:color w:val="808080"/>
        </w:rPr>
        <w:t>(Replaces S6-210076)</w:t>
      </w:r>
    </w:p>
    <w:p w14:paraId="761286D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BBA8D" w14:textId="77777777" w:rsidR="00C5536D" w:rsidRDefault="00C5536D" w:rsidP="00C5536D">
      <w:pPr>
        <w:rPr>
          <w:rFonts w:ascii="Arial" w:hAnsi="Arial" w:cs="Arial"/>
          <w:b/>
          <w:sz w:val="24"/>
        </w:rPr>
      </w:pPr>
      <w:r>
        <w:rPr>
          <w:rFonts w:ascii="Arial" w:hAnsi="Arial" w:cs="Arial"/>
          <w:b/>
          <w:color w:val="0000FF"/>
          <w:sz w:val="24"/>
        </w:rPr>
        <w:t>S6-210024</w:t>
      </w:r>
      <w:r>
        <w:rPr>
          <w:rFonts w:ascii="Arial" w:hAnsi="Arial" w:cs="Arial"/>
          <w:b/>
          <w:color w:val="0000FF"/>
          <w:sz w:val="24"/>
        </w:rPr>
        <w:tab/>
      </w:r>
      <w:r>
        <w:rPr>
          <w:rFonts w:ascii="Arial" w:hAnsi="Arial" w:cs="Arial"/>
          <w:b/>
          <w:sz w:val="24"/>
        </w:rPr>
        <w:t>Pseudo-CR on Evaluation for Solution #6</w:t>
      </w:r>
    </w:p>
    <w:p w14:paraId="05C081F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454703A0" w14:textId="77777777" w:rsidR="00C5536D" w:rsidRDefault="00C5536D" w:rsidP="00C5536D">
      <w:pPr>
        <w:rPr>
          <w:rFonts w:ascii="Arial" w:hAnsi="Arial" w:cs="Arial"/>
          <w:b/>
        </w:rPr>
      </w:pPr>
      <w:r>
        <w:rPr>
          <w:rFonts w:ascii="Arial" w:hAnsi="Arial" w:cs="Arial"/>
          <w:b/>
        </w:rPr>
        <w:t xml:space="preserve">Abstract: </w:t>
      </w:r>
    </w:p>
    <w:p w14:paraId="5062E69E" w14:textId="77777777" w:rsidR="00C5536D" w:rsidRDefault="00C5536D" w:rsidP="00C5536D">
      <w:r>
        <w:t>Solution #6 proposes to enable provisioning and enforcement of a USS/UTM C2 communication link switching policy via the UAS layer to support dynamic C2 mode switching between Network-Assisted/Direct C2 communication and UTM-navigated C2 communication.</w:t>
      </w:r>
    </w:p>
    <w:p w14:paraId="7D361EE6" w14:textId="77777777" w:rsidR="00C5536D" w:rsidRDefault="00C5536D" w:rsidP="00C5536D">
      <w:r>
        <w:t>The present document proposes updating the  evaluation of Solution #6.</w:t>
      </w:r>
    </w:p>
    <w:p w14:paraId="204C662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S6-210297</w:t>
      </w:r>
      <w:r>
        <w:rPr>
          <w:color w:val="993300"/>
          <w:u w:val="single"/>
        </w:rPr>
        <w:t>.</w:t>
      </w:r>
    </w:p>
    <w:p w14:paraId="2DF79EBE" w14:textId="77777777" w:rsidR="00C5536D" w:rsidRDefault="00C5536D" w:rsidP="00C5536D">
      <w:pPr>
        <w:rPr>
          <w:rFonts w:ascii="Arial" w:hAnsi="Arial" w:cs="Arial"/>
          <w:b/>
          <w:sz w:val="24"/>
        </w:rPr>
      </w:pPr>
      <w:r>
        <w:rPr>
          <w:rFonts w:ascii="Arial" w:hAnsi="Arial" w:cs="Arial"/>
          <w:b/>
          <w:color w:val="0000FF"/>
          <w:sz w:val="24"/>
        </w:rPr>
        <w:t>S6-210297</w:t>
      </w:r>
      <w:r>
        <w:rPr>
          <w:rFonts w:ascii="Arial" w:hAnsi="Arial" w:cs="Arial"/>
          <w:b/>
          <w:color w:val="0000FF"/>
          <w:sz w:val="24"/>
        </w:rPr>
        <w:tab/>
      </w:r>
      <w:r>
        <w:rPr>
          <w:rFonts w:ascii="Arial" w:hAnsi="Arial" w:cs="Arial"/>
          <w:b/>
          <w:sz w:val="24"/>
        </w:rPr>
        <w:t>Pseudo-CR on Evaluation for Solution #6</w:t>
      </w:r>
    </w:p>
    <w:p w14:paraId="0F9197D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5F7A20FD" w14:textId="77777777" w:rsidR="00C5536D" w:rsidRDefault="00C5536D" w:rsidP="00C5536D">
      <w:pPr>
        <w:rPr>
          <w:color w:val="808080"/>
        </w:rPr>
      </w:pPr>
      <w:r>
        <w:rPr>
          <w:color w:val="808080"/>
        </w:rPr>
        <w:t>(Replaces S6-210024)</w:t>
      </w:r>
    </w:p>
    <w:p w14:paraId="6B50719C" w14:textId="77777777" w:rsidR="00C5536D" w:rsidRDefault="00C5536D" w:rsidP="00C5536D">
      <w:pPr>
        <w:rPr>
          <w:rFonts w:ascii="Arial" w:hAnsi="Arial" w:cs="Arial"/>
          <w:b/>
        </w:rPr>
      </w:pPr>
      <w:r>
        <w:rPr>
          <w:rFonts w:ascii="Arial" w:hAnsi="Arial" w:cs="Arial"/>
          <w:b/>
        </w:rPr>
        <w:t xml:space="preserve">Discussion: </w:t>
      </w:r>
    </w:p>
    <w:p w14:paraId="08235680" w14:textId="77777777" w:rsidR="00C5536D" w:rsidRDefault="00C5536D" w:rsidP="00C5536D">
      <w:r>
        <w:t>The meeting discussed rev. 1 of the document during the closing session.</w:t>
      </w:r>
    </w:p>
    <w:p w14:paraId="4EBA2479"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S6-210351</w:t>
      </w:r>
      <w:r>
        <w:rPr>
          <w:color w:val="993300"/>
          <w:u w:val="single"/>
        </w:rPr>
        <w:t>.</w:t>
      </w:r>
    </w:p>
    <w:p w14:paraId="561603BB" w14:textId="77777777" w:rsidR="00C5536D" w:rsidRDefault="00C5536D" w:rsidP="00C5536D">
      <w:pPr>
        <w:rPr>
          <w:rFonts w:ascii="Arial" w:hAnsi="Arial" w:cs="Arial"/>
          <w:b/>
          <w:sz w:val="24"/>
        </w:rPr>
      </w:pPr>
      <w:r>
        <w:rPr>
          <w:rFonts w:ascii="Arial" w:hAnsi="Arial" w:cs="Arial"/>
          <w:b/>
          <w:color w:val="0000FF"/>
          <w:sz w:val="24"/>
        </w:rPr>
        <w:t>S6-210351</w:t>
      </w:r>
      <w:r>
        <w:rPr>
          <w:rFonts w:ascii="Arial" w:hAnsi="Arial" w:cs="Arial"/>
          <w:b/>
          <w:color w:val="0000FF"/>
          <w:sz w:val="24"/>
        </w:rPr>
        <w:tab/>
      </w:r>
      <w:r>
        <w:rPr>
          <w:rFonts w:ascii="Arial" w:hAnsi="Arial" w:cs="Arial"/>
          <w:b/>
          <w:sz w:val="24"/>
        </w:rPr>
        <w:t>Pseudo-CR on Evaluation for Solution #6</w:t>
      </w:r>
    </w:p>
    <w:p w14:paraId="259A0B9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21BBF7A7" w14:textId="77777777" w:rsidR="00C5536D" w:rsidRDefault="00C5536D" w:rsidP="00C5536D">
      <w:pPr>
        <w:rPr>
          <w:color w:val="808080"/>
        </w:rPr>
      </w:pPr>
      <w:r>
        <w:rPr>
          <w:color w:val="808080"/>
        </w:rPr>
        <w:t>(Replaces S6-210297)</w:t>
      </w:r>
    </w:p>
    <w:p w14:paraId="431879F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AD5D7" w14:textId="77777777" w:rsidR="00C5536D" w:rsidRDefault="00C5536D" w:rsidP="00C5536D">
      <w:pPr>
        <w:rPr>
          <w:rFonts w:ascii="Arial" w:hAnsi="Arial" w:cs="Arial"/>
          <w:b/>
          <w:sz w:val="24"/>
        </w:rPr>
      </w:pPr>
      <w:r>
        <w:rPr>
          <w:rFonts w:ascii="Arial" w:hAnsi="Arial" w:cs="Arial"/>
          <w:b/>
          <w:color w:val="0000FF"/>
          <w:sz w:val="24"/>
        </w:rPr>
        <w:t>S6-210025</w:t>
      </w:r>
      <w:r>
        <w:rPr>
          <w:rFonts w:ascii="Arial" w:hAnsi="Arial" w:cs="Arial"/>
          <w:b/>
          <w:color w:val="0000FF"/>
          <w:sz w:val="24"/>
        </w:rPr>
        <w:tab/>
      </w:r>
      <w:r>
        <w:rPr>
          <w:rFonts w:ascii="Arial" w:hAnsi="Arial" w:cs="Arial"/>
          <w:b/>
          <w:sz w:val="24"/>
        </w:rPr>
        <w:t>Pseudo-CR on Evaluation for Solution #7</w:t>
      </w:r>
    </w:p>
    <w:p w14:paraId="43BA50E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5DBF7A4C" w14:textId="77777777" w:rsidR="00C5536D" w:rsidRDefault="00C5536D" w:rsidP="00C5536D">
      <w:pPr>
        <w:rPr>
          <w:rFonts w:ascii="Arial" w:hAnsi="Arial" w:cs="Arial"/>
          <w:b/>
        </w:rPr>
      </w:pPr>
      <w:r>
        <w:rPr>
          <w:rFonts w:ascii="Arial" w:hAnsi="Arial" w:cs="Arial"/>
          <w:b/>
        </w:rPr>
        <w:t xml:space="preserve">Abstract: </w:t>
      </w:r>
    </w:p>
    <w:p w14:paraId="15C3AC86" w14:textId="77777777" w:rsidR="00C5536D" w:rsidRDefault="00C5536D" w:rsidP="00C5536D">
      <w:r>
        <w:t xml:space="preserve">Solution #7 proposes to enable provisioning and enforcement of a USS/UTM C2 communication link switching policy via the UAS layer to support dynamic C2 mode switching between Network-Assisted C2 communication and Direct C2 communication. </w:t>
      </w:r>
    </w:p>
    <w:p w14:paraId="0EBE4E46" w14:textId="77777777" w:rsidR="00C5536D" w:rsidRDefault="00C5536D" w:rsidP="00C5536D">
      <w:r>
        <w:t>The present pCR proposes an evaluation of Solution #7.</w:t>
      </w:r>
    </w:p>
    <w:p w14:paraId="35CD92B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S6-210298</w:t>
      </w:r>
      <w:r>
        <w:rPr>
          <w:color w:val="993300"/>
          <w:u w:val="single"/>
        </w:rPr>
        <w:t>.</w:t>
      </w:r>
    </w:p>
    <w:p w14:paraId="2A836F85" w14:textId="77777777" w:rsidR="00C5536D" w:rsidRDefault="00C5536D" w:rsidP="00C5536D">
      <w:pPr>
        <w:rPr>
          <w:rFonts w:ascii="Arial" w:hAnsi="Arial" w:cs="Arial"/>
          <w:b/>
          <w:sz w:val="24"/>
        </w:rPr>
      </w:pPr>
      <w:r>
        <w:rPr>
          <w:rFonts w:ascii="Arial" w:hAnsi="Arial" w:cs="Arial"/>
          <w:b/>
          <w:color w:val="0000FF"/>
          <w:sz w:val="24"/>
        </w:rPr>
        <w:t>S6-210298</w:t>
      </w:r>
      <w:r>
        <w:rPr>
          <w:rFonts w:ascii="Arial" w:hAnsi="Arial" w:cs="Arial"/>
          <w:b/>
          <w:color w:val="0000FF"/>
          <w:sz w:val="24"/>
        </w:rPr>
        <w:tab/>
      </w:r>
      <w:r>
        <w:rPr>
          <w:rFonts w:ascii="Arial" w:hAnsi="Arial" w:cs="Arial"/>
          <w:b/>
          <w:sz w:val="24"/>
        </w:rPr>
        <w:t>Pseudo-CR on Evaluation for Solution #7</w:t>
      </w:r>
    </w:p>
    <w:p w14:paraId="0F5A1BC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0EE79E2C" w14:textId="77777777" w:rsidR="00C5536D" w:rsidRDefault="00C5536D" w:rsidP="00C5536D">
      <w:pPr>
        <w:rPr>
          <w:color w:val="808080"/>
        </w:rPr>
      </w:pPr>
      <w:r>
        <w:rPr>
          <w:color w:val="808080"/>
        </w:rPr>
        <w:t>(Replaces S6-210025)</w:t>
      </w:r>
    </w:p>
    <w:p w14:paraId="66ABB667" w14:textId="77777777" w:rsidR="00C5536D" w:rsidRDefault="00C5536D" w:rsidP="00C5536D">
      <w:pPr>
        <w:rPr>
          <w:rFonts w:ascii="Arial" w:hAnsi="Arial" w:cs="Arial"/>
          <w:b/>
        </w:rPr>
      </w:pPr>
      <w:r>
        <w:rPr>
          <w:rFonts w:ascii="Arial" w:hAnsi="Arial" w:cs="Arial"/>
          <w:b/>
        </w:rPr>
        <w:t xml:space="preserve">Discussion: </w:t>
      </w:r>
    </w:p>
    <w:p w14:paraId="64818500" w14:textId="77777777" w:rsidR="00C5536D" w:rsidRDefault="00C5536D" w:rsidP="00C5536D">
      <w:r>
        <w:t>The meeting discussed rev. 1 of the document during the closing session.</w:t>
      </w:r>
    </w:p>
    <w:p w14:paraId="57D84D4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S6-210352</w:t>
      </w:r>
      <w:r>
        <w:rPr>
          <w:color w:val="993300"/>
          <w:u w:val="single"/>
        </w:rPr>
        <w:t>.</w:t>
      </w:r>
    </w:p>
    <w:p w14:paraId="201A904A" w14:textId="77777777" w:rsidR="00C5536D" w:rsidRDefault="00C5536D" w:rsidP="00C5536D">
      <w:pPr>
        <w:rPr>
          <w:rFonts w:ascii="Arial" w:hAnsi="Arial" w:cs="Arial"/>
          <w:b/>
          <w:sz w:val="24"/>
        </w:rPr>
      </w:pPr>
      <w:r>
        <w:rPr>
          <w:rFonts w:ascii="Arial" w:hAnsi="Arial" w:cs="Arial"/>
          <w:b/>
          <w:color w:val="0000FF"/>
          <w:sz w:val="24"/>
        </w:rPr>
        <w:t>S6-210352</w:t>
      </w:r>
      <w:r>
        <w:rPr>
          <w:rFonts w:ascii="Arial" w:hAnsi="Arial" w:cs="Arial"/>
          <w:b/>
          <w:color w:val="0000FF"/>
          <w:sz w:val="24"/>
        </w:rPr>
        <w:tab/>
      </w:r>
      <w:r>
        <w:rPr>
          <w:rFonts w:ascii="Arial" w:hAnsi="Arial" w:cs="Arial"/>
          <w:b/>
          <w:sz w:val="24"/>
        </w:rPr>
        <w:t>Pseudo-CR on Evaluation for Solution #7</w:t>
      </w:r>
    </w:p>
    <w:p w14:paraId="361E306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3F332713" w14:textId="77777777" w:rsidR="00C5536D" w:rsidRDefault="00C5536D" w:rsidP="00C5536D">
      <w:pPr>
        <w:rPr>
          <w:color w:val="808080"/>
        </w:rPr>
      </w:pPr>
      <w:r>
        <w:rPr>
          <w:color w:val="808080"/>
        </w:rPr>
        <w:t>(Replaces S6-210298)</w:t>
      </w:r>
    </w:p>
    <w:p w14:paraId="286EC6F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3BB03" w14:textId="77777777" w:rsidR="00C5536D" w:rsidRDefault="00C5536D" w:rsidP="00C5536D">
      <w:pPr>
        <w:rPr>
          <w:rFonts w:ascii="Arial" w:hAnsi="Arial" w:cs="Arial"/>
          <w:b/>
          <w:sz w:val="24"/>
        </w:rPr>
      </w:pPr>
      <w:r>
        <w:rPr>
          <w:rFonts w:ascii="Arial" w:hAnsi="Arial" w:cs="Arial"/>
          <w:b/>
          <w:color w:val="0000FF"/>
          <w:sz w:val="24"/>
        </w:rPr>
        <w:t>S6-210023</w:t>
      </w:r>
      <w:r>
        <w:rPr>
          <w:rFonts w:ascii="Arial" w:hAnsi="Arial" w:cs="Arial"/>
          <w:b/>
          <w:color w:val="0000FF"/>
          <w:sz w:val="24"/>
        </w:rPr>
        <w:tab/>
      </w:r>
      <w:r>
        <w:rPr>
          <w:rFonts w:ascii="Arial" w:hAnsi="Arial" w:cs="Arial"/>
          <w:b/>
          <w:sz w:val="24"/>
        </w:rPr>
        <w:t>Pseudo-CR on Completion of solution #8</w:t>
      </w:r>
    </w:p>
    <w:p w14:paraId="21BA2E4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7E8EC2AB" w14:textId="77777777" w:rsidR="00C5536D" w:rsidRDefault="00C5536D" w:rsidP="00C5536D">
      <w:pPr>
        <w:rPr>
          <w:rFonts w:ascii="Arial" w:hAnsi="Arial" w:cs="Arial"/>
          <w:b/>
        </w:rPr>
      </w:pPr>
      <w:r>
        <w:rPr>
          <w:rFonts w:ascii="Arial" w:hAnsi="Arial" w:cs="Arial"/>
          <w:b/>
        </w:rPr>
        <w:t xml:space="preserve">Abstract: </w:t>
      </w:r>
    </w:p>
    <w:p w14:paraId="45CF08A4" w14:textId="77777777" w:rsidR="00C5536D" w:rsidRDefault="00C5536D" w:rsidP="00C5536D">
      <w:r>
        <w:t>This pCR lists all gaps mentioned in KI #5, it identifies relevant pointers to SA2s technical report 3GPP TR 23.754 and evaluates the solution #8 against KI #5.</w:t>
      </w:r>
    </w:p>
    <w:p w14:paraId="328B526C" w14:textId="77777777" w:rsidR="00C5536D" w:rsidRDefault="00C5536D" w:rsidP="00C5536D">
      <w:pPr>
        <w:rPr>
          <w:rFonts w:ascii="Arial" w:hAnsi="Arial" w:cs="Arial"/>
          <w:b/>
        </w:rPr>
      </w:pPr>
      <w:r>
        <w:rPr>
          <w:rFonts w:ascii="Arial" w:hAnsi="Arial" w:cs="Arial"/>
          <w:b/>
        </w:rPr>
        <w:t xml:space="preserve">Discussion: </w:t>
      </w:r>
    </w:p>
    <w:p w14:paraId="25E5C0B8" w14:textId="77777777" w:rsidR="00C5536D" w:rsidRDefault="00C5536D" w:rsidP="00C5536D">
      <w:r>
        <w:t>The meeting discussed during the ICC#6  further changes to the S6-210023.</w:t>
      </w:r>
    </w:p>
    <w:p w14:paraId="7A1F1141"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S6-210299</w:t>
      </w:r>
      <w:r>
        <w:rPr>
          <w:color w:val="993300"/>
          <w:u w:val="single"/>
        </w:rPr>
        <w:t>.</w:t>
      </w:r>
    </w:p>
    <w:p w14:paraId="14E5F695" w14:textId="77777777" w:rsidR="00C5536D" w:rsidRDefault="00C5536D" w:rsidP="00C5536D">
      <w:pPr>
        <w:rPr>
          <w:rFonts w:ascii="Arial" w:hAnsi="Arial" w:cs="Arial"/>
          <w:b/>
          <w:sz w:val="24"/>
        </w:rPr>
      </w:pPr>
      <w:r>
        <w:rPr>
          <w:rFonts w:ascii="Arial" w:hAnsi="Arial" w:cs="Arial"/>
          <w:b/>
          <w:color w:val="0000FF"/>
          <w:sz w:val="24"/>
        </w:rPr>
        <w:t>S6-210299</w:t>
      </w:r>
      <w:r>
        <w:rPr>
          <w:rFonts w:ascii="Arial" w:hAnsi="Arial" w:cs="Arial"/>
          <w:b/>
          <w:color w:val="0000FF"/>
          <w:sz w:val="24"/>
        </w:rPr>
        <w:tab/>
      </w:r>
      <w:r>
        <w:rPr>
          <w:rFonts w:ascii="Arial" w:hAnsi="Arial" w:cs="Arial"/>
          <w:b/>
          <w:sz w:val="24"/>
        </w:rPr>
        <w:t>Pseudo-CR on Completion of solution #8</w:t>
      </w:r>
    </w:p>
    <w:p w14:paraId="5531714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64D428CE" w14:textId="77777777" w:rsidR="00C5536D" w:rsidRDefault="00C5536D" w:rsidP="00C5536D">
      <w:pPr>
        <w:rPr>
          <w:color w:val="808080"/>
        </w:rPr>
      </w:pPr>
      <w:r>
        <w:rPr>
          <w:color w:val="808080"/>
        </w:rPr>
        <w:t>(Replaces S6-210023)</w:t>
      </w:r>
    </w:p>
    <w:p w14:paraId="3A2E4984" w14:textId="77777777" w:rsidR="00C5536D" w:rsidRDefault="00C5536D" w:rsidP="00C5536D">
      <w:pPr>
        <w:rPr>
          <w:rFonts w:ascii="Arial" w:hAnsi="Arial" w:cs="Arial"/>
          <w:b/>
        </w:rPr>
      </w:pPr>
      <w:r>
        <w:rPr>
          <w:rFonts w:ascii="Arial" w:hAnsi="Arial" w:cs="Arial"/>
          <w:b/>
        </w:rPr>
        <w:t xml:space="preserve">Discussion: </w:t>
      </w:r>
    </w:p>
    <w:p w14:paraId="1CC72F43" w14:textId="77777777" w:rsidR="00C5536D" w:rsidRDefault="00C5536D" w:rsidP="00C5536D">
      <w:r>
        <w:t>The meeting discussed rev. 1 of the document during the closing session.</w:t>
      </w:r>
    </w:p>
    <w:p w14:paraId="206CDCC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S6-210353</w:t>
      </w:r>
      <w:r>
        <w:rPr>
          <w:color w:val="993300"/>
          <w:u w:val="single"/>
        </w:rPr>
        <w:t>.</w:t>
      </w:r>
    </w:p>
    <w:p w14:paraId="0B5F9EE9" w14:textId="77777777" w:rsidR="00C5536D" w:rsidRDefault="00C5536D" w:rsidP="00C5536D">
      <w:pPr>
        <w:rPr>
          <w:rFonts w:ascii="Arial" w:hAnsi="Arial" w:cs="Arial"/>
          <w:b/>
          <w:sz w:val="24"/>
        </w:rPr>
      </w:pPr>
      <w:r>
        <w:rPr>
          <w:rFonts w:ascii="Arial" w:hAnsi="Arial" w:cs="Arial"/>
          <w:b/>
          <w:color w:val="0000FF"/>
          <w:sz w:val="24"/>
        </w:rPr>
        <w:t>S6-210353</w:t>
      </w:r>
      <w:r>
        <w:rPr>
          <w:rFonts w:ascii="Arial" w:hAnsi="Arial" w:cs="Arial"/>
          <w:b/>
          <w:color w:val="0000FF"/>
          <w:sz w:val="24"/>
        </w:rPr>
        <w:tab/>
      </w:r>
      <w:r>
        <w:rPr>
          <w:rFonts w:ascii="Arial" w:hAnsi="Arial" w:cs="Arial"/>
          <w:b/>
          <w:sz w:val="24"/>
        </w:rPr>
        <w:t>Pseudo-CR on Completion of solution #8</w:t>
      </w:r>
    </w:p>
    <w:p w14:paraId="6E5FFC7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7365B81F" w14:textId="77777777" w:rsidR="00C5536D" w:rsidRDefault="00C5536D" w:rsidP="00C5536D">
      <w:pPr>
        <w:rPr>
          <w:color w:val="808080"/>
        </w:rPr>
      </w:pPr>
      <w:r>
        <w:rPr>
          <w:color w:val="808080"/>
        </w:rPr>
        <w:t>(Replaces S6-210299)</w:t>
      </w:r>
    </w:p>
    <w:p w14:paraId="20557B5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A939A" w14:textId="77777777" w:rsidR="00C5536D" w:rsidRDefault="00C5536D" w:rsidP="00C5536D">
      <w:pPr>
        <w:rPr>
          <w:rFonts w:ascii="Arial" w:hAnsi="Arial" w:cs="Arial"/>
          <w:b/>
          <w:sz w:val="24"/>
        </w:rPr>
      </w:pPr>
      <w:r>
        <w:rPr>
          <w:rFonts w:ascii="Arial" w:hAnsi="Arial" w:cs="Arial"/>
          <w:b/>
          <w:color w:val="0000FF"/>
          <w:sz w:val="24"/>
        </w:rPr>
        <w:t>S6-210075</w:t>
      </w:r>
      <w:r>
        <w:rPr>
          <w:rFonts w:ascii="Arial" w:hAnsi="Arial" w:cs="Arial"/>
          <w:b/>
          <w:color w:val="0000FF"/>
          <w:sz w:val="24"/>
        </w:rPr>
        <w:tab/>
      </w:r>
      <w:r>
        <w:rPr>
          <w:rFonts w:ascii="Arial" w:hAnsi="Arial" w:cs="Arial"/>
          <w:b/>
          <w:sz w:val="24"/>
        </w:rPr>
        <w:t>Evaluation of Solution #9 and EN resolution</w:t>
      </w:r>
    </w:p>
    <w:p w14:paraId="35AD353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Lenovo, Motorola Mobility</w:t>
      </w:r>
    </w:p>
    <w:p w14:paraId="50E04B23" w14:textId="77777777" w:rsidR="00C5536D" w:rsidRDefault="00C5536D" w:rsidP="00C5536D">
      <w:pPr>
        <w:rPr>
          <w:rFonts w:ascii="Arial" w:hAnsi="Arial" w:cs="Arial"/>
          <w:b/>
        </w:rPr>
      </w:pPr>
      <w:r>
        <w:rPr>
          <w:rFonts w:ascii="Arial" w:hAnsi="Arial" w:cs="Arial"/>
          <w:b/>
        </w:rPr>
        <w:t xml:space="preserve">Abstract: </w:t>
      </w:r>
    </w:p>
    <w:p w14:paraId="47AF5FB9" w14:textId="77777777" w:rsidR="00C5536D" w:rsidRDefault="00C5536D" w:rsidP="00C5536D">
      <w:r>
        <w:t>This contribution provides the evaluation of Solution #9 on support for dynamic C2 mode switching, and resolves the EN.</w:t>
      </w:r>
    </w:p>
    <w:p w14:paraId="2DF8062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S6-210251</w:t>
      </w:r>
      <w:r>
        <w:rPr>
          <w:color w:val="993300"/>
          <w:u w:val="single"/>
        </w:rPr>
        <w:t>.</w:t>
      </w:r>
    </w:p>
    <w:p w14:paraId="1F113773" w14:textId="77777777" w:rsidR="00C5536D" w:rsidRDefault="00C5536D" w:rsidP="00C5536D">
      <w:pPr>
        <w:rPr>
          <w:rFonts w:ascii="Arial" w:hAnsi="Arial" w:cs="Arial"/>
          <w:b/>
          <w:sz w:val="24"/>
        </w:rPr>
      </w:pPr>
      <w:r>
        <w:rPr>
          <w:rFonts w:ascii="Arial" w:hAnsi="Arial" w:cs="Arial"/>
          <w:b/>
          <w:color w:val="0000FF"/>
          <w:sz w:val="24"/>
        </w:rPr>
        <w:t>S6-210251</w:t>
      </w:r>
      <w:r>
        <w:rPr>
          <w:rFonts w:ascii="Arial" w:hAnsi="Arial" w:cs="Arial"/>
          <w:b/>
          <w:color w:val="0000FF"/>
          <w:sz w:val="24"/>
        </w:rPr>
        <w:tab/>
      </w:r>
      <w:r>
        <w:rPr>
          <w:rFonts w:ascii="Arial" w:hAnsi="Arial" w:cs="Arial"/>
          <w:b/>
          <w:sz w:val="24"/>
        </w:rPr>
        <w:t>Evaluation of Solution #9 and EN resolution</w:t>
      </w:r>
    </w:p>
    <w:p w14:paraId="7289077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Lenovo, Motorola Mobility</w:t>
      </w:r>
    </w:p>
    <w:p w14:paraId="0DF09EDA" w14:textId="77777777" w:rsidR="00C5536D" w:rsidRDefault="00C5536D" w:rsidP="00C5536D">
      <w:pPr>
        <w:rPr>
          <w:color w:val="808080"/>
        </w:rPr>
      </w:pPr>
      <w:r>
        <w:rPr>
          <w:color w:val="808080"/>
        </w:rPr>
        <w:t>(Replaces S6-210075)</w:t>
      </w:r>
    </w:p>
    <w:p w14:paraId="630AC8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1C5F3" w14:textId="77777777" w:rsidR="00C5536D" w:rsidRDefault="00C5536D" w:rsidP="00C5536D">
      <w:pPr>
        <w:rPr>
          <w:rFonts w:ascii="Arial" w:hAnsi="Arial" w:cs="Arial"/>
          <w:b/>
          <w:sz w:val="24"/>
        </w:rPr>
      </w:pPr>
      <w:r>
        <w:rPr>
          <w:rFonts w:ascii="Arial" w:hAnsi="Arial" w:cs="Arial"/>
          <w:b/>
          <w:color w:val="0000FF"/>
          <w:sz w:val="24"/>
        </w:rPr>
        <w:t>S6-210164</w:t>
      </w:r>
      <w:r>
        <w:rPr>
          <w:rFonts w:ascii="Arial" w:hAnsi="Arial" w:cs="Arial"/>
          <w:b/>
          <w:color w:val="0000FF"/>
          <w:sz w:val="24"/>
        </w:rPr>
        <w:tab/>
      </w:r>
      <w:r>
        <w:rPr>
          <w:rFonts w:ascii="Arial" w:hAnsi="Arial" w:cs="Arial"/>
          <w:b/>
          <w:sz w:val="24"/>
        </w:rPr>
        <w:t>Solution #x: Support on Real-time UAV Connection Monitoring and Location Reporting</w:t>
      </w:r>
    </w:p>
    <w:p w14:paraId="5203CEA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771C7CB0" w14:textId="77777777" w:rsidR="00C5536D" w:rsidRDefault="00C5536D" w:rsidP="00C5536D">
      <w:pPr>
        <w:rPr>
          <w:rFonts w:ascii="Arial" w:hAnsi="Arial" w:cs="Arial"/>
          <w:b/>
        </w:rPr>
      </w:pPr>
      <w:r>
        <w:rPr>
          <w:rFonts w:ascii="Arial" w:hAnsi="Arial" w:cs="Arial"/>
          <w:b/>
        </w:rPr>
        <w:t xml:space="preserve">Abstract: </w:t>
      </w:r>
    </w:p>
    <w:p w14:paraId="1AE874D6" w14:textId="77777777" w:rsidR="00C5536D" w:rsidRDefault="00C5536D" w:rsidP="00C5536D">
      <w:r>
        <w:t>This solution provides a real-time network state monitoring and location reporting workflow to fulfil the stage 1 requirement.</w:t>
      </w:r>
    </w:p>
    <w:p w14:paraId="62D6E3D2" w14:textId="77777777" w:rsidR="00C5536D" w:rsidRDefault="00C5536D" w:rsidP="00C5536D">
      <w:pPr>
        <w:rPr>
          <w:rFonts w:ascii="Arial" w:hAnsi="Arial" w:cs="Arial"/>
          <w:b/>
        </w:rPr>
      </w:pPr>
      <w:r>
        <w:rPr>
          <w:rFonts w:ascii="Arial" w:hAnsi="Arial" w:cs="Arial"/>
          <w:b/>
        </w:rPr>
        <w:t xml:space="preserve">Discussion: </w:t>
      </w:r>
    </w:p>
    <w:p w14:paraId="68EEE453" w14:textId="77777777" w:rsidR="00C5536D" w:rsidRDefault="00C5536D" w:rsidP="00C5536D">
      <w:r>
        <w:t>The meeting discussed during the ICC#6  further changes to the S6-210164.</w:t>
      </w:r>
    </w:p>
    <w:p w14:paraId="2FBA39B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S6-210294</w:t>
      </w:r>
      <w:r>
        <w:rPr>
          <w:color w:val="993300"/>
          <w:u w:val="single"/>
        </w:rPr>
        <w:t>.</w:t>
      </w:r>
    </w:p>
    <w:p w14:paraId="1644FB19" w14:textId="77777777" w:rsidR="00C5536D" w:rsidRDefault="00C5536D" w:rsidP="00C5536D">
      <w:pPr>
        <w:rPr>
          <w:rFonts w:ascii="Arial" w:hAnsi="Arial" w:cs="Arial"/>
          <w:b/>
          <w:sz w:val="24"/>
        </w:rPr>
      </w:pPr>
      <w:r>
        <w:rPr>
          <w:rFonts w:ascii="Arial" w:hAnsi="Arial" w:cs="Arial"/>
          <w:b/>
          <w:color w:val="0000FF"/>
          <w:sz w:val="24"/>
        </w:rPr>
        <w:lastRenderedPageBreak/>
        <w:t>S6-210294</w:t>
      </w:r>
      <w:r>
        <w:rPr>
          <w:rFonts w:ascii="Arial" w:hAnsi="Arial" w:cs="Arial"/>
          <w:b/>
          <w:color w:val="0000FF"/>
          <w:sz w:val="24"/>
        </w:rPr>
        <w:tab/>
      </w:r>
      <w:r>
        <w:rPr>
          <w:rFonts w:ascii="Arial" w:hAnsi="Arial" w:cs="Arial"/>
          <w:b/>
          <w:sz w:val="24"/>
        </w:rPr>
        <w:t>Solution #x: Support on Real-time UAV Connection Monitoring and Location Reporting</w:t>
      </w:r>
    </w:p>
    <w:p w14:paraId="6F61AAD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10E42C96" w14:textId="77777777" w:rsidR="00C5536D" w:rsidRDefault="00C5536D" w:rsidP="00C5536D">
      <w:pPr>
        <w:rPr>
          <w:color w:val="808080"/>
        </w:rPr>
      </w:pPr>
      <w:r>
        <w:rPr>
          <w:color w:val="808080"/>
        </w:rPr>
        <w:t>(Replaces S6-210164)</w:t>
      </w:r>
    </w:p>
    <w:p w14:paraId="1C8F43BF" w14:textId="77777777" w:rsidR="00C5536D" w:rsidRDefault="00C5536D" w:rsidP="00C5536D">
      <w:pPr>
        <w:rPr>
          <w:rFonts w:ascii="Arial" w:hAnsi="Arial" w:cs="Arial"/>
          <w:b/>
        </w:rPr>
      </w:pPr>
      <w:r>
        <w:rPr>
          <w:rFonts w:ascii="Arial" w:hAnsi="Arial" w:cs="Arial"/>
          <w:b/>
        </w:rPr>
        <w:t xml:space="preserve">Discussion: </w:t>
      </w:r>
    </w:p>
    <w:p w14:paraId="3F26B447" w14:textId="77777777" w:rsidR="00C5536D" w:rsidRDefault="00C5536D" w:rsidP="00C5536D">
      <w:r>
        <w:t>The meeting discussed rev. 1 of the document during the closing session.</w:t>
      </w:r>
    </w:p>
    <w:p w14:paraId="4ADEE2F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S6-210354</w:t>
      </w:r>
      <w:r>
        <w:rPr>
          <w:color w:val="993300"/>
          <w:u w:val="single"/>
        </w:rPr>
        <w:t>.</w:t>
      </w:r>
    </w:p>
    <w:p w14:paraId="63B69332" w14:textId="77777777" w:rsidR="00C5536D" w:rsidRDefault="00C5536D" w:rsidP="00C5536D">
      <w:pPr>
        <w:rPr>
          <w:rFonts w:ascii="Arial" w:hAnsi="Arial" w:cs="Arial"/>
          <w:b/>
          <w:sz w:val="24"/>
        </w:rPr>
      </w:pPr>
      <w:r>
        <w:rPr>
          <w:rFonts w:ascii="Arial" w:hAnsi="Arial" w:cs="Arial"/>
          <w:b/>
          <w:color w:val="0000FF"/>
          <w:sz w:val="24"/>
        </w:rPr>
        <w:t>S6-210354</w:t>
      </w:r>
      <w:r>
        <w:rPr>
          <w:rFonts w:ascii="Arial" w:hAnsi="Arial" w:cs="Arial"/>
          <w:b/>
          <w:color w:val="0000FF"/>
          <w:sz w:val="24"/>
        </w:rPr>
        <w:tab/>
      </w:r>
      <w:r>
        <w:rPr>
          <w:rFonts w:ascii="Arial" w:hAnsi="Arial" w:cs="Arial"/>
          <w:b/>
          <w:sz w:val="24"/>
        </w:rPr>
        <w:t>Solution #x: Support on Real-time UAV Connection Monitoring and Location Reporting</w:t>
      </w:r>
    </w:p>
    <w:p w14:paraId="6E39C11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38B1D76A" w14:textId="77777777" w:rsidR="00C5536D" w:rsidRDefault="00C5536D" w:rsidP="00C5536D">
      <w:pPr>
        <w:rPr>
          <w:color w:val="808080"/>
        </w:rPr>
      </w:pPr>
      <w:r>
        <w:rPr>
          <w:color w:val="808080"/>
        </w:rPr>
        <w:t>(Replaces S6-210294)</w:t>
      </w:r>
    </w:p>
    <w:p w14:paraId="19A1D6C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84409" w14:textId="77777777" w:rsidR="00C5536D" w:rsidRDefault="00C5536D" w:rsidP="00C5536D">
      <w:pPr>
        <w:rPr>
          <w:rFonts w:ascii="Arial" w:hAnsi="Arial" w:cs="Arial"/>
          <w:b/>
          <w:sz w:val="24"/>
        </w:rPr>
      </w:pPr>
      <w:r>
        <w:rPr>
          <w:rFonts w:ascii="Arial" w:hAnsi="Arial" w:cs="Arial"/>
          <w:b/>
          <w:color w:val="0000FF"/>
          <w:sz w:val="24"/>
        </w:rPr>
        <w:t>S6-210157</w:t>
      </w:r>
      <w:r>
        <w:rPr>
          <w:rFonts w:ascii="Arial" w:hAnsi="Arial" w:cs="Arial"/>
          <w:b/>
          <w:color w:val="0000FF"/>
          <w:sz w:val="24"/>
        </w:rPr>
        <w:tab/>
      </w:r>
      <w:r>
        <w:rPr>
          <w:rFonts w:ascii="Arial" w:hAnsi="Arial" w:cs="Arial"/>
          <w:b/>
          <w:sz w:val="24"/>
        </w:rPr>
        <w:t>Solution to KI#2</w:t>
      </w:r>
    </w:p>
    <w:p w14:paraId="681707A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568C76CA" w14:textId="77777777" w:rsidR="00C5536D" w:rsidRDefault="00C5536D" w:rsidP="00C5536D">
      <w:pPr>
        <w:rPr>
          <w:rFonts w:ascii="Arial" w:hAnsi="Arial" w:cs="Arial"/>
          <w:b/>
        </w:rPr>
      </w:pPr>
      <w:r>
        <w:rPr>
          <w:rFonts w:ascii="Arial" w:hAnsi="Arial" w:cs="Arial"/>
          <w:b/>
        </w:rPr>
        <w:t xml:space="preserve">Abstract: </w:t>
      </w:r>
    </w:p>
    <w:p w14:paraId="65B61246" w14:textId="77777777" w:rsidR="00C5536D" w:rsidRDefault="00C5536D" w:rsidP="00C5536D">
      <w:r>
        <w:t>Proposal for Solution to KI#2</w:t>
      </w:r>
    </w:p>
    <w:p w14:paraId="14E8010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S6-210319</w:t>
      </w:r>
      <w:r>
        <w:rPr>
          <w:color w:val="993300"/>
          <w:u w:val="single"/>
        </w:rPr>
        <w:t>.</w:t>
      </w:r>
    </w:p>
    <w:p w14:paraId="237CAEE8" w14:textId="77777777" w:rsidR="00C5536D" w:rsidRDefault="00C5536D" w:rsidP="00C5536D">
      <w:pPr>
        <w:rPr>
          <w:rFonts w:ascii="Arial" w:hAnsi="Arial" w:cs="Arial"/>
          <w:b/>
          <w:sz w:val="24"/>
        </w:rPr>
      </w:pPr>
      <w:r>
        <w:rPr>
          <w:rFonts w:ascii="Arial" w:hAnsi="Arial" w:cs="Arial"/>
          <w:b/>
          <w:color w:val="0000FF"/>
          <w:sz w:val="24"/>
        </w:rPr>
        <w:t>S6-210319</w:t>
      </w:r>
      <w:r>
        <w:rPr>
          <w:rFonts w:ascii="Arial" w:hAnsi="Arial" w:cs="Arial"/>
          <w:b/>
          <w:color w:val="0000FF"/>
          <w:sz w:val="24"/>
        </w:rPr>
        <w:tab/>
      </w:r>
      <w:r>
        <w:rPr>
          <w:rFonts w:ascii="Arial" w:hAnsi="Arial" w:cs="Arial"/>
          <w:b/>
          <w:sz w:val="24"/>
        </w:rPr>
        <w:t>Solution to KI#2</w:t>
      </w:r>
    </w:p>
    <w:p w14:paraId="014EBEB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44F65FEC" w14:textId="77777777" w:rsidR="00C5536D" w:rsidRDefault="00C5536D" w:rsidP="00C5536D">
      <w:pPr>
        <w:rPr>
          <w:color w:val="808080"/>
        </w:rPr>
      </w:pPr>
      <w:r>
        <w:rPr>
          <w:color w:val="808080"/>
        </w:rPr>
        <w:t>(Replaces S6-210157)</w:t>
      </w:r>
    </w:p>
    <w:p w14:paraId="3ACAAF7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B09AF" w14:textId="77777777" w:rsidR="00C5536D" w:rsidRDefault="00C5536D" w:rsidP="00C5536D">
      <w:pPr>
        <w:rPr>
          <w:rFonts w:ascii="Arial" w:hAnsi="Arial" w:cs="Arial"/>
          <w:b/>
          <w:sz w:val="24"/>
        </w:rPr>
      </w:pPr>
      <w:r>
        <w:rPr>
          <w:rFonts w:ascii="Arial" w:hAnsi="Arial" w:cs="Arial"/>
          <w:b/>
          <w:color w:val="0000FF"/>
          <w:sz w:val="24"/>
        </w:rPr>
        <w:t>S6-210156</w:t>
      </w:r>
      <w:r>
        <w:rPr>
          <w:rFonts w:ascii="Arial" w:hAnsi="Arial" w:cs="Arial"/>
          <w:b/>
          <w:color w:val="0000FF"/>
          <w:sz w:val="24"/>
        </w:rPr>
        <w:tab/>
      </w:r>
      <w:r>
        <w:rPr>
          <w:rFonts w:ascii="Arial" w:hAnsi="Arial" w:cs="Arial"/>
          <w:b/>
          <w:sz w:val="24"/>
        </w:rPr>
        <w:t>Solution to KI#7</w:t>
      </w:r>
    </w:p>
    <w:p w14:paraId="7E6F25A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0905A3BD" w14:textId="77777777" w:rsidR="00C5536D" w:rsidRDefault="00C5536D" w:rsidP="00C5536D">
      <w:pPr>
        <w:rPr>
          <w:rFonts w:ascii="Arial" w:hAnsi="Arial" w:cs="Arial"/>
          <w:b/>
        </w:rPr>
      </w:pPr>
      <w:r>
        <w:rPr>
          <w:rFonts w:ascii="Arial" w:hAnsi="Arial" w:cs="Arial"/>
          <w:b/>
        </w:rPr>
        <w:t xml:space="preserve">Abstract: </w:t>
      </w:r>
    </w:p>
    <w:p w14:paraId="38673232" w14:textId="77777777" w:rsidR="00C5536D" w:rsidRDefault="00C5536D" w:rsidP="00C5536D">
      <w:r>
        <w:t>Proposal for Solution to KI#7</w:t>
      </w:r>
    </w:p>
    <w:p w14:paraId="69FD8C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S6-210318</w:t>
      </w:r>
      <w:r>
        <w:rPr>
          <w:color w:val="993300"/>
          <w:u w:val="single"/>
        </w:rPr>
        <w:t>.</w:t>
      </w:r>
    </w:p>
    <w:p w14:paraId="3EFB0051" w14:textId="77777777" w:rsidR="00C5536D" w:rsidRDefault="00C5536D" w:rsidP="00C5536D">
      <w:pPr>
        <w:rPr>
          <w:rFonts w:ascii="Arial" w:hAnsi="Arial" w:cs="Arial"/>
          <w:b/>
          <w:sz w:val="24"/>
        </w:rPr>
      </w:pPr>
      <w:r>
        <w:rPr>
          <w:rFonts w:ascii="Arial" w:hAnsi="Arial" w:cs="Arial"/>
          <w:b/>
          <w:color w:val="0000FF"/>
          <w:sz w:val="24"/>
        </w:rPr>
        <w:t>S6-210318</w:t>
      </w:r>
      <w:r>
        <w:rPr>
          <w:rFonts w:ascii="Arial" w:hAnsi="Arial" w:cs="Arial"/>
          <w:b/>
          <w:color w:val="0000FF"/>
          <w:sz w:val="24"/>
        </w:rPr>
        <w:tab/>
      </w:r>
      <w:r>
        <w:rPr>
          <w:rFonts w:ascii="Arial" w:hAnsi="Arial" w:cs="Arial"/>
          <w:b/>
          <w:sz w:val="24"/>
        </w:rPr>
        <w:t>Solution to KI#7</w:t>
      </w:r>
    </w:p>
    <w:p w14:paraId="3E4807A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6C5B7965" w14:textId="77777777" w:rsidR="00C5536D" w:rsidRDefault="00C5536D" w:rsidP="00C5536D">
      <w:pPr>
        <w:rPr>
          <w:color w:val="808080"/>
        </w:rPr>
      </w:pPr>
      <w:r>
        <w:rPr>
          <w:color w:val="808080"/>
        </w:rPr>
        <w:lastRenderedPageBreak/>
        <w:t>(Replaces S6-210156)</w:t>
      </w:r>
    </w:p>
    <w:p w14:paraId="0C4D1A12" w14:textId="77777777" w:rsidR="00C5536D" w:rsidRDefault="00C5536D" w:rsidP="00C5536D">
      <w:pPr>
        <w:rPr>
          <w:rFonts w:ascii="Arial" w:hAnsi="Arial" w:cs="Arial"/>
          <w:b/>
        </w:rPr>
      </w:pPr>
      <w:r>
        <w:rPr>
          <w:rFonts w:ascii="Arial" w:hAnsi="Arial" w:cs="Arial"/>
          <w:b/>
        </w:rPr>
        <w:t xml:space="preserve">Discussion: </w:t>
      </w:r>
    </w:p>
    <w:p w14:paraId="04EDDA1E" w14:textId="77777777" w:rsidR="00C5536D" w:rsidRDefault="00C5536D" w:rsidP="00C5536D">
      <w:r>
        <w:t>The meeting discussed rev. 1 of the document during the closing session.</w:t>
      </w:r>
    </w:p>
    <w:p w14:paraId="33D55F81" w14:textId="6EAAB6C7" w:rsidR="00C5536D" w:rsidRDefault="007D415B" w:rsidP="00C5536D">
      <w:r>
        <w:t>The only changes are</w:t>
      </w:r>
      <w:r w:rsidR="00C5536D">
        <w:t>:</w:t>
      </w:r>
    </w:p>
    <w:p w14:paraId="1BBDB0F5" w14:textId="47FAB9D5" w:rsidR="00C5536D" w:rsidRDefault="00C5536D" w:rsidP="00C5536D">
      <w:r>
        <w:t xml:space="preserve">Add to </w:t>
      </w:r>
      <w:r w:rsidR="007D415B">
        <w:t xml:space="preserve">the solution </w:t>
      </w:r>
      <w:r>
        <w:t>evaluation - "Currently, there is no agreement on the scenario where this is required or provides additional value."</w:t>
      </w:r>
    </w:p>
    <w:p w14:paraId="573A595B" w14:textId="0E7B40C3" w:rsidR="00C5536D" w:rsidRDefault="00C5536D" w:rsidP="00C5536D">
      <w:r>
        <w:t>Rep</w:t>
      </w:r>
      <w:r w:rsidR="007D415B">
        <w:t>hrase</w:t>
      </w:r>
      <w:r>
        <w:t xml:space="preserve"> the E</w:t>
      </w:r>
      <w:r w:rsidR="00852164">
        <w:t>N</w:t>
      </w:r>
      <w:r w:rsidR="007D415B">
        <w:t xml:space="preserve"> </w:t>
      </w:r>
      <w:r>
        <w:t>to read "This solution will not be considered for normative work until a scenario has been identified that justifies this solution."</w:t>
      </w:r>
    </w:p>
    <w:p w14:paraId="7482D44B" w14:textId="77777777" w:rsidR="00C5536D" w:rsidRDefault="00C5536D" w:rsidP="00C5536D">
      <w:r>
        <w:t>With the above changes the revised contribution is considered pre-approved.</w:t>
      </w:r>
    </w:p>
    <w:p w14:paraId="5A17321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S6-210355</w:t>
      </w:r>
      <w:r>
        <w:rPr>
          <w:color w:val="993300"/>
          <w:u w:val="single"/>
        </w:rPr>
        <w:t>.</w:t>
      </w:r>
    </w:p>
    <w:p w14:paraId="46E9651C" w14:textId="77777777" w:rsidR="00C5536D" w:rsidRDefault="00C5536D" w:rsidP="00C5536D">
      <w:pPr>
        <w:rPr>
          <w:rFonts w:ascii="Arial" w:hAnsi="Arial" w:cs="Arial"/>
          <w:b/>
          <w:sz w:val="24"/>
        </w:rPr>
      </w:pPr>
      <w:r>
        <w:rPr>
          <w:rFonts w:ascii="Arial" w:hAnsi="Arial" w:cs="Arial"/>
          <w:b/>
          <w:color w:val="0000FF"/>
          <w:sz w:val="24"/>
        </w:rPr>
        <w:t>S6-210355</w:t>
      </w:r>
      <w:r>
        <w:rPr>
          <w:rFonts w:ascii="Arial" w:hAnsi="Arial" w:cs="Arial"/>
          <w:b/>
          <w:color w:val="0000FF"/>
          <w:sz w:val="24"/>
        </w:rPr>
        <w:tab/>
      </w:r>
      <w:r>
        <w:rPr>
          <w:rFonts w:ascii="Arial" w:hAnsi="Arial" w:cs="Arial"/>
          <w:b/>
          <w:sz w:val="24"/>
        </w:rPr>
        <w:t>Solution to KI#7</w:t>
      </w:r>
    </w:p>
    <w:p w14:paraId="02D8CB5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51FCF50F" w14:textId="77777777" w:rsidR="00C5536D" w:rsidRDefault="00C5536D" w:rsidP="00C5536D">
      <w:pPr>
        <w:rPr>
          <w:color w:val="808080"/>
        </w:rPr>
      </w:pPr>
      <w:r>
        <w:rPr>
          <w:color w:val="808080"/>
        </w:rPr>
        <w:t>(Replaces S6-210318)</w:t>
      </w:r>
    </w:p>
    <w:p w14:paraId="70522C5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C3265" w14:textId="77777777" w:rsidR="00C5536D" w:rsidRDefault="00C5536D" w:rsidP="00C5536D">
      <w:pPr>
        <w:rPr>
          <w:rFonts w:ascii="Arial" w:hAnsi="Arial" w:cs="Arial"/>
          <w:b/>
          <w:sz w:val="24"/>
        </w:rPr>
      </w:pPr>
      <w:r>
        <w:rPr>
          <w:rFonts w:ascii="Arial" w:hAnsi="Arial" w:cs="Arial"/>
          <w:b/>
          <w:color w:val="0000FF"/>
          <w:sz w:val="24"/>
        </w:rPr>
        <w:t>S6-210165</w:t>
      </w:r>
      <w:r>
        <w:rPr>
          <w:rFonts w:ascii="Arial" w:hAnsi="Arial" w:cs="Arial"/>
          <w:b/>
          <w:color w:val="0000FF"/>
          <w:sz w:val="24"/>
        </w:rPr>
        <w:tab/>
      </w:r>
      <w:r>
        <w:rPr>
          <w:rFonts w:ascii="Arial" w:hAnsi="Arial" w:cs="Arial"/>
          <w:b/>
          <w:sz w:val="24"/>
        </w:rPr>
        <w:t>Solution to Key issue #9: Support for UAS media application session monitoring and management</w:t>
      </w:r>
    </w:p>
    <w:p w14:paraId="06A5FB1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289DCC17" w14:textId="77777777" w:rsidR="00C5536D" w:rsidRDefault="00C5536D" w:rsidP="00C5536D">
      <w:pPr>
        <w:rPr>
          <w:rFonts w:ascii="Arial" w:hAnsi="Arial" w:cs="Arial"/>
          <w:b/>
        </w:rPr>
      </w:pPr>
      <w:r>
        <w:rPr>
          <w:rFonts w:ascii="Arial" w:hAnsi="Arial" w:cs="Arial"/>
          <w:b/>
        </w:rPr>
        <w:t xml:space="preserve">Abstract: </w:t>
      </w:r>
    </w:p>
    <w:p w14:paraId="48AB4D12" w14:textId="77777777" w:rsidR="00C5536D" w:rsidRDefault="00C5536D" w:rsidP="00C5536D">
      <w:r>
        <w:t>Following up on the Key Issue#9, with regards to the need to address UAS media session monitoring and management, this contribution proposes a potential solution so as to cover the application layers aspects of the KPI defined 7.1 of 3GPP TS 22.125.</w:t>
      </w:r>
    </w:p>
    <w:p w14:paraId="6EB886A6" w14:textId="77777777" w:rsidR="00C5536D" w:rsidRDefault="00C5536D" w:rsidP="00C5536D">
      <w:pPr>
        <w:rPr>
          <w:rFonts w:ascii="Arial" w:hAnsi="Arial" w:cs="Arial"/>
          <w:b/>
        </w:rPr>
      </w:pPr>
      <w:r>
        <w:rPr>
          <w:rFonts w:ascii="Arial" w:hAnsi="Arial" w:cs="Arial"/>
          <w:b/>
        </w:rPr>
        <w:t xml:space="preserve">Discussion: </w:t>
      </w:r>
    </w:p>
    <w:p w14:paraId="381289B6" w14:textId="77777777" w:rsidR="00C5536D" w:rsidRDefault="00C5536D" w:rsidP="00C5536D">
      <w:r>
        <w:t>The meeting discussed during the ICC#6  further changes to the S6-210165.</w:t>
      </w:r>
    </w:p>
    <w:p w14:paraId="3A39EB4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S6-210295</w:t>
      </w:r>
      <w:r>
        <w:rPr>
          <w:color w:val="993300"/>
          <w:u w:val="single"/>
        </w:rPr>
        <w:t>.</w:t>
      </w:r>
    </w:p>
    <w:p w14:paraId="5B02D1D0" w14:textId="77777777" w:rsidR="00C5536D" w:rsidRDefault="00C5536D" w:rsidP="00C5536D">
      <w:pPr>
        <w:rPr>
          <w:rFonts w:ascii="Arial" w:hAnsi="Arial" w:cs="Arial"/>
          <w:b/>
          <w:sz w:val="24"/>
        </w:rPr>
      </w:pPr>
      <w:r>
        <w:rPr>
          <w:rFonts w:ascii="Arial" w:hAnsi="Arial" w:cs="Arial"/>
          <w:b/>
          <w:color w:val="0000FF"/>
          <w:sz w:val="24"/>
        </w:rPr>
        <w:t>S6-210295</w:t>
      </w:r>
      <w:r>
        <w:rPr>
          <w:rFonts w:ascii="Arial" w:hAnsi="Arial" w:cs="Arial"/>
          <w:b/>
          <w:color w:val="0000FF"/>
          <w:sz w:val="24"/>
        </w:rPr>
        <w:tab/>
      </w:r>
      <w:r>
        <w:rPr>
          <w:rFonts w:ascii="Arial" w:hAnsi="Arial" w:cs="Arial"/>
          <w:b/>
          <w:sz w:val="24"/>
        </w:rPr>
        <w:t>Solution to Key issue #9: Support for UAS media application session monitoring and management</w:t>
      </w:r>
    </w:p>
    <w:p w14:paraId="1637F10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7B276D6A" w14:textId="77777777" w:rsidR="00C5536D" w:rsidRDefault="00C5536D" w:rsidP="00C5536D">
      <w:pPr>
        <w:rPr>
          <w:color w:val="808080"/>
        </w:rPr>
      </w:pPr>
      <w:r>
        <w:rPr>
          <w:color w:val="808080"/>
        </w:rPr>
        <w:t>(Replaces S6-210165)</w:t>
      </w:r>
    </w:p>
    <w:p w14:paraId="329D78B7" w14:textId="77777777" w:rsidR="00C5536D" w:rsidRDefault="00C5536D" w:rsidP="00C5536D">
      <w:pPr>
        <w:rPr>
          <w:rFonts w:ascii="Arial" w:hAnsi="Arial" w:cs="Arial"/>
          <w:b/>
        </w:rPr>
      </w:pPr>
      <w:r>
        <w:rPr>
          <w:rFonts w:ascii="Arial" w:hAnsi="Arial" w:cs="Arial"/>
          <w:b/>
        </w:rPr>
        <w:t xml:space="preserve">Discussion: </w:t>
      </w:r>
    </w:p>
    <w:p w14:paraId="5E2CCC09" w14:textId="77777777" w:rsidR="00C5536D" w:rsidRDefault="00C5536D" w:rsidP="00C5536D">
      <w:r>
        <w:t>The meeting discussed rev. 1 of the document during the closing session.</w:t>
      </w:r>
    </w:p>
    <w:p w14:paraId="779C6103" w14:textId="77777777" w:rsidR="00C5536D" w:rsidRDefault="00C5536D" w:rsidP="00C5536D">
      <w:r>
        <w:t>Huawei confirmed he was fine with the proposal as this was a study.</w:t>
      </w:r>
    </w:p>
    <w:p w14:paraId="4542B7EF" w14:textId="77777777" w:rsidR="00C5536D" w:rsidRDefault="00C5536D" w:rsidP="00C5536D">
      <w:r>
        <w:t>InterDigital shared the view of Huawei.</w:t>
      </w:r>
    </w:p>
    <w:p w14:paraId="2B9731C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S6-210356</w:t>
      </w:r>
      <w:r>
        <w:rPr>
          <w:color w:val="993300"/>
          <w:u w:val="single"/>
        </w:rPr>
        <w:t>.</w:t>
      </w:r>
    </w:p>
    <w:p w14:paraId="625E677A" w14:textId="77777777" w:rsidR="00C5536D" w:rsidRDefault="00C5536D" w:rsidP="00C5536D">
      <w:pPr>
        <w:rPr>
          <w:rFonts w:ascii="Arial" w:hAnsi="Arial" w:cs="Arial"/>
          <w:b/>
          <w:sz w:val="24"/>
        </w:rPr>
      </w:pPr>
      <w:r>
        <w:rPr>
          <w:rFonts w:ascii="Arial" w:hAnsi="Arial" w:cs="Arial"/>
          <w:b/>
          <w:color w:val="0000FF"/>
          <w:sz w:val="24"/>
        </w:rPr>
        <w:lastRenderedPageBreak/>
        <w:t>S6-210356</w:t>
      </w:r>
      <w:r>
        <w:rPr>
          <w:rFonts w:ascii="Arial" w:hAnsi="Arial" w:cs="Arial"/>
          <w:b/>
          <w:color w:val="0000FF"/>
          <w:sz w:val="24"/>
        </w:rPr>
        <w:tab/>
      </w:r>
      <w:r>
        <w:rPr>
          <w:rFonts w:ascii="Arial" w:hAnsi="Arial" w:cs="Arial"/>
          <w:b/>
          <w:sz w:val="24"/>
        </w:rPr>
        <w:t>Solution to Key issue #9: Support for UAS media application session monitoring and management</w:t>
      </w:r>
    </w:p>
    <w:p w14:paraId="5AB4A3A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5EF688C4" w14:textId="77777777" w:rsidR="00C5536D" w:rsidRDefault="00C5536D" w:rsidP="00C5536D">
      <w:pPr>
        <w:rPr>
          <w:color w:val="808080"/>
        </w:rPr>
      </w:pPr>
      <w:r>
        <w:rPr>
          <w:color w:val="808080"/>
        </w:rPr>
        <w:t>(Replaces S6-210295)</w:t>
      </w:r>
    </w:p>
    <w:p w14:paraId="32E9BE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5023B" w14:textId="77777777" w:rsidR="00C5536D" w:rsidRDefault="00C5536D" w:rsidP="00C5536D">
      <w:pPr>
        <w:rPr>
          <w:rFonts w:ascii="Arial" w:hAnsi="Arial" w:cs="Arial"/>
          <w:b/>
          <w:sz w:val="24"/>
        </w:rPr>
      </w:pPr>
      <w:r>
        <w:rPr>
          <w:rFonts w:ascii="Arial" w:hAnsi="Arial" w:cs="Arial"/>
          <w:b/>
          <w:color w:val="0000FF"/>
          <w:sz w:val="24"/>
        </w:rPr>
        <w:t>S6-210155</w:t>
      </w:r>
      <w:r>
        <w:rPr>
          <w:rFonts w:ascii="Arial" w:hAnsi="Arial" w:cs="Arial"/>
          <w:b/>
          <w:color w:val="0000FF"/>
          <w:sz w:val="24"/>
        </w:rPr>
        <w:tab/>
      </w:r>
      <w:r>
        <w:rPr>
          <w:rFonts w:ascii="Arial" w:hAnsi="Arial" w:cs="Arial"/>
          <w:b/>
          <w:sz w:val="24"/>
        </w:rPr>
        <w:t>Solution to KI#10</w:t>
      </w:r>
    </w:p>
    <w:p w14:paraId="28A36ED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20E127E5" w14:textId="77777777" w:rsidR="00C5536D" w:rsidRDefault="00C5536D" w:rsidP="00C5536D">
      <w:pPr>
        <w:rPr>
          <w:rFonts w:ascii="Arial" w:hAnsi="Arial" w:cs="Arial"/>
          <w:b/>
        </w:rPr>
      </w:pPr>
      <w:r>
        <w:rPr>
          <w:rFonts w:ascii="Arial" w:hAnsi="Arial" w:cs="Arial"/>
          <w:b/>
        </w:rPr>
        <w:t xml:space="preserve">Abstract: </w:t>
      </w:r>
    </w:p>
    <w:p w14:paraId="78C44F95" w14:textId="77777777" w:rsidR="00C5536D" w:rsidRDefault="00C5536D" w:rsidP="00C5536D">
      <w:r>
        <w:t>Proposal for Solution to KI#10</w:t>
      </w:r>
    </w:p>
    <w:p w14:paraId="1E2E0DB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S6-210317</w:t>
      </w:r>
      <w:r>
        <w:rPr>
          <w:color w:val="993300"/>
          <w:u w:val="single"/>
        </w:rPr>
        <w:t>.</w:t>
      </w:r>
    </w:p>
    <w:p w14:paraId="67D06E8E" w14:textId="77777777" w:rsidR="00C5536D" w:rsidRDefault="00C5536D" w:rsidP="00C5536D">
      <w:pPr>
        <w:rPr>
          <w:rFonts w:ascii="Arial" w:hAnsi="Arial" w:cs="Arial"/>
          <w:b/>
          <w:sz w:val="24"/>
        </w:rPr>
      </w:pPr>
      <w:r>
        <w:rPr>
          <w:rFonts w:ascii="Arial" w:hAnsi="Arial" w:cs="Arial"/>
          <w:b/>
          <w:color w:val="0000FF"/>
          <w:sz w:val="24"/>
        </w:rPr>
        <w:t>S6-210317</w:t>
      </w:r>
      <w:r>
        <w:rPr>
          <w:rFonts w:ascii="Arial" w:hAnsi="Arial" w:cs="Arial"/>
          <w:b/>
          <w:color w:val="0000FF"/>
          <w:sz w:val="24"/>
        </w:rPr>
        <w:tab/>
      </w:r>
      <w:r>
        <w:rPr>
          <w:rFonts w:ascii="Arial" w:hAnsi="Arial" w:cs="Arial"/>
          <w:b/>
          <w:sz w:val="24"/>
        </w:rPr>
        <w:t>Solution to KI#10</w:t>
      </w:r>
    </w:p>
    <w:p w14:paraId="422E385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02336980" w14:textId="77777777" w:rsidR="00C5536D" w:rsidRDefault="00C5536D" w:rsidP="00C5536D">
      <w:pPr>
        <w:rPr>
          <w:color w:val="808080"/>
        </w:rPr>
      </w:pPr>
      <w:r>
        <w:rPr>
          <w:color w:val="808080"/>
        </w:rPr>
        <w:t>(Replaces S6-210155)</w:t>
      </w:r>
    </w:p>
    <w:p w14:paraId="0963007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561BF" w14:textId="77777777" w:rsidR="00C5536D" w:rsidRDefault="00C5536D" w:rsidP="00C5536D">
      <w:pPr>
        <w:rPr>
          <w:rFonts w:ascii="Arial" w:hAnsi="Arial" w:cs="Arial"/>
          <w:b/>
          <w:sz w:val="24"/>
        </w:rPr>
      </w:pPr>
      <w:r>
        <w:rPr>
          <w:rFonts w:ascii="Arial" w:hAnsi="Arial" w:cs="Arial"/>
          <w:b/>
          <w:color w:val="0000FF"/>
          <w:sz w:val="24"/>
        </w:rPr>
        <w:t>S6-210174</w:t>
      </w:r>
      <w:r>
        <w:rPr>
          <w:rFonts w:ascii="Arial" w:hAnsi="Arial" w:cs="Arial"/>
          <w:b/>
          <w:color w:val="0000FF"/>
          <w:sz w:val="24"/>
        </w:rPr>
        <w:tab/>
      </w:r>
      <w:r>
        <w:rPr>
          <w:rFonts w:ascii="Arial" w:hAnsi="Arial" w:cs="Arial"/>
          <w:b/>
          <w:sz w:val="24"/>
        </w:rPr>
        <w:t>Pseudo-CR on Solution to KI #11</w:t>
      </w:r>
    </w:p>
    <w:p w14:paraId="6D53B3A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w:t>
      </w:r>
    </w:p>
    <w:p w14:paraId="3F208921" w14:textId="77777777" w:rsidR="00C5536D" w:rsidRDefault="00C5536D" w:rsidP="00C5536D">
      <w:pPr>
        <w:rPr>
          <w:rFonts w:ascii="Arial" w:hAnsi="Arial" w:cs="Arial"/>
          <w:b/>
        </w:rPr>
      </w:pPr>
      <w:r>
        <w:rPr>
          <w:rFonts w:ascii="Arial" w:hAnsi="Arial" w:cs="Arial"/>
          <w:b/>
        </w:rPr>
        <w:t xml:space="preserve">Abstract: </w:t>
      </w:r>
    </w:p>
    <w:p w14:paraId="5E3980F1" w14:textId="77777777" w:rsidR="00C5536D" w:rsidRDefault="00C5536D" w:rsidP="00C5536D">
      <w:r>
        <w:t>This contribution proposes a solution to the key issue #11 on detection of problematic UAV by UTM with assistance of UAE layer.</w:t>
      </w:r>
    </w:p>
    <w:p w14:paraId="5F14821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S6-210276</w:t>
      </w:r>
      <w:r>
        <w:rPr>
          <w:color w:val="993300"/>
          <w:u w:val="single"/>
        </w:rPr>
        <w:t>.</w:t>
      </w:r>
    </w:p>
    <w:p w14:paraId="30D01682" w14:textId="77777777" w:rsidR="00C5536D" w:rsidRDefault="00C5536D" w:rsidP="00C5536D">
      <w:pPr>
        <w:rPr>
          <w:rFonts w:ascii="Arial" w:hAnsi="Arial" w:cs="Arial"/>
          <w:b/>
          <w:sz w:val="24"/>
        </w:rPr>
      </w:pPr>
      <w:r>
        <w:rPr>
          <w:rFonts w:ascii="Arial" w:hAnsi="Arial" w:cs="Arial"/>
          <w:b/>
          <w:color w:val="0000FF"/>
          <w:sz w:val="24"/>
        </w:rPr>
        <w:t>S6-210276</w:t>
      </w:r>
      <w:r>
        <w:rPr>
          <w:rFonts w:ascii="Arial" w:hAnsi="Arial" w:cs="Arial"/>
          <w:b/>
          <w:color w:val="0000FF"/>
          <w:sz w:val="24"/>
        </w:rPr>
        <w:tab/>
      </w:r>
      <w:r>
        <w:rPr>
          <w:rFonts w:ascii="Arial" w:hAnsi="Arial" w:cs="Arial"/>
          <w:b/>
          <w:sz w:val="24"/>
        </w:rPr>
        <w:t>Pseudo-CR on Solution to KI #11</w:t>
      </w:r>
    </w:p>
    <w:p w14:paraId="39FC44C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w:t>
      </w:r>
    </w:p>
    <w:p w14:paraId="1DE67D8D" w14:textId="77777777" w:rsidR="00C5536D" w:rsidRDefault="00C5536D" w:rsidP="00C5536D">
      <w:pPr>
        <w:rPr>
          <w:color w:val="808080"/>
        </w:rPr>
      </w:pPr>
      <w:r>
        <w:rPr>
          <w:color w:val="808080"/>
        </w:rPr>
        <w:t>(Replaces S6-210174)</w:t>
      </w:r>
    </w:p>
    <w:p w14:paraId="2E6B511B" w14:textId="77777777" w:rsidR="00C5536D" w:rsidRDefault="00C5536D" w:rsidP="00C5536D">
      <w:pPr>
        <w:rPr>
          <w:rFonts w:ascii="Arial" w:hAnsi="Arial" w:cs="Arial"/>
          <w:b/>
        </w:rPr>
      </w:pPr>
      <w:r>
        <w:rPr>
          <w:rFonts w:ascii="Arial" w:hAnsi="Arial" w:cs="Arial"/>
          <w:b/>
        </w:rPr>
        <w:t xml:space="preserve">Discussion: </w:t>
      </w:r>
    </w:p>
    <w:p w14:paraId="66134C34" w14:textId="77777777" w:rsidR="00C5536D" w:rsidRDefault="00C5536D" w:rsidP="00C5536D">
      <w:r>
        <w:t>The meeting discussed rev. 1 of the document during the closing session.</w:t>
      </w:r>
    </w:p>
    <w:p w14:paraId="0D5F471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S6-210357</w:t>
      </w:r>
      <w:r>
        <w:rPr>
          <w:color w:val="993300"/>
          <w:u w:val="single"/>
        </w:rPr>
        <w:t>.</w:t>
      </w:r>
    </w:p>
    <w:p w14:paraId="1B376C9E" w14:textId="77777777" w:rsidR="00C5536D" w:rsidRDefault="00C5536D" w:rsidP="00C5536D">
      <w:pPr>
        <w:rPr>
          <w:rFonts w:ascii="Arial" w:hAnsi="Arial" w:cs="Arial"/>
          <w:b/>
          <w:sz w:val="24"/>
        </w:rPr>
      </w:pPr>
      <w:r>
        <w:rPr>
          <w:rFonts w:ascii="Arial" w:hAnsi="Arial" w:cs="Arial"/>
          <w:b/>
          <w:color w:val="0000FF"/>
          <w:sz w:val="24"/>
        </w:rPr>
        <w:t>S6-210357</w:t>
      </w:r>
      <w:r>
        <w:rPr>
          <w:rFonts w:ascii="Arial" w:hAnsi="Arial" w:cs="Arial"/>
          <w:b/>
          <w:color w:val="0000FF"/>
          <w:sz w:val="24"/>
        </w:rPr>
        <w:tab/>
      </w:r>
      <w:r>
        <w:rPr>
          <w:rFonts w:ascii="Arial" w:hAnsi="Arial" w:cs="Arial"/>
          <w:b/>
          <w:sz w:val="24"/>
        </w:rPr>
        <w:t>Pseudo-CR on Solution to KI #11</w:t>
      </w:r>
    </w:p>
    <w:p w14:paraId="384E976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w:t>
      </w:r>
    </w:p>
    <w:p w14:paraId="3A13387D" w14:textId="77777777" w:rsidR="00C5536D" w:rsidRDefault="00C5536D" w:rsidP="00C5536D">
      <w:pPr>
        <w:rPr>
          <w:color w:val="808080"/>
        </w:rPr>
      </w:pPr>
      <w:r>
        <w:rPr>
          <w:color w:val="808080"/>
        </w:rPr>
        <w:lastRenderedPageBreak/>
        <w:t>(Replaces S6-210276)</w:t>
      </w:r>
    </w:p>
    <w:p w14:paraId="0E6AE6B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26D2D" w14:textId="77777777" w:rsidR="00C5536D" w:rsidRDefault="00C5536D" w:rsidP="00C5536D">
      <w:pPr>
        <w:rPr>
          <w:rFonts w:ascii="Arial" w:hAnsi="Arial" w:cs="Arial"/>
          <w:b/>
          <w:sz w:val="24"/>
        </w:rPr>
      </w:pPr>
      <w:r>
        <w:rPr>
          <w:rFonts w:ascii="Arial" w:hAnsi="Arial" w:cs="Arial"/>
          <w:b/>
          <w:color w:val="0000FF"/>
          <w:sz w:val="24"/>
        </w:rPr>
        <w:t>S6-210173</w:t>
      </w:r>
      <w:r>
        <w:rPr>
          <w:rFonts w:ascii="Arial" w:hAnsi="Arial" w:cs="Arial"/>
          <w:b/>
          <w:color w:val="0000FF"/>
          <w:sz w:val="24"/>
        </w:rPr>
        <w:tab/>
      </w:r>
      <w:r>
        <w:rPr>
          <w:rFonts w:ascii="Arial" w:hAnsi="Arial" w:cs="Arial"/>
          <w:b/>
          <w:sz w:val="24"/>
        </w:rPr>
        <w:t>Pseudo-CR on Solution to KI #12</w:t>
      </w:r>
    </w:p>
    <w:p w14:paraId="61C317A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 InterDigital</w:t>
      </w:r>
    </w:p>
    <w:p w14:paraId="146E9C36" w14:textId="77777777" w:rsidR="00C5536D" w:rsidRDefault="00C5536D" w:rsidP="00C5536D">
      <w:pPr>
        <w:rPr>
          <w:rFonts w:ascii="Arial" w:hAnsi="Arial" w:cs="Arial"/>
          <w:b/>
        </w:rPr>
      </w:pPr>
      <w:r>
        <w:rPr>
          <w:rFonts w:ascii="Arial" w:hAnsi="Arial" w:cs="Arial"/>
          <w:b/>
        </w:rPr>
        <w:t xml:space="preserve">Abstract: </w:t>
      </w:r>
    </w:p>
    <w:p w14:paraId="726B8ED8" w14:textId="77777777" w:rsidR="00C5536D" w:rsidRDefault="00C5536D" w:rsidP="00C5536D">
      <w:r>
        <w:t>This contribution proposes a solution to the key issue #12 on tracking a UAV’s location deviation. The solution fetches UAV’s location periodically and processes it confirm the UAV’s location adherence to the flight path.</w:t>
      </w:r>
    </w:p>
    <w:p w14:paraId="2353DC6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S6-210275</w:t>
      </w:r>
      <w:r>
        <w:rPr>
          <w:color w:val="993300"/>
          <w:u w:val="single"/>
        </w:rPr>
        <w:t>.</w:t>
      </w:r>
    </w:p>
    <w:p w14:paraId="633AE622" w14:textId="77777777" w:rsidR="00C5536D" w:rsidRDefault="00C5536D" w:rsidP="00C5536D">
      <w:pPr>
        <w:rPr>
          <w:rFonts w:ascii="Arial" w:hAnsi="Arial" w:cs="Arial"/>
          <w:b/>
          <w:sz w:val="24"/>
        </w:rPr>
      </w:pPr>
      <w:r>
        <w:rPr>
          <w:rFonts w:ascii="Arial" w:hAnsi="Arial" w:cs="Arial"/>
          <w:b/>
          <w:color w:val="0000FF"/>
          <w:sz w:val="24"/>
        </w:rPr>
        <w:t>S6-210275</w:t>
      </w:r>
      <w:r>
        <w:rPr>
          <w:rFonts w:ascii="Arial" w:hAnsi="Arial" w:cs="Arial"/>
          <w:b/>
          <w:color w:val="0000FF"/>
          <w:sz w:val="24"/>
        </w:rPr>
        <w:tab/>
      </w:r>
      <w:r>
        <w:rPr>
          <w:rFonts w:ascii="Arial" w:hAnsi="Arial" w:cs="Arial"/>
          <w:b/>
          <w:sz w:val="24"/>
        </w:rPr>
        <w:t>Pseudo-CR on Solution to KI #12</w:t>
      </w:r>
    </w:p>
    <w:p w14:paraId="659B7F3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 InterDigital</w:t>
      </w:r>
    </w:p>
    <w:p w14:paraId="196C4B28" w14:textId="77777777" w:rsidR="00C5536D" w:rsidRDefault="00C5536D" w:rsidP="00C5536D">
      <w:pPr>
        <w:rPr>
          <w:color w:val="808080"/>
        </w:rPr>
      </w:pPr>
      <w:r>
        <w:rPr>
          <w:color w:val="808080"/>
        </w:rPr>
        <w:t>(Replaces S6-210173)</w:t>
      </w:r>
    </w:p>
    <w:p w14:paraId="6A8BFFC4" w14:textId="77777777" w:rsidR="00C5536D" w:rsidRDefault="00C5536D" w:rsidP="00C5536D">
      <w:pPr>
        <w:rPr>
          <w:rFonts w:ascii="Arial" w:hAnsi="Arial" w:cs="Arial"/>
          <w:b/>
        </w:rPr>
      </w:pPr>
      <w:r>
        <w:rPr>
          <w:rFonts w:ascii="Arial" w:hAnsi="Arial" w:cs="Arial"/>
          <w:b/>
        </w:rPr>
        <w:t xml:space="preserve">Discussion: </w:t>
      </w:r>
    </w:p>
    <w:p w14:paraId="17DFF1ED" w14:textId="77777777" w:rsidR="00C5536D" w:rsidRDefault="00C5536D" w:rsidP="00C5536D">
      <w:r>
        <w:t>The meeting discussed rev. 1 of the document during the closing session.</w:t>
      </w:r>
    </w:p>
    <w:p w14:paraId="0550BDE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S6-210358</w:t>
      </w:r>
      <w:r>
        <w:rPr>
          <w:color w:val="993300"/>
          <w:u w:val="single"/>
        </w:rPr>
        <w:t>.</w:t>
      </w:r>
    </w:p>
    <w:p w14:paraId="05923897" w14:textId="77777777" w:rsidR="00C5536D" w:rsidRDefault="00C5536D" w:rsidP="00C5536D">
      <w:pPr>
        <w:rPr>
          <w:rFonts w:ascii="Arial" w:hAnsi="Arial" w:cs="Arial"/>
          <w:b/>
          <w:sz w:val="24"/>
        </w:rPr>
      </w:pPr>
      <w:r>
        <w:rPr>
          <w:rFonts w:ascii="Arial" w:hAnsi="Arial" w:cs="Arial"/>
          <w:b/>
          <w:color w:val="0000FF"/>
          <w:sz w:val="24"/>
        </w:rPr>
        <w:t>S6-210358</w:t>
      </w:r>
      <w:r>
        <w:rPr>
          <w:rFonts w:ascii="Arial" w:hAnsi="Arial" w:cs="Arial"/>
          <w:b/>
          <w:color w:val="0000FF"/>
          <w:sz w:val="24"/>
        </w:rPr>
        <w:tab/>
      </w:r>
      <w:r>
        <w:rPr>
          <w:rFonts w:ascii="Arial" w:hAnsi="Arial" w:cs="Arial"/>
          <w:b/>
          <w:sz w:val="24"/>
        </w:rPr>
        <w:t>Pseudo-CR on Solution to KI #12</w:t>
      </w:r>
    </w:p>
    <w:p w14:paraId="55919B0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Samsung, InterDigital</w:t>
      </w:r>
    </w:p>
    <w:p w14:paraId="4DF5086D" w14:textId="77777777" w:rsidR="00C5536D" w:rsidRDefault="00C5536D" w:rsidP="00C5536D">
      <w:pPr>
        <w:rPr>
          <w:color w:val="808080"/>
        </w:rPr>
      </w:pPr>
      <w:r>
        <w:rPr>
          <w:color w:val="808080"/>
        </w:rPr>
        <w:t>(Replaces S6-210275)</w:t>
      </w:r>
    </w:p>
    <w:p w14:paraId="4C510FD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A26B" w14:textId="77777777" w:rsidR="00C5536D" w:rsidRDefault="00C5536D" w:rsidP="00C5536D">
      <w:pPr>
        <w:rPr>
          <w:rFonts w:ascii="Arial" w:hAnsi="Arial" w:cs="Arial"/>
          <w:b/>
          <w:sz w:val="24"/>
        </w:rPr>
      </w:pPr>
      <w:r>
        <w:rPr>
          <w:rFonts w:ascii="Arial" w:hAnsi="Arial" w:cs="Arial"/>
          <w:b/>
          <w:color w:val="0000FF"/>
          <w:sz w:val="24"/>
        </w:rPr>
        <w:t>S6-210021</w:t>
      </w:r>
      <w:r>
        <w:rPr>
          <w:rFonts w:ascii="Arial" w:hAnsi="Arial" w:cs="Arial"/>
          <w:b/>
          <w:color w:val="0000FF"/>
          <w:sz w:val="24"/>
        </w:rPr>
        <w:tab/>
      </w:r>
      <w:r>
        <w:rPr>
          <w:rFonts w:ascii="Arial" w:hAnsi="Arial" w:cs="Arial"/>
          <w:b/>
          <w:sz w:val="24"/>
        </w:rPr>
        <w:t>Pseudo-CR on Framework for mapping between Key Issues and solutions</w:t>
      </w:r>
    </w:p>
    <w:p w14:paraId="4A95DCD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InterDigital</w:t>
      </w:r>
    </w:p>
    <w:p w14:paraId="72468C4E" w14:textId="77777777" w:rsidR="00C5536D" w:rsidRDefault="00C5536D" w:rsidP="00C5536D">
      <w:pPr>
        <w:rPr>
          <w:rFonts w:ascii="Arial" w:hAnsi="Arial" w:cs="Arial"/>
          <w:b/>
        </w:rPr>
      </w:pPr>
      <w:r>
        <w:rPr>
          <w:rFonts w:ascii="Arial" w:hAnsi="Arial" w:cs="Arial"/>
          <w:b/>
        </w:rPr>
        <w:t xml:space="preserve">Abstract: </w:t>
      </w:r>
    </w:p>
    <w:p w14:paraId="178188DF" w14:textId="77777777" w:rsidR="00C5536D" w:rsidRDefault="00C5536D" w:rsidP="00C5536D">
      <w:r>
        <w:t>Clause 9 of the TR does not have all available rows and columns in the tables to reflect the mapping between Key Issues and their proposed solutions. This pCR includes the missing rows and columns in the tables intended to provide an overview of the mapping between the agreed Key Issues and their proposed solutions. Also a few editorials are corrected.</w:t>
      </w:r>
    </w:p>
    <w:p w14:paraId="5F6C824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F4253" w14:textId="77777777" w:rsidR="00C5536D" w:rsidRDefault="00C5536D" w:rsidP="00C5536D">
      <w:pPr>
        <w:rPr>
          <w:rFonts w:ascii="Arial" w:hAnsi="Arial" w:cs="Arial"/>
          <w:b/>
          <w:sz w:val="24"/>
        </w:rPr>
      </w:pPr>
      <w:r>
        <w:rPr>
          <w:rFonts w:ascii="Arial" w:hAnsi="Arial" w:cs="Arial"/>
          <w:b/>
          <w:color w:val="0000FF"/>
          <w:sz w:val="24"/>
        </w:rPr>
        <w:t>S6-210158</w:t>
      </w:r>
      <w:r>
        <w:rPr>
          <w:rFonts w:ascii="Arial" w:hAnsi="Arial" w:cs="Arial"/>
          <w:b/>
          <w:color w:val="0000FF"/>
          <w:sz w:val="24"/>
        </w:rPr>
        <w:tab/>
      </w:r>
      <w:r>
        <w:rPr>
          <w:rFonts w:ascii="Arial" w:hAnsi="Arial" w:cs="Arial"/>
          <w:b/>
          <w:sz w:val="24"/>
        </w:rPr>
        <w:t>Architecture Evaluation</w:t>
      </w:r>
    </w:p>
    <w:p w14:paraId="0A304425"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78B2F8AF" w14:textId="77777777" w:rsidR="00C5536D" w:rsidRDefault="00C5536D" w:rsidP="00C5536D">
      <w:pPr>
        <w:rPr>
          <w:rFonts w:ascii="Arial" w:hAnsi="Arial" w:cs="Arial"/>
          <w:b/>
        </w:rPr>
      </w:pPr>
      <w:r>
        <w:rPr>
          <w:rFonts w:ascii="Arial" w:hAnsi="Arial" w:cs="Arial"/>
          <w:b/>
        </w:rPr>
        <w:t xml:space="preserve">Abstract: </w:t>
      </w:r>
    </w:p>
    <w:p w14:paraId="04FB4917" w14:textId="77777777" w:rsidR="00C5536D" w:rsidRDefault="00C5536D" w:rsidP="00C5536D">
      <w:r>
        <w:t>Proposal for Architecture Evaluation</w:t>
      </w:r>
    </w:p>
    <w:p w14:paraId="372FA00B" w14:textId="77777777" w:rsidR="00C5536D" w:rsidRDefault="00C5536D" w:rsidP="00C5536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B91AD" w14:textId="77777777" w:rsidR="00C5536D" w:rsidRDefault="00C5536D" w:rsidP="00C5536D">
      <w:pPr>
        <w:rPr>
          <w:rFonts w:ascii="Arial" w:hAnsi="Arial" w:cs="Arial"/>
          <w:b/>
          <w:sz w:val="24"/>
        </w:rPr>
      </w:pPr>
      <w:r>
        <w:rPr>
          <w:rFonts w:ascii="Arial" w:hAnsi="Arial" w:cs="Arial"/>
          <w:b/>
          <w:color w:val="0000FF"/>
          <w:sz w:val="24"/>
        </w:rPr>
        <w:t>S6-210159</w:t>
      </w:r>
      <w:r>
        <w:rPr>
          <w:rFonts w:ascii="Arial" w:hAnsi="Arial" w:cs="Arial"/>
          <w:b/>
          <w:color w:val="0000FF"/>
          <w:sz w:val="24"/>
        </w:rPr>
        <w:tab/>
      </w:r>
      <w:r>
        <w:rPr>
          <w:rFonts w:ascii="Arial" w:hAnsi="Arial" w:cs="Arial"/>
          <w:b/>
          <w:sz w:val="24"/>
        </w:rPr>
        <w:t>Overall Evaluation for KI#3</w:t>
      </w:r>
    </w:p>
    <w:p w14:paraId="71B05ED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1633DC91" w14:textId="77777777" w:rsidR="00C5536D" w:rsidRDefault="00C5536D" w:rsidP="00C5536D">
      <w:pPr>
        <w:rPr>
          <w:rFonts w:ascii="Arial" w:hAnsi="Arial" w:cs="Arial"/>
          <w:b/>
        </w:rPr>
      </w:pPr>
      <w:r>
        <w:rPr>
          <w:rFonts w:ascii="Arial" w:hAnsi="Arial" w:cs="Arial"/>
          <w:b/>
        </w:rPr>
        <w:t xml:space="preserve">Abstract: </w:t>
      </w:r>
    </w:p>
    <w:p w14:paraId="5EA15475" w14:textId="77777777" w:rsidR="00C5536D" w:rsidRDefault="00C5536D" w:rsidP="00C5536D">
      <w:r>
        <w:t>Proposal for Overall Evaluation for KI#3</w:t>
      </w:r>
    </w:p>
    <w:p w14:paraId="6E31E5A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S6-210320</w:t>
      </w:r>
      <w:r>
        <w:rPr>
          <w:color w:val="993300"/>
          <w:u w:val="single"/>
        </w:rPr>
        <w:t>.</w:t>
      </w:r>
    </w:p>
    <w:p w14:paraId="0B44B0CF" w14:textId="77777777" w:rsidR="00C5536D" w:rsidRDefault="00C5536D" w:rsidP="00C5536D">
      <w:pPr>
        <w:rPr>
          <w:rFonts w:ascii="Arial" w:hAnsi="Arial" w:cs="Arial"/>
          <w:b/>
          <w:sz w:val="24"/>
        </w:rPr>
      </w:pPr>
      <w:r>
        <w:rPr>
          <w:rFonts w:ascii="Arial" w:hAnsi="Arial" w:cs="Arial"/>
          <w:b/>
          <w:color w:val="0000FF"/>
          <w:sz w:val="24"/>
        </w:rPr>
        <w:t>S6-210320</w:t>
      </w:r>
      <w:r>
        <w:rPr>
          <w:rFonts w:ascii="Arial" w:hAnsi="Arial" w:cs="Arial"/>
          <w:b/>
          <w:color w:val="0000FF"/>
          <w:sz w:val="24"/>
        </w:rPr>
        <w:tab/>
      </w:r>
      <w:r>
        <w:rPr>
          <w:rFonts w:ascii="Arial" w:hAnsi="Arial" w:cs="Arial"/>
          <w:b/>
          <w:sz w:val="24"/>
        </w:rPr>
        <w:t>Overall Evaluation for KI#3</w:t>
      </w:r>
    </w:p>
    <w:p w14:paraId="653FA70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55F7895D" w14:textId="77777777" w:rsidR="00C5536D" w:rsidRDefault="00C5536D" w:rsidP="00C5536D">
      <w:pPr>
        <w:rPr>
          <w:color w:val="808080"/>
        </w:rPr>
      </w:pPr>
      <w:r>
        <w:rPr>
          <w:color w:val="808080"/>
        </w:rPr>
        <w:t>(Replaces S6-210159)</w:t>
      </w:r>
    </w:p>
    <w:p w14:paraId="145D9C1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ACA84" w14:textId="77777777" w:rsidR="00C5536D" w:rsidRDefault="00C5536D" w:rsidP="00C5536D">
      <w:pPr>
        <w:rPr>
          <w:rFonts w:ascii="Arial" w:hAnsi="Arial" w:cs="Arial"/>
          <w:b/>
          <w:sz w:val="24"/>
        </w:rPr>
      </w:pPr>
      <w:r>
        <w:rPr>
          <w:rFonts w:ascii="Arial" w:hAnsi="Arial" w:cs="Arial"/>
          <w:b/>
          <w:color w:val="0000FF"/>
          <w:sz w:val="24"/>
        </w:rPr>
        <w:t>S6-210160</w:t>
      </w:r>
      <w:r>
        <w:rPr>
          <w:rFonts w:ascii="Arial" w:hAnsi="Arial" w:cs="Arial"/>
          <w:b/>
          <w:color w:val="0000FF"/>
          <w:sz w:val="24"/>
        </w:rPr>
        <w:tab/>
      </w:r>
      <w:r>
        <w:rPr>
          <w:rFonts w:ascii="Arial" w:hAnsi="Arial" w:cs="Arial"/>
          <w:b/>
          <w:sz w:val="24"/>
        </w:rPr>
        <w:t>Initial Conclusion</w:t>
      </w:r>
    </w:p>
    <w:p w14:paraId="78781CD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32F66939" w14:textId="77777777" w:rsidR="00C5536D" w:rsidRDefault="00C5536D" w:rsidP="00C5536D">
      <w:pPr>
        <w:rPr>
          <w:rFonts w:ascii="Arial" w:hAnsi="Arial" w:cs="Arial"/>
          <w:b/>
        </w:rPr>
      </w:pPr>
      <w:r>
        <w:rPr>
          <w:rFonts w:ascii="Arial" w:hAnsi="Arial" w:cs="Arial"/>
          <w:b/>
        </w:rPr>
        <w:t xml:space="preserve">Abstract: </w:t>
      </w:r>
    </w:p>
    <w:p w14:paraId="322F8DBE" w14:textId="77777777" w:rsidR="00C5536D" w:rsidRDefault="00C5536D" w:rsidP="00C5536D">
      <w:r>
        <w:t>Proposal for Initial Conclusion</w:t>
      </w:r>
    </w:p>
    <w:p w14:paraId="655D8A4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S6-210321</w:t>
      </w:r>
      <w:r>
        <w:rPr>
          <w:color w:val="993300"/>
          <w:u w:val="single"/>
        </w:rPr>
        <w:t>.</w:t>
      </w:r>
    </w:p>
    <w:p w14:paraId="508F11AC" w14:textId="77777777" w:rsidR="00C5536D" w:rsidRDefault="00C5536D" w:rsidP="00C5536D">
      <w:pPr>
        <w:rPr>
          <w:rFonts w:ascii="Arial" w:hAnsi="Arial" w:cs="Arial"/>
          <w:b/>
          <w:sz w:val="24"/>
        </w:rPr>
      </w:pPr>
      <w:r>
        <w:rPr>
          <w:rFonts w:ascii="Arial" w:hAnsi="Arial" w:cs="Arial"/>
          <w:b/>
          <w:color w:val="0000FF"/>
          <w:sz w:val="24"/>
        </w:rPr>
        <w:t>S6-210321</w:t>
      </w:r>
      <w:r>
        <w:rPr>
          <w:rFonts w:ascii="Arial" w:hAnsi="Arial" w:cs="Arial"/>
          <w:b/>
          <w:color w:val="0000FF"/>
          <w:sz w:val="24"/>
        </w:rPr>
        <w:tab/>
      </w:r>
      <w:r>
        <w:rPr>
          <w:rFonts w:ascii="Arial" w:hAnsi="Arial" w:cs="Arial"/>
          <w:b/>
          <w:sz w:val="24"/>
        </w:rPr>
        <w:t>Initial Conclusion</w:t>
      </w:r>
    </w:p>
    <w:p w14:paraId="1BA5D6B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Huawei, Hisilicon</w:t>
      </w:r>
    </w:p>
    <w:p w14:paraId="442A0AA9" w14:textId="77777777" w:rsidR="00C5536D" w:rsidRDefault="00C5536D" w:rsidP="00C5536D">
      <w:pPr>
        <w:rPr>
          <w:color w:val="808080"/>
        </w:rPr>
      </w:pPr>
      <w:r>
        <w:rPr>
          <w:color w:val="808080"/>
        </w:rPr>
        <w:t>(Replaces S6-210160)</w:t>
      </w:r>
    </w:p>
    <w:p w14:paraId="1BE7BE6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F3F92" w14:textId="77777777" w:rsidR="00C5536D" w:rsidRDefault="00C5536D" w:rsidP="00C5536D">
      <w:pPr>
        <w:rPr>
          <w:rFonts w:ascii="Arial" w:hAnsi="Arial" w:cs="Arial"/>
          <w:b/>
          <w:sz w:val="24"/>
        </w:rPr>
      </w:pPr>
      <w:r>
        <w:rPr>
          <w:rFonts w:ascii="Arial" w:hAnsi="Arial" w:cs="Arial"/>
          <w:b/>
          <w:color w:val="0000FF"/>
          <w:sz w:val="24"/>
        </w:rPr>
        <w:t>S6-210166</w:t>
      </w:r>
      <w:r>
        <w:rPr>
          <w:rFonts w:ascii="Arial" w:hAnsi="Arial" w:cs="Arial"/>
          <w:b/>
          <w:color w:val="0000FF"/>
          <w:sz w:val="24"/>
        </w:rPr>
        <w:tab/>
      </w:r>
      <w:r>
        <w:rPr>
          <w:rFonts w:ascii="Arial" w:hAnsi="Arial" w:cs="Arial"/>
          <w:b/>
          <w:sz w:val="24"/>
        </w:rPr>
        <w:t>Summary of FAA UAS RID Final Rule</w:t>
      </w:r>
    </w:p>
    <w:p w14:paraId="40B67D9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33FCAA27" w14:textId="77777777" w:rsidR="00C5536D" w:rsidRDefault="00C5536D" w:rsidP="00C5536D">
      <w:pPr>
        <w:rPr>
          <w:rFonts w:ascii="Arial" w:hAnsi="Arial" w:cs="Arial"/>
          <w:b/>
        </w:rPr>
      </w:pPr>
      <w:r>
        <w:rPr>
          <w:rFonts w:ascii="Arial" w:hAnsi="Arial" w:cs="Arial"/>
          <w:b/>
        </w:rPr>
        <w:t xml:space="preserve">Abstract: </w:t>
      </w:r>
    </w:p>
    <w:p w14:paraId="7F1858A8" w14:textId="77777777" w:rsidR="00C5536D" w:rsidRDefault="00C5536D" w:rsidP="00C5536D">
      <w:r>
        <w:t>On December 28 of 2020, FAA publishes the long-awaited final rule marking for UAV remote ID, which will take effect 60 days after the publication in Federal Register. This discussion summarizes the major changes that may be related to the 3GPP UAS application architecture design.</w:t>
      </w:r>
    </w:p>
    <w:p w14:paraId="640E119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S6-210293</w:t>
      </w:r>
      <w:r>
        <w:rPr>
          <w:color w:val="993300"/>
          <w:u w:val="single"/>
        </w:rPr>
        <w:t>.</w:t>
      </w:r>
    </w:p>
    <w:p w14:paraId="0AC6226E" w14:textId="77777777" w:rsidR="00C5536D" w:rsidRDefault="00C5536D" w:rsidP="00C5536D">
      <w:pPr>
        <w:rPr>
          <w:rFonts w:ascii="Arial" w:hAnsi="Arial" w:cs="Arial"/>
          <w:b/>
          <w:sz w:val="24"/>
        </w:rPr>
      </w:pPr>
      <w:r>
        <w:rPr>
          <w:rFonts w:ascii="Arial" w:hAnsi="Arial" w:cs="Arial"/>
          <w:b/>
          <w:color w:val="0000FF"/>
          <w:sz w:val="24"/>
        </w:rPr>
        <w:t>S6-210293</w:t>
      </w:r>
      <w:r>
        <w:rPr>
          <w:rFonts w:ascii="Arial" w:hAnsi="Arial" w:cs="Arial"/>
          <w:b/>
          <w:color w:val="0000FF"/>
          <w:sz w:val="24"/>
        </w:rPr>
        <w:tab/>
      </w:r>
      <w:r>
        <w:rPr>
          <w:rFonts w:ascii="Arial" w:hAnsi="Arial" w:cs="Arial"/>
          <w:b/>
          <w:sz w:val="24"/>
        </w:rPr>
        <w:t>Summary of FAA UAS RID Final Rule</w:t>
      </w:r>
    </w:p>
    <w:p w14:paraId="6E23957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v1.0.0</w:t>
      </w:r>
      <w:r>
        <w:rPr>
          <w:i/>
        </w:rPr>
        <w:br/>
      </w:r>
      <w:r>
        <w:rPr>
          <w:i/>
        </w:rPr>
        <w:tab/>
      </w:r>
      <w:r>
        <w:rPr>
          <w:i/>
        </w:rPr>
        <w:tab/>
      </w:r>
      <w:r>
        <w:rPr>
          <w:i/>
        </w:rPr>
        <w:tab/>
      </w:r>
      <w:r>
        <w:rPr>
          <w:i/>
        </w:rPr>
        <w:tab/>
      </w:r>
      <w:r>
        <w:rPr>
          <w:i/>
        </w:rPr>
        <w:tab/>
        <w:t>Source: Tencent</w:t>
      </w:r>
    </w:p>
    <w:p w14:paraId="662B2A89" w14:textId="77777777" w:rsidR="00C5536D" w:rsidRDefault="00C5536D" w:rsidP="00C5536D">
      <w:pPr>
        <w:rPr>
          <w:color w:val="808080"/>
        </w:rPr>
      </w:pPr>
      <w:r>
        <w:rPr>
          <w:color w:val="808080"/>
        </w:rPr>
        <w:lastRenderedPageBreak/>
        <w:t>(Replaces S6-210166)</w:t>
      </w:r>
    </w:p>
    <w:p w14:paraId="210BBE49"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FBB4D" w14:textId="77777777" w:rsidR="00C5536D" w:rsidRDefault="00C5536D" w:rsidP="00C5536D">
      <w:pPr>
        <w:pStyle w:val="Heading3"/>
      </w:pPr>
      <w:bookmarkStart w:id="62" w:name="_Toc65060046"/>
      <w:bookmarkStart w:id="63" w:name="_Toc65060114"/>
      <w:r>
        <w:t>8.4</w:t>
      </w:r>
      <w:r>
        <w:tab/>
        <w:t>FS_5GMARCH – Study on support of the 5GMSG Service</w:t>
      </w:r>
      <w:bookmarkEnd w:id="62"/>
      <w:bookmarkEnd w:id="63"/>
    </w:p>
    <w:p w14:paraId="57116F6F" w14:textId="77777777" w:rsidR="00C5536D" w:rsidRDefault="00C5536D" w:rsidP="00C5536D">
      <w:pPr>
        <w:rPr>
          <w:rFonts w:ascii="Arial" w:hAnsi="Arial" w:cs="Arial"/>
          <w:b/>
          <w:sz w:val="24"/>
        </w:rPr>
      </w:pPr>
      <w:r>
        <w:rPr>
          <w:rFonts w:ascii="Arial" w:hAnsi="Arial" w:cs="Arial"/>
          <w:b/>
          <w:color w:val="0000FF"/>
          <w:sz w:val="24"/>
        </w:rPr>
        <w:t>S6-210184</w:t>
      </w:r>
      <w:r>
        <w:rPr>
          <w:rFonts w:ascii="Arial" w:hAnsi="Arial" w:cs="Arial"/>
          <w:b/>
          <w:color w:val="0000FF"/>
          <w:sz w:val="24"/>
        </w:rPr>
        <w:tab/>
      </w:r>
      <w:r>
        <w:rPr>
          <w:rFonts w:ascii="Arial" w:hAnsi="Arial" w:cs="Arial"/>
          <w:b/>
          <w:sz w:val="24"/>
        </w:rPr>
        <w:t>MSGin5G missing parts and solutions evolution from MSGin5G Service Point of view</w:t>
      </w:r>
    </w:p>
    <w:p w14:paraId="52ECD5D5"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23.700-24 v..</w:t>
      </w:r>
      <w:r>
        <w:rPr>
          <w:i/>
        </w:rPr>
        <w:br/>
      </w:r>
      <w:r>
        <w:rPr>
          <w:i/>
        </w:rPr>
        <w:tab/>
      </w:r>
      <w:r>
        <w:rPr>
          <w:i/>
        </w:rPr>
        <w:tab/>
      </w:r>
      <w:r>
        <w:rPr>
          <w:i/>
        </w:rPr>
        <w:tab/>
      </w:r>
      <w:r>
        <w:rPr>
          <w:i/>
        </w:rPr>
        <w:tab/>
      </w:r>
      <w:r>
        <w:rPr>
          <w:i/>
        </w:rPr>
        <w:tab/>
        <w:t>Source: China Mobile Com. Corporation</w:t>
      </w:r>
    </w:p>
    <w:p w14:paraId="62D4246B" w14:textId="77777777" w:rsidR="00C5536D" w:rsidRDefault="00C5536D" w:rsidP="00C5536D">
      <w:pPr>
        <w:rPr>
          <w:rFonts w:ascii="Arial" w:hAnsi="Arial" w:cs="Arial"/>
          <w:b/>
        </w:rPr>
      </w:pPr>
      <w:r>
        <w:rPr>
          <w:rFonts w:ascii="Arial" w:hAnsi="Arial" w:cs="Arial"/>
          <w:b/>
        </w:rPr>
        <w:t xml:space="preserve">Discussion: </w:t>
      </w:r>
    </w:p>
    <w:p w14:paraId="7F86071E" w14:textId="77777777" w:rsidR="00C5536D" w:rsidRDefault="00C5536D" w:rsidP="00C5536D">
      <w:r>
        <w:t>China Mobile presented the discussion paper and proposed modifications during the ICC#3.</w:t>
      </w:r>
    </w:p>
    <w:p w14:paraId="53CBF977" w14:textId="77777777" w:rsidR="00C5536D" w:rsidRDefault="00C5536D" w:rsidP="00C5536D">
      <w:r>
        <w:t>Various comments were provided, e.g. one2many pointed out to an email where they had stated numerous points that according to them still would need to be addressed.</w:t>
      </w:r>
    </w:p>
    <w:p w14:paraId="532E35E7" w14:textId="77777777" w:rsidR="00C5536D" w:rsidRDefault="00C5536D" w:rsidP="00C5536D">
      <w:r>
        <w:t>Like e.g.</w:t>
      </w:r>
    </w:p>
    <w:p w14:paraId="2ED6B96F" w14:textId="77777777" w:rsidR="00C5536D" w:rsidRDefault="00C5536D" w:rsidP="00C5536D">
      <w:r>
        <w:t xml:space="preserve"> - </w:t>
      </w:r>
      <w:r>
        <w:tab/>
        <w:t>how the MSGin5G Server shall do authentication and authorization,</w:t>
      </w:r>
    </w:p>
    <w:p w14:paraId="7E949AFB" w14:textId="77777777" w:rsidR="00C5536D" w:rsidRDefault="00C5536D" w:rsidP="00C5536D">
      <w:r>
        <w:t xml:space="preserve"> - what functionality we want the MSGin5G server to expose towards Application Servers,</w:t>
      </w:r>
    </w:p>
    <w:p w14:paraId="260A9036" w14:textId="77777777" w:rsidR="00C5536D" w:rsidRDefault="00C5536D" w:rsidP="00C5536D">
      <w:r>
        <w:t xml:space="preserve"> - </w:t>
      </w:r>
      <w:r>
        <w:tab/>
        <w:t xml:space="preserve">need to </w:t>
      </w:r>
      <w:proofErr w:type="gramStart"/>
      <w:r>
        <w:t>describes</w:t>
      </w:r>
      <w:proofErr w:type="gramEnd"/>
      <w:r>
        <w:t xml:space="preserve"> the entire service flow (which includes provisioning, registration, message transfer, acknowledgement, triggering, etc.) and</w:t>
      </w:r>
    </w:p>
    <w:p w14:paraId="7E4B395C" w14:textId="77777777" w:rsidR="00C5536D" w:rsidRDefault="00C5536D" w:rsidP="00C5536D">
      <w:r>
        <w:t xml:space="preserve"> - </w:t>
      </w:r>
      <w:r>
        <w:tab/>
        <w:t>in case of legacy-3GPP messaging, what is meant by acknowledgement ?</w:t>
      </w:r>
    </w:p>
    <w:p w14:paraId="26E4852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4A6B2" w14:textId="77777777" w:rsidR="00C5536D" w:rsidRDefault="00C5536D" w:rsidP="00C5536D">
      <w:pPr>
        <w:rPr>
          <w:rFonts w:ascii="Arial" w:hAnsi="Arial" w:cs="Arial"/>
          <w:b/>
          <w:sz w:val="24"/>
        </w:rPr>
      </w:pPr>
      <w:r>
        <w:rPr>
          <w:rFonts w:ascii="Arial" w:hAnsi="Arial" w:cs="Arial"/>
          <w:b/>
          <w:color w:val="0000FF"/>
          <w:sz w:val="24"/>
        </w:rPr>
        <w:t>S6-210062</w:t>
      </w:r>
      <w:r>
        <w:rPr>
          <w:rFonts w:ascii="Arial" w:hAnsi="Arial" w:cs="Arial"/>
          <w:b/>
          <w:color w:val="0000FF"/>
          <w:sz w:val="24"/>
        </w:rPr>
        <w:tab/>
      </w:r>
      <w:r>
        <w:rPr>
          <w:rFonts w:ascii="Arial" w:hAnsi="Arial" w:cs="Arial"/>
          <w:b/>
          <w:sz w:val="24"/>
        </w:rPr>
        <w:t>Minor corrections on Solution 20</w:t>
      </w:r>
    </w:p>
    <w:p w14:paraId="240BD4B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74ECCA25" w14:textId="77777777" w:rsidR="00C5536D" w:rsidRDefault="00C5536D" w:rsidP="00C5536D">
      <w:pPr>
        <w:rPr>
          <w:rFonts w:ascii="Arial" w:hAnsi="Arial" w:cs="Arial"/>
          <w:b/>
        </w:rPr>
      </w:pPr>
      <w:r>
        <w:rPr>
          <w:rFonts w:ascii="Arial" w:hAnsi="Arial" w:cs="Arial"/>
          <w:b/>
        </w:rPr>
        <w:t xml:space="preserve">Abstract: </w:t>
      </w:r>
    </w:p>
    <w:p w14:paraId="3B13E0D5" w14:textId="77777777" w:rsidR="00C5536D" w:rsidRDefault="00C5536D" w:rsidP="00C5536D">
      <w:r>
        <w:t>The pCR proposes corrections to solution 20.</w:t>
      </w:r>
    </w:p>
    <w:p w14:paraId="04A51AB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F391F" w14:textId="77777777" w:rsidR="00C5536D" w:rsidRDefault="00C5536D" w:rsidP="00C5536D">
      <w:pPr>
        <w:rPr>
          <w:rFonts w:ascii="Arial" w:hAnsi="Arial" w:cs="Arial"/>
          <w:b/>
          <w:sz w:val="24"/>
        </w:rPr>
      </w:pPr>
      <w:r>
        <w:rPr>
          <w:rFonts w:ascii="Arial" w:hAnsi="Arial" w:cs="Arial"/>
          <w:b/>
          <w:color w:val="0000FF"/>
          <w:sz w:val="24"/>
        </w:rPr>
        <w:t>S6-210020</w:t>
      </w:r>
      <w:r>
        <w:rPr>
          <w:rFonts w:ascii="Arial" w:hAnsi="Arial" w:cs="Arial"/>
          <w:b/>
          <w:color w:val="0000FF"/>
          <w:sz w:val="24"/>
        </w:rPr>
        <w:tab/>
      </w:r>
      <w:r>
        <w:rPr>
          <w:rFonts w:ascii="Arial" w:hAnsi="Arial" w:cs="Arial"/>
          <w:b/>
          <w:sz w:val="24"/>
        </w:rPr>
        <w:t>Update to Solution 1 Evaluation</w:t>
      </w:r>
    </w:p>
    <w:p w14:paraId="763F352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one2many B.V.</w:t>
      </w:r>
    </w:p>
    <w:p w14:paraId="71E6D94E" w14:textId="77777777" w:rsidR="00C5536D" w:rsidRDefault="00C5536D" w:rsidP="00C5536D">
      <w:pPr>
        <w:rPr>
          <w:rFonts w:ascii="Arial" w:hAnsi="Arial" w:cs="Arial"/>
          <w:b/>
        </w:rPr>
      </w:pPr>
      <w:r>
        <w:rPr>
          <w:rFonts w:ascii="Arial" w:hAnsi="Arial" w:cs="Arial"/>
          <w:b/>
        </w:rPr>
        <w:t xml:space="preserve">Abstract: </w:t>
      </w:r>
    </w:p>
    <w:p w14:paraId="402B71C2" w14:textId="77777777" w:rsidR="00C5536D" w:rsidRDefault="00C5536D" w:rsidP="00C5536D">
      <w:r>
        <w:t>The text of the solution evaluation (clause 6.1.3) has been updated based on the reply-LS from SA1, but the editor's note is still present.</w:t>
      </w:r>
    </w:p>
    <w:p w14:paraId="5DB7F305" w14:textId="77777777" w:rsidR="00C5536D" w:rsidRDefault="00C5536D" w:rsidP="00C5536D">
      <w:r>
        <w:t>The present contribution proposes deletion of the EN.</w:t>
      </w:r>
    </w:p>
    <w:p w14:paraId="74F2F4F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C5BA8" w14:textId="77777777" w:rsidR="00C5536D" w:rsidRDefault="00C5536D" w:rsidP="00C5536D">
      <w:pPr>
        <w:rPr>
          <w:rFonts w:ascii="Arial" w:hAnsi="Arial" w:cs="Arial"/>
          <w:b/>
          <w:sz w:val="24"/>
        </w:rPr>
      </w:pPr>
      <w:r>
        <w:rPr>
          <w:rFonts w:ascii="Arial" w:hAnsi="Arial" w:cs="Arial"/>
          <w:b/>
          <w:color w:val="0000FF"/>
          <w:sz w:val="24"/>
        </w:rPr>
        <w:t>S6-210063</w:t>
      </w:r>
      <w:r>
        <w:rPr>
          <w:rFonts w:ascii="Arial" w:hAnsi="Arial" w:cs="Arial"/>
          <w:b/>
          <w:color w:val="0000FF"/>
          <w:sz w:val="24"/>
        </w:rPr>
        <w:tab/>
      </w:r>
      <w:r>
        <w:rPr>
          <w:rFonts w:ascii="Arial" w:hAnsi="Arial" w:cs="Arial"/>
          <w:b/>
          <w:sz w:val="24"/>
        </w:rPr>
        <w:t>Remove EN about segmentation size in KI 14</w:t>
      </w:r>
    </w:p>
    <w:p w14:paraId="1A45113A"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66B2A5B3" w14:textId="77777777" w:rsidR="00C5536D" w:rsidRDefault="00C5536D" w:rsidP="00C5536D">
      <w:pPr>
        <w:rPr>
          <w:rFonts w:ascii="Arial" w:hAnsi="Arial" w:cs="Arial"/>
          <w:b/>
        </w:rPr>
      </w:pPr>
      <w:r>
        <w:rPr>
          <w:rFonts w:ascii="Arial" w:hAnsi="Arial" w:cs="Arial"/>
          <w:b/>
        </w:rPr>
        <w:lastRenderedPageBreak/>
        <w:t xml:space="preserve">Abstract: </w:t>
      </w:r>
    </w:p>
    <w:p w14:paraId="6E8BB6BD" w14:textId="77777777" w:rsidR="00C5536D" w:rsidRDefault="00C5536D" w:rsidP="00C5536D">
      <w:r>
        <w:t>The pCR proposes removing the EN in KI4 and add the corresponding clarification about the segmentation size in solution 13.</w:t>
      </w:r>
    </w:p>
    <w:p w14:paraId="00EE746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3BA07" w14:textId="77777777" w:rsidR="00C5536D" w:rsidRDefault="00C5536D" w:rsidP="00C5536D">
      <w:pPr>
        <w:rPr>
          <w:rFonts w:ascii="Arial" w:hAnsi="Arial" w:cs="Arial"/>
          <w:b/>
          <w:sz w:val="24"/>
        </w:rPr>
      </w:pPr>
      <w:r>
        <w:rPr>
          <w:rFonts w:ascii="Arial" w:hAnsi="Arial" w:cs="Arial"/>
          <w:b/>
          <w:color w:val="0000FF"/>
          <w:sz w:val="24"/>
        </w:rPr>
        <w:t>S6-210064</w:t>
      </w:r>
      <w:r>
        <w:rPr>
          <w:rFonts w:ascii="Arial" w:hAnsi="Arial" w:cs="Arial"/>
          <w:b/>
          <w:color w:val="0000FF"/>
          <w:sz w:val="24"/>
        </w:rPr>
        <w:tab/>
      </w:r>
      <w:r>
        <w:rPr>
          <w:rFonts w:ascii="Arial" w:hAnsi="Arial" w:cs="Arial"/>
          <w:b/>
          <w:sz w:val="24"/>
        </w:rPr>
        <w:t>Remove ENs about API invoker</w:t>
      </w:r>
    </w:p>
    <w:p w14:paraId="5F3483F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7CB8B0B0" w14:textId="77777777" w:rsidR="00C5536D" w:rsidRDefault="00C5536D" w:rsidP="00C5536D">
      <w:pPr>
        <w:rPr>
          <w:rFonts w:ascii="Arial" w:hAnsi="Arial" w:cs="Arial"/>
          <w:b/>
        </w:rPr>
      </w:pPr>
      <w:r>
        <w:rPr>
          <w:rFonts w:ascii="Arial" w:hAnsi="Arial" w:cs="Arial"/>
          <w:b/>
        </w:rPr>
        <w:t xml:space="preserve">Abstract: </w:t>
      </w:r>
    </w:p>
    <w:p w14:paraId="545F5516" w14:textId="77777777" w:rsidR="00C5536D" w:rsidRDefault="00C5536D" w:rsidP="00C5536D">
      <w:r>
        <w:t>Based on the solution evaluation in solution 23 and previous discussion, transfer the editor’s note to a NOTE as a reminding for normative phase work, and add clarification on solution 19 evaluation.</w:t>
      </w:r>
    </w:p>
    <w:p w14:paraId="684FFE4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S6-210215</w:t>
      </w:r>
      <w:r>
        <w:rPr>
          <w:color w:val="993300"/>
          <w:u w:val="single"/>
        </w:rPr>
        <w:t>.</w:t>
      </w:r>
    </w:p>
    <w:p w14:paraId="5FDB39CB" w14:textId="77777777" w:rsidR="00C5536D" w:rsidRDefault="00C5536D" w:rsidP="00C5536D">
      <w:pPr>
        <w:rPr>
          <w:rFonts w:ascii="Arial" w:hAnsi="Arial" w:cs="Arial"/>
          <w:b/>
          <w:sz w:val="24"/>
        </w:rPr>
      </w:pPr>
      <w:r>
        <w:rPr>
          <w:rFonts w:ascii="Arial" w:hAnsi="Arial" w:cs="Arial"/>
          <w:b/>
          <w:color w:val="0000FF"/>
          <w:sz w:val="24"/>
        </w:rPr>
        <w:t>S6-210215</w:t>
      </w:r>
      <w:r>
        <w:rPr>
          <w:rFonts w:ascii="Arial" w:hAnsi="Arial" w:cs="Arial"/>
          <w:b/>
          <w:color w:val="0000FF"/>
          <w:sz w:val="24"/>
        </w:rPr>
        <w:tab/>
      </w:r>
      <w:r>
        <w:rPr>
          <w:rFonts w:ascii="Arial" w:hAnsi="Arial" w:cs="Arial"/>
          <w:b/>
          <w:sz w:val="24"/>
        </w:rPr>
        <w:t>Remove ENs about API invoker</w:t>
      </w:r>
    </w:p>
    <w:p w14:paraId="7845039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0AA70EA6" w14:textId="77777777" w:rsidR="00C5536D" w:rsidRDefault="00C5536D" w:rsidP="00C5536D">
      <w:pPr>
        <w:rPr>
          <w:color w:val="808080"/>
        </w:rPr>
      </w:pPr>
      <w:r>
        <w:rPr>
          <w:color w:val="808080"/>
        </w:rPr>
        <w:t>(Replaces S6-210064)</w:t>
      </w:r>
    </w:p>
    <w:p w14:paraId="45E9ADA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8A89B" w14:textId="77777777" w:rsidR="00C5536D" w:rsidRDefault="00C5536D" w:rsidP="00C5536D">
      <w:pPr>
        <w:rPr>
          <w:rFonts w:ascii="Arial" w:hAnsi="Arial" w:cs="Arial"/>
          <w:b/>
          <w:sz w:val="24"/>
        </w:rPr>
      </w:pPr>
      <w:r>
        <w:rPr>
          <w:rFonts w:ascii="Arial" w:hAnsi="Arial" w:cs="Arial"/>
          <w:b/>
          <w:color w:val="0000FF"/>
          <w:sz w:val="24"/>
        </w:rPr>
        <w:t>S6-210189</w:t>
      </w:r>
      <w:r>
        <w:rPr>
          <w:rFonts w:ascii="Arial" w:hAnsi="Arial" w:cs="Arial"/>
          <w:b/>
          <w:color w:val="0000FF"/>
          <w:sz w:val="24"/>
        </w:rPr>
        <w:tab/>
      </w:r>
      <w:r>
        <w:rPr>
          <w:rFonts w:ascii="Arial" w:hAnsi="Arial" w:cs="Arial"/>
          <w:b/>
          <w:sz w:val="24"/>
        </w:rPr>
        <w:t>Pseudo-CR on EN removal</w:t>
      </w:r>
    </w:p>
    <w:p w14:paraId="3729053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3BBA170D" w14:textId="77777777" w:rsidR="00C5536D" w:rsidRDefault="00C5536D" w:rsidP="00C5536D">
      <w:pPr>
        <w:rPr>
          <w:rFonts w:ascii="Arial" w:hAnsi="Arial" w:cs="Arial"/>
          <w:b/>
        </w:rPr>
      </w:pPr>
      <w:r>
        <w:rPr>
          <w:rFonts w:ascii="Arial" w:hAnsi="Arial" w:cs="Arial"/>
          <w:b/>
        </w:rPr>
        <w:t xml:space="preserve">Abstract: </w:t>
      </w:r>
    </w:p>
    <w:p w14:paraId="6D13222A" w14:textId="77777777" w:rsidR="00C5536D" w:rsidRDefault="00C5536D" w:rsidP="00C5536D">
      <w:r>
        <w:t>This pCR proposes to fix overlooked implementation of approved pCR during SA6#40-e.</w:t>
      </w:r>
    </w:p>
    <w:p w14:paraId="12129A4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624F5" w14:textId="77777777" w:rsidR="00C5536D" w:rsidRDefault="00C5536D" w:rsidP="00C5536D">
      <w:pPr>
        <w:rPr>
          <w:rFonts w:ascii="Arial" w:hAnsi="Arial" w:cs="Arial"/>
          <w:b/>
          <w:sz w:val="24"/>
        </w:rPr>
      </w:pPr>
      <w:r>
        <w:rPr>
          <w:rFonts w:ascii="Arial" w:hAnsi="Arial" w:cs="Arial"/>
          <w:b/>
          <w:color w:val="0000FF"/>
          <w:sz w:val="24"/>
        </w:rPr>
        <w:t>S6-210177</w:t>
      </w:r>
      <w:r>
        <w:rPr>
          <w:rFonts w:ascii="Arial" w:hAnsi="Arial" w:cs="Arial"/>
          <w:b/>
          <w:color w:val="0000FF"/>
          <w:sz w:val="24"/>
        </w:rPr>
        <w:tab/>
      </w:r>
      <w:r>
        <w:rPr>
          <w:rFonts w:ascii="Arial" w:hAnsi="Arial" w:cs="Arial"/>
          <w:b/>
          <w:sz w:val="24"/>
        </w:rPr>
        <w:t>Pseudo-CR on constrained devices architecture update</w:t>
      </w:r>
    </w:p>
    <w:p w14:paraId="5CB4B28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1B32CCA0" w14:textId="77777777" w:rsidR="00C5536D" w:rsidRDefault="00C5536D" w:rsidP="00C5536D">
      <w:pPr>
        <w:rPr>
          <w:rFonts w:ascii="Arial" w:hAnsi="Arial" w:cs="Arial"/>
          <w:b/>
        </w:rPr>
      </w:pPr>
      <w:r>
        <w:rPr>
          <w:rFonts w:ascii="Arial" w:hAnsi="Arial" w:cs="Arial"/>
          <w:b/>
        </w:rPr>
        <w:t xml:space="preserve">Abstract: </w:t>
      </w:r>
    </w:p>
    <w:p w14:paraId="06E0E434" w14:textId="77777777" w:rsidR="00C5536D" w:rsidRDefault="00C5536D" w:rsidP="00C5536D">
      <w:r>
        <w:t>This pCR provides updates to Msgin5G service architecture to support constrained devices communication.</w:t>
      </w:r>
    </w:p>
    <w:p w14:paraId="7C9F5CB4" w14:textId="77777777" w:rsidR="00C5536D" w:rsidRDefault="00C5536D" w:rsidP="00C5536D">
      <w:pPr>
        <w:rPr>
          <w:rFonts w:ascii="Arial" w:hAnsi="Arial" w:cs="Arial"/>
          <w:b/>
        </w:rPr>
      </w:pPr>
      <w:r>
        <w:rPr>
          <w:rFonts w:ascii="Arial" w:hAnsi="Arial" w:cs="Arial"/>
          <w:b/>
        </w:rPr>
        <w:t xml:space="preserve">Discussion: </w:t>
      </w:r>
    </w:p>
    <w:p w14:paraId="08B45FFA" w14:textId="77777777" w:rsidR="00C5536D" w:rsidRDefault="00C5536D" w:rsidP="00C5536D">
      <w:r>
        <w:t>Samsung presented the document during the ICC#3.</w:t>
      </w:r>
    </w:p>
    <w:p w14:paraId="0AD2B398" w14:textId="77777777" w:rsidR="00C5536D" w:rsidRDefault="00C5536D" w:rsidP="00C5536D">
      <w:r>
        <w:t>AT&amp; T suggested changes to the proposal.</w:t>
      </w:r>
    </w:p>
    <w:p w14:paraId="5040836B" w14:textId="77777777" w:rsidR="00C5536D" w:rsidRDefault="00C5536D" w:rsidP="00C5536D">
      <w:r>
        <w:t>Convida indicated support for the presented use case.</w:t>
      </w:r>
    </w:p>
    <w:p w14:paraId="55FE785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S6-210279</w:t>
      </w:r>
      <w:r>
        <w:rPr>
          <w:color w:val="993300"/>
          <w:u w:val="single"/>
        </w:rPr>
        <w:t>.</w:t>
      </w:r>
    </w:p>
    <w:p w14:paraId="1E5C4F1F" w14:textId="77777777" w:rsidR="00C5536D" w:rsidRDefault="00C5536D" w:rsidP="00C5536D">
      <w:pPr>
        <w:rPr>
          <w:rFonts w:ascii="Arial" w:hAnsi="Arial" w:cs="Arial"/>
          <w:b/>
          <w:sz w:val="24"/>
        </w:rPr>
      </w:pPr>
      <w:r>
        <w:rPr>
          <w:rFonts w:ascii="Arial" w:hAnsi="Arial" w:cs="Arial"/>
          <w:b/>
          <w:color w:val="0000FF"/>
          <w:sz w:val="24"/>
        </w:rPr>
        <w:t>S6-210279</w:t>
      </w:r>
      <w:r>
        <w:rPr>
          <w:rFonts w:ascii="Arial" w:hAnsi="Arial" w:cs="Arial"/>
          <w:b/>
          <w:color w:val="0000FF"/>
          <w:sz w:val="24"/>
        </w:rPr>
        <w:tab/>
      </w:r>
      <w:r>
        <w:rPr>
          <w:rFonts w:ascii="Arial" w:hAnsi="Arial" w:cs="Arial"/>
          <w:b/>
          <w:sz w:val="24"/>
        </w:rPr>
        <w:t>Pseudo-CR on constrained devices architecture update</w:t>
      </w:r>
    </w:p>
    <w:p w14:paraId="565408BD" w14:textId="77777777" w:rsidR="00C5536D" w:rsidRDefault="00C5536D" w:rsidP="00C5536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70E02881" w14:textId="77777777" w:rsidR="00C5536D" w:rsidRDefault="00C5536D" w:rsidP="00C5536D">
      <w:pPr>
        <w:rPr>
          <w:color w:val="808080"/>
        </w:rPr>
      </w:pPr>
      <w:r>
        <w:rPr>
          <w:color w:val="808080"/>
        </w:rPr>
        <w:t>(Replaces S6-210177)</w:t>
      </w:r>
    </w:p>
    <w:p w14:paraId="627EC1A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79642" w14:textId="77777777" w:rsidR="00C5536D" w:rsidRDefault="00C5536D" w:rsidP="00C5536D">
      <w:pPr>
        <w:rPr>
          <w:rFonts w:ascii="Arial" w:hAnsi="Arial" w:cs="Arial"/>
          <w:b/>
          <w:sz w:val="24"/>
        </w:rPr>
      </w:pPr>
      <w:r>
        <w:rPr>
          <w:rFonts w:ascii="Arial" w:hAnsi="Arial" w:cs="Arial"/>
          <w:b/>
          <w:color w:val="0000FF"/>
          <w:sz w:val="24"/>
        </w:rPr>
        <w:t>S6-210178</w:t>
      </w:r>
      <w:r>
        <w:rPr>
          <w:rFonts w:ascii="Arial" w:hAnsi="Arial" w:cs="Arial"/>
          <w:b/>
          <w:color w:val="0000FF"/>
          <w:sz w:val="24"/>
        </w:rPr>
        <w:tab/>
      </w:r>
      <w:r>
        <w:rPr>
          <w:rFonts w:ascii="Arial" w:hAnsi="Arial" w:cs="Arial"/>
          <w:b/>
          <w:sz w:val="24"/>
        </w:rPr>
        <w:t>Pseudo-CR on constrained devices solutions</w:t>
      </w:r>
    </w:p>
    <w:p w14:paraId="70AC281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178B949D" w14:textId="77777777" w:rsidR="00C5536D" w:rsidRDefault="00C5536D" w:rsidP="00C5536D">
      <w:pPr>
        <w:rPr>
          <w:rFonts w:ascii="Arial" w:hAnsi="Arial" w:cs="Arial"/>
          <w:b/>
        </w:rPr>
      </w:pPr>
      <w:r>
        <w:rPr>
          <w:rFonts w:ascii="Arial" w:hAnsi="Arial" w:cs="Arial"/>
          <w:b/>
        </w:rPr>
        <w:t xml:space="preserve">Abstract: </w:t>
      </w:r>
    </w:p>
    <w:p w14:paraId="60D107CD" w14:textId="77777777" w:rsidR="00C5536D" w:rsidRDefault="00C5536D" w:rsidP="00C5536D">
      <w:r>
        <w:t>This pCR provides procedures for constrained devices communication in MSGin5G service.</w:t>
      </w:r>
    </w:p>
    <w:p w14:paraId="4E25293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B632D" w14:textId="77777777" w:rsidR="00C5536D" w:rsidRDefault="00C5536D" w:rsidP="00C5536D">
      <w:pPr>
        <w:rPr>
          <w:rFonts w:ascii="Arial" w:hAnsi="Arial" w:cs="Arial"/>
          <w:b/>
          <w:sz w:val="24"/>
        </w:rPr>
      </w:pPr>
      <w:r>
        <w:rPr>
          <w:rFonts w:ascii="Arial" w:hAnsi="Arial" w:cs="Arial"/>
          <w:b/>
          <w:color w:val="0000FF"/>
          <w:sz w:val="24"/>
        </w:rPr>
        <w:t>S6-210181</w:t>
      </w:r>
      <w:r>
        <w:rPr>
          <w:rFonts w:ascii="Arial" w:hAnsi="Arial" w:cs="Arial"/>
          <w:b/>
          <w:color w:val="0000FF"/>
          <w:sz w:val="24"/>
        </w:rPr>
        <w:tab/>
      </w:r>
      <w:r>
        <w:rPr>
          <w:rFonts w:ascii="Arial" w:hAnsi="Arial" w:cs="Arial"/>
          <w:b/>
          <w:sz w:val="24"/>
        </w:rPr>
        <w:t>UE reachability status monitoring</w:t>
      </w:r>
    </w:p>
    <w:p w14:paraId="0408654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Convida Wireless LLC</w:t>
      </w:r>
    </w:p>
    <w:p w14:paraId="51231E67" w14:textId="77777777" w:rsidR="00C5536D" w:rsidRDefault="00C5536D" w:rsidP="00C5536D">
      <w:pPr>
        <w:rPr>
          <w:rFonts w:ascii="Arial" w:hAnsi="Arial" w:cs="Arial"/>
          <w:b/>
        </w:rPr>
      </w:pPr>
      <w:r>
        <w:rPr>
          <w:rFonts w:ascii="Arial" w:hAnsi="Arial" w:cs="Arial"/>
          <w:b/>
        </w:rPr>
        <w:t xml:space="preserve">Abstract: </w:t>
      </w:r>
    </w:p>
    <w:p w14:paraId="4B5247AD" w14:textId="77777777" w:rsidR="00C5536D" w:rsidRDefault="00C5536D" w:rsidP="00C5536D">
      <w:r>
        <w:t>This contribution proposes a solution for gaps identified under Key Issue #13. The solution enables MSGin5G Service can use the capabilities of underlying network to monitor UE reachability.</w:t>
      </w:r>
    </w:p>
    <w:p w14:paraId="2E94827A" w14:textId="77777777" w:rsidR="00C5536D" w:rsidRDefault="00C5536D" w:rsidP="00C5536D">
      <w:pPr>
        <w:rPr>
          <w:rFonts w:ascii="Arial" w:hAnsi="Arial" w:cs="Arial"/>
          <w:b/>
        </w:rPr>
      </w:pPr>
      <w:r>
        <w:rPr>
          <w:rFonts w:ascii="Arial" w:hAnsi="Arial" w:cs="Arial"/>
          <w:b/>
        </w:rPr>
        <w:t xml:space="preserve">Discussion: </w:t>
      </w:r>
    </w:p>
    <w:p w14:paraId="125E58DE" w14:textId="77777777" w:rsidR="00C5536D" w:rsidRDefault="00C5536D" w:rsidP="00C5536D">
      <w:r>
        <w:t>Convida presented the document during the ICC#3.</w:t>
      </w:r>
    </w:p>
    <w:p w14:paraId="4883E84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S6-210240</w:t>
      </w:r>
      <w:r>
        <w:rPr>
          <w:color w:val="993300"/>
          <w:u w:val="single"/>
        </w:rPr>
        <w:t>.</w:t>
      </w:r>
    </w:p>
    <w:p w14:paraId="0771FAE1" w14:textId="77777777" w:rsidR="00C5536D" w:rsidRDefault="00C5536D" w:rsidP="00C5536D">
      <w:pPr>
        <w:rPr>
          <w:rFonts w:ascii="Arial" w:hAnsi="Arial" w:cs="Arial"/>
          <w:b/>
          <w:sz w:val="24"/>
        </w:rPr>
      </w:pPr>
      <w:r>
        <w:rPr>
          <w:rFonts w:ascii="Arial" w:hAnsi="Arial" w:cs="Arial"/>
          <w:b/>
          <w:color w:val="0000FF"/>
          <w:sz w:val="24"/>
        </w:rPr>
        <w:t>S6-210240</w:t>
      </w:r>
      <w:r>
        <w:rPr>
          <w:rFonts w:ascii="Arial" w:hAnsi="Arial" w:cs="Arial"/>
          <w:b/>
          <w:color w:val="0000FF"/>
          <w:sz w:val="24"/>
        </w:rPr>
        <w:tab/>
      </w:r>
      <w:r>
        <w:rPr>
          <w:rFonts w:ascii="Arial" w:hAnsi="Arial" w:cs="Arial"/>
          <w:b/>
          <w:sz w:val="24"/>
        </w:rPr>
        <w:t>UE reachability status monitoring</w:t>
      </w:r>
    </w:p>
    <w:p w14:paraId="3AB2477B"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Convida Wireless LLC</w:t>
      </w:r>
    </w:p>
    <w:p w14:paraId="646D06EF" w14:textId="77777777" w:rsidR="00C5536D" w:rsidRDefault="00C5536D" w:rsidP="00C5536D">
      <w:pPr>
        <w:rPr>
          <w:color w:val="808080"/>
        </w:rPr>
      </w:pPr>
      <w:r>
        <w:rPr>
          <w:color w:val="808080"/>
        </w:rPr>
        <w:t>(Replaces S6-210181)</w:t>
      </w:r>
    </w:p>
    <w:p w14:paraId="45AFE314" w14:textId="77777777" w:rsidR="00C5536D" w:rsidRDefault="00C5536D" w:rsidP="00C5536D">
      <w:pPr>
        <w:rPr>
          <w:rFonts w:ascii="Arial" w:hAnsi="Arial" w:cs="Arial"/>
          <w:b/>
        </w:rPr>
      </w:pPr>
      <w:r>
        <w:rPr>
          <w:rFonts w:ascii="Arial" w:hAnsi="Arial" w:cs="Arial"/>
          <w:b/>
        </w:rPr>
        <w:t xml:space="preserve">Discussion: </w:t>
      </w:r>
    </w:p>
    <w:p w14:paraId="07A75175" w14:textId="77777777" w:rsidR="00C5536D" w:rsidRDefault="00C5536D" w:rsidP="00C5536D">
      <w:r>
        <w:t>The meeting discussed rev. 2 of the document during the closing session.</w:t>
      </w:r>
    </w:p>
    <w:p w14:paraId="38ECAB27" w14:textId="77777777" w:rsidR="00C5536D" w:rsidRDefault="00C5536D" w:rsidP="00C5536D">
      <w:r>
        <w:t>AT&amp;T raised concern with the proposed document.</w:t>
      </w:r>
    </w:p>
    <w:p w14:paraId="6A6ED31A" w14:textId="77777777" w:rsidR="00C5536D" w:rsidRDefault="00C5536D" w:rsidP="00C5536D">
      <w:r>
        <w:t>Convida made a remark that there seemed to be double standards on how some proposals are accepted into the study and others not.</w:t>
      </w:r>
    </w:p>
    <w:p w14:paraId="38A587C7" w14:textId="77777777" w:rsidR="00C5536D" w:rsidRDefault="00C5536D" w:rsidP="00C5536D">
      <w:r>
        <w:t>Samsung suggested adding an editor's note in order to alleviate concerns.</w:t>
      </w:r>
    </w:p>
    <w:p w14:paraId="4156B662" w14:textId="77777777" w:rsidR="00C5536D" w:rsidRDefault="00C5536D" w:rsidP="00C5536D">
      <w:r>
        <w:t>Convida pointed out such editor's note was already included in the proposal.</w:t>
      </w:r>
    </w:p>
    <w:p w14:paraId="369FA651" w14:textId="77777777" w:rsidR="00C5536D" w:rsidRDefault="00C5536D" w:rsidP="00C5536D">
      <w:r>
        <w:t>There was a suggestion to add the following text to the current EN "Therefore the need for this procedure is FFS."</w:t>
      </w:r>
    </w:p>
    <w:p w14:paraId="25BC4DAA"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C3D3D" w14:textId="77777777" w:rsidR="00C5536D" w:rsidRDefault="00C5536D" w:rsidP="00C5536D">
      <w:pPr>
        <w:rPr>
          <w:rFonts w:ascii="Arial" w:hAnsi="Arial" w:cs="Arial"/>
          <w:b/>
          <w:sz w:val="24"/>
        </w:rPr>
      </w:pPr>
      <w:r>
        <w:rPr>
          <w:rFonts w:ascii="Arial" w:hAnsi="Arial" w:cs="Arial"/>
          <w:b/>
          <w:color w:val="0000FF"/>
          <w:sz w:val="24"/>
        </w:rPr>
        <w:t>S6-210185</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MGSin5G provisioning</w:t>
      </w:r>
    </w:p>
    <w:p w14:paraId="3EC615C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503DDA6B" w14:textId="77777777" w:rsidR="00C5536D" w:rsidRDefault="00C5536D" w:rsidP="00C5536D">
      <w:pPr>
        <w:rPr>
          <w:rFonts w:ascii="Arial" w:hAnsi="Arial" w:cs="Arial"/>
          <w:b/>
        </w:rPr>
      </w:pPr>
      <w:r>
        <w:rPr>
          <w:rFonts w:ascii="Arial" w:hAnsi="Arial" w:cs="Arial"/>
          <w:b/>
        </w:rPr>
        <w:lastRenderedPageBreak/>
        <w:t xml:space="preserve">Abstract: </w:t>
      </w:r>
    </w:p>
    <w:p w14:paraId="6FF10905" w14:textId="77777777" w:rsidR="00C5536D" w:rsidRDefault="00C5536D" w:rsidP="00C5536D">
      <w:r>
        <w:t>The contribution proposes a new solution addressing provisioning.</w:t>
      </w:r>
    </w:p>
    <w:p w14:paraId="0CF3EFF8"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S6-210271</w:t>
      </w:r>
      <w:r>
        <w:rPr>
          <w:color w:val="993300"/>
          <w:u w:val="single"/>
        </w:rPr>
        <w:t>.</w:t>
      </w:r>
    </w:p>
    <w:p w14:paraId="0549A6FC" w14:textId="77777777" w:rsidR="00C5536D" w:rsidRDefault="00C5536D" w:rsidP="00C5536D">
      <w:pPr>
        <w:rPr>
          <w:rFonts w:ascii="Arial" w:hAnsi="Arial" w:cs="Arial"/>
          <w:b/>
          <w:sz w:val="24"/>
        </w:rPr>
      </w:pPr>
      <w:r>
        <w:rPr>
          <w:rFonts w:ascii="Arial" w:hAnsi="Arial" w:cs="Arial"/>
          <w:b/>
          <w:color w:val="0000FF"/>
          <w:sz w:val="24"/>
        </w:rPr>
        <w:t>S6-210271</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MGSin5G provisioning</w:t>
      </w:r>
    </w:p>
    <w:p w14:paraId="7597B343"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57C50780" w14:textId="77777777" w:rsidR="00C5536D" w:rsidRDefault="00C5536D" w:rsidP="00C5536D">
      <w:pPr>
        <w:rPr>
          <w:color w:val="808080"/>
        </w:rPr>
      </w:pPr>
      <w:r>
        <w:rPr>
          <w:color w:val="808080"/>
        </w:rPr>
        <w:t>(Replaces S6-210185)</w:t>
      </w:r>
    </w:p>
    <w:p w14:paraId="3CBDA493" w14:textId="77777777" w:rsidR="00C5536D" w:rsidRDefault="00C5536D" w:rsidP="00C5536D">
      <w:pPr>
        <w:rPr>
          <w:rFonts w:ascii="Arial" w:hAnsi="Arial" w:cs="Arial"/>
          <w:b/>
        </w:rPr>
      </w:pPr>
      <w:r>
        <w:rPr>
          <w:rFonts w:ascii="Arial" w:hAnsi="Arial" w:cs="Arial"/>
          <w:b/>
        </w:rPr>
        <w:t xml:space="preserve">Discussion: </w:t>
      </w:r>
    </w:p>
    <w:p w14:paraId="525F6488" w14:textId="77777777" w:rsidR="00C5536D" w:rsidRDefault="00C5536D" w:rsidP="00C5536D">
      <w:r>
        <w:t>The meeting discussed rev. 1 of the document during the closing session.</w:t>
      </w:r>
    </w:p>
    <w:p w14:paraId="30A09A09" w14:textId="77777777" w:rsidR="00C5536D" w:rsidRDefault="00C5536D" w:rsidP="00C5536D">
      <w:r>
        <w:t>Convida requested to postpone the document.</w:t>
      </w:r>
    </w:p>
    <w:p w14:paraId="1C4222F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431898" w14:textId="77777777" w:rsidR="00C5536D" w:rsidRDefault="00C5536D" w:rsidP="00C5536D">
      <w:pPr>
        <w:rPr>
          <w:rFonts w:ascii="Arial" w:hAnsi="Arial" w:cs="Arial"/>
          <w:b/>
          <w:sz w:val="24"/>
        </w:rPr>
      </w:pPr>
      <w:r>
        <w:rPr>
          <w:rFonts w:ascii="Arial" w:hAnsi="Arial" w:cs="Arial"/>
          <w:b/>
          <w:color w:val="0000FF"/>
          <w:sz w:val="24"/>
        </w:rPr>
        <w:t>S6-210187</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adds MSGin5G provisioning procedure to solution 27</w:t>
      </w:r>
    </w:p>
    <w:p w14:paraId="19135D08"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16E4BF45" w14:textId="77777777" w:rsidR="00C5536D" w:rsidRDefault="00C5536D" w:rsidP="00C5536D">
      <w:pPr>
        <w:rPr>
          <w:rFonts w:ascii="Arial" w:hAnsi="Arial" w:cs="Arial"/>
          <w:b/>
        </w:rPr>
      </w:pPr>
      <w:r>
        <w:rPr>
          <w:rFonts w:ascii="Arial" w:hAnsi="Arial" w:cs="Arial"/>
          <w:b/>
        </w:rPr>
        <w:t xml:space="preserve">Abstract: </w:t>
      </w:r>
    </w:p>
    <w:p w14:paraId="608A78DB" w14:textId="77777777" w:rsidR="00C5536D" w:rsidRDefault="00C5536D" w:rsidP="00C5536D">
      <w:r>
        <w:t>The contribution proposes an update to solution 27.</w:t>
      </w:r>
    </w:p>
    <w:p w14:paraId="3B4B4BA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S6-210272</w:t>
      </w:r>
      <w:r>
        <w:rPr>
          <w:color w:val="993300"/>
          <w:u w:val="single"/>
        </w:rPr>
        <w:t>.</w:t>
      </w:r>
    </w:p>
    <w:p w14:paraId="52A1A380" w14:textId="77777777" w:rsidR="00C5536D" w:rsidRDefault="00C5536D" w:rsidP="00C5536D">
      <w:pPr>
        <w:rPr>
          <w:rFonts w:ascii="Arial" w:hAnsi="Arial" w:cs="Arial"/>
          <w:b/>
          <w:sz w:val="24"/>
        </w:rPr>
      </w:pPr>
      <w:r>
        <w:rPr>
          <w:rFonts w:ascii="Arial" w:hAnsi="Arial" w:cs="Arial"/>
          <w:b/>
          <w:color w:val="0000FF"/>
          <w:sz w:val="24"/>
        </w:rPr>
        <w:t>S6-210272</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adds MSGin5G provisioning procedure to solution 27</w:t>
      </w:r>
    </w:p>
    <w:p w14:paraId="1E0A45E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0B29B2E6" w14:textId="77777777" w:rsidR="00C5536D" w:rsidRDefault="00C5536D" w:rsidP="00C5536D">
      <w:pPr>
        <w:rPr>
          <w:color w:val="808080"/>
        </w:rPr>
      </w:pPr>
      <w:r>
        <w:rPr>
          <w:color w:val="808080"/>
        </w:rPr>
        <w:t>(Replaces S6-210187)</w:t>
      </w:r>
    </w:p>
    <w:p w14:paraId="59C0E98F" w14:textId="77777777" w:rsidR="00C5536D" w:rsidRDefault="00C5536D" w:rsidP="00C5536D">
      <w:pPr>
        <w:rPr>
          <w:rFonts w:ascii="Arial" w:hAnsi="Arial" w:cs="Arial"/>
          <w:b/>
        </w:rPr>
      </w:pPr>
      <w:r>
        <w:rPr>
          <w:rFonts w:ascii="Arial" w:hAnsi="Arial" w:cs="Arial"/>
          <w:b/>
        </w:rPr>
        <w:t xml:space="preserve">Discussion: </w:t>
      </w:r>
    </w:p>
    <w:p w14:paraId="58CD0224" w14:textId="77777777" w:rsidR="00C5536D" w:rsidRDefault="00C5536D" w:rsidP="00C5536D">
      <w:r>
        <w:t>The meeting discussed rev. 1 of the document during the closing session.</w:t>
      </w:r>
    </w:p>
    <w:p w14:paraId="4BD80E32" w14:textId="77777777" w:rsidR="00C5536D" w:rsidRDefault="00C5536D" w:rsidP="00C5536D">
      <w:r>
        <w:t>(Dependant on S6-210271)</w:t>
      </w:r>
    </w:p>
    <w:p w14:paraId="3AA57C5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9EF555" w14:textId="77777777" w:rsidR="00C5536D" w:rsidRDefault="00C5536D" w:rsidP="00C5536D">
      <w:pPr>
        <w:rPr>
          <w:rFonts w:ascii="Arial" w:hAnsi="Arial" w:cs="Arial"/>
          <w:b/>
          <w:sz w:val="24"/>
        </w:rPr>
      </w:pPr>
      <w:r>
        <w:rPr>
          <w:rFonts w:ascii="Arial" w:hAnsi="Arial" w:cs="Arial"/>
          <w:b/>
          <w:color w:val="0000FF"/>
          <w:sz w:val="24"/>
        </w:rPr>
        <w:t>S6-210186</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adds MSGinn5G Provisioning Function</w:t>
      </w:r>
    </w:p>
    <w:p w14:paraId="6236A9C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661C0059" w14:textId="77777777" w:rsidR="00C5536D" w:rsidRDefault="00C5536D" w:rsidP="00C5536D">
      <w:pPr>
        <w:rPr>
          <w:rFonts w:ascii="Arial" w:hAnsi="Arial" w:cs="Arial"/>
          <w:b/>
        </w:rPr>
      </w:pPr>
      <w:r>
        <w:rPr>
          <w:rFonts w:ascii="Arial" w:hAnsi="Arial" w:cs="Arial"/>
          <w:b/>
        </w:rPr>
        <w:t xml:space="preserve">Abstract: </w:t>
      </w:r>
    </w:p>
    <w:p w14:paraId="5B4633FE" w14:textId="77777777" w:rsidR="00C5536D" w:rsidRDefault="00C5536D" w:rsidP="00C5536D">
      <w:r>
        <w:t>The contribution proposes adding MSGin5G Provisioning Function to the architecture.</w:t>
      </w:r>
    </w:p>
    <w:p w14:paraId="2F45731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BF3D9" w14:textId="77777777" w:rsidR="00C5536D" w:rsidRDefault="00C5536D" w:rsidP="00C5536D">
      <w:pPr>
        <w:rPr>
          <w:rFonts w:ascii="Arial" w:hAnsi="Arial" w:cs="Arial"/>
          <w:b/>
          <w:sz w:val="24"/>
        </w:rPr>
      </w:pPr>
      <w:r>
        <w:rPr>
          <w:rFonts w:ascii="Arial" w:hAnsi="Arial" w:cs="Arial"/>
          <w:b/>
          <w:color w:val="0000FF"/>
          <w:sz w:val="24"/>
        </w:rPr>
        <w:t>S6-210190</w:t>
      </w:r>
      <w:r>
        <w:rPr>
          <w:rFonts w:ascii="Arial" w:hAnsi="Arial" w:cs="Arial"/>
          <w:b/>
          <w:color w:val="0000FF"/>
          <w:sz w:val="24"/>
        </w:rPr>
        <w:tab/>
      </w:r>
      <w:r>
        <w:rPr>
          <w:rFonts w:ascii="Arial" w:hAnsi="Arial" w:cs="Arial"/>
          <w:b/>
          <w:sz w:val="24"/>
        </w:rPr>
        <w:t>Pseudo-CR on solution evaluation 17</w:t>
      </w:r>
    </w:p>
    <w:p w14:paraId="60A686C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6F8E3E70" w14:textId="77777777" w:rsidR="00C5536D" w:rsidRDefault="00C5536D" w:rsidP="00C5536D">
      <w:pPr>
        <w:rPr>
          <w:rFonts w:ascii="Arial" w:hAnsi="Arial" w:cs="Arial"/>
          <w:b/>
        </w:rPr>
      </w:pPr>
      <w:r>
        <w:rPr>
          <w:rFonts w:ascii="Arial" w:hAnsi="Arial" w:cs="Arial"/>
          <w:b/>
        </w:rPr>
        <w:lastRenderedPageBreak/>
        <w:t xml:space="preserve">Abstract: </w:t>
      </w:r>
    </w:p>
    <w:p w14:paraId="3EFE31F8" w14:textId="77777777" w:rsidR="00C5536D" w:rsidRDefault="00C5536D" w:rsidP="00C5536D">
      <w:r>
        <w:t>This pCR proposes to add solution evaluation for Solution#17 on Aggregated messaging for small data messages.</w:t>
      </w:r>
    </w:p>
    <w:p w14:paraId="38CFC47F"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207F8" w14:textId="77777777" w:rsidR="00C5536D" w:rsidRDefault="00C5536D" w:rsidP="00C5536D">
      <w:pPr>
        <w:rPr>
          <w:rFonts w:ascii="Arial" w:hAnsi="Arial" w:cs="Arial"/>
          <w:b/>
          <w:sz w:val="24"/>
        </w:rPr>
      </w:pPr>
      <w:r>
        <w:rPr>
          <w:rFonts w:ascii="Arial" w:hAnsi="Arial" w:cs="Arial"/>
          <w:b/>
          <w:color w:val="0000FF"/>
          <w:sz w:val="24"/>
        </w:rPr>
        <w:t>S6-210191</w:t>
      </w:r>
      <w:r>
        <w:rPr>
          <w:rFonts w:ascii="Arial" w:hAnsi="Arial" w:cs="Arial"/>
          <w:b/>
          <w:color w:val="0000FF"/>
          <w:sz w:val="24"/>
        </w:rPr>
        <w:tab/>
      </w:r>
      <w:r>
        <w:rPr>
          <w:rFonts w:ascii="Arial" w:hAnsi="Arial" w:cs="Arial"/>
          <w:b/>
          <w:sz w:val="24"/>
        </w:rPr>
        <w:t>Pseudo-CR on solution evaluation 26</w:t>
      </w:r>
    </w:p>
    <w:p w14:paraId="69E861A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12F8069D" w14:textId="77777777" w:rsidR="00C5536D" w:rsidRDefault="00C5536D" w:rsidP="00C5536D">
      <w:pPr>
        <w:rPr>
          <w:rFonts w:ascii="Arial" w:hAnsi="Arial" w:cs="Arial"/>
          <w:b/>
        </w:rPr>
      </w:pPr>
      <w:r>
        <w:rPr>
          <w:rFonts w:ascii="Arial" w:hAnsi="Arial" w:cs="Arial"/>
          <w:b/>
        </w:rPr>
        <w:t xml:space="preserve">Abstract: </w:t>
      </w:r>
    </w:p>
    <w:p w14:paraId="50226391" w14:textId="77777777" w:rsidR="00C5536D" w:rsidRDefault="00C5536D" w:rsidP="00C5536D">
      <w:r>
        <w:t>This pCR proposes to add solution evaluation for Solution#26 on Aggregated delivery report.</w:t>
      </w:r>
    </w:p>
    <w:p w14:paraId="525283C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S6-210280</w:t>
      </w:r>
      <w:r>
        <w:rPr>
          <w:color w:val="993300"/>
          <w:u w:val="single"/>
        </w:rPr>
        <w:t>.</w:t>
      </w:r>
    </w:p>
    <w:p w14:paraId="429705F2" w14:textId="77777777" w:rsidR="00C5536D" w:rsidRDefault="00C5536D" w:rsidP="00C5536D">
      <w:pPr>
        <w:rPr>
          <w:rFonts w:ascii="Arial" w:hAnsi="Arial" w:cs="Arial"/>
          <w:b/>
          <w:sz w:val="24"/>
        </w:rPr>
      </w:pPr>
      <w:r>
        <w:rPr>
          <w:rFonts w:ascii="Arial" w:hAnsi="Arial" w:cs="Arial"/>
          <w:b/>
          <w:color w:val="0000FF"/>
          <w:sz w:val="24"/>
        </w:rPr>
        <w:t>S6-210280</w:t>
      </w:r>
      <w:r>
        <w:rPr>
          <w:rFonts w:ascii="Arial" w:hAnsi="Arial" w:cs="Arial"/>
          <w:b/>
          <w:color w:val="0000FF"/>
          <w:sz w:val="24"/>
        </w:rPr>
        <w:tab/>
      </w:r>
      <w:r>
        <w:rPr>
          <w:rFonts w:ascii="Arial" w:hAnsi="Arial" w:cs="Arial"/>
          <w:b/>
          <w:sz w:val="24"/>
        </w:rPr>
        <w:t>Pseudo-CR on solution evaluation 26</w:t>
      </w:r>
    </w:p>
    <w:p w14:paraId="36CBF0C7"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48E0D04B" w14:textId="77777777" w:rsidR="00C5536D" w:rsidRDefault="00C5536D" w:rsidP="00C5536D">
      <w:pPr>
        <w:rPr>
          <w:color w:val="808080"/>
        </w:rPr>
      </w:pPr>
      <w:r>
        <w:rPr>
          <w:color w:val="808080"/>
        </w:rPr>
        <w:t>(Replaces S6-210191)</w:t>
      </w:r>
    </w:p>
    <w:p w14:paraId="73A3AA7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F22D8" w14:textId="77777777" w:rsidR="00C5536D" w:rsidRDefault="00C5536D" w:rsidP="00C5536D">
      <w:pPr>
        <w:rPr>
          <w:rFonts w:ascii="Arial" w:hAnsi="Arial" w:cs="Arial"/>
          <w:b/>
          <w:sz w:val="24"/>
        </w:rPr>
      </w:pPr>
      <w:r>
        <w:rPr>
          <w:rFonts w:ascii="Arial" w:hAnsi="Arial" w:cs="Arial"/>
          <w:b/>
          <w:color w:val="0000FF"/>
          <w:sz w:val="24"/>
        </w:rPr>
        <w:t>S6-210188</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Evaluation and conclusion of Solution 24</w:t>
      </w:r>
    </w:p>
    <w:p w14:paraId="6D78984D"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4677A806" w14:textId="77777777" w:rsidR="00C5536D" w:rsidRDefault="00C5536D" w:rsidP="00C5536D">
      <w:pPr>
        <w:rPr>
          <w:rFonts w:ascii="Arial" w:hAnsi="Arial" w:cs="Arial"/>
          <w:b/>
        </w:rPr>
      </w:pPr>
      <w:r>
        <w:rPr>
          <w:rFonts w:ascii="Arial" w:hAnsi="Arial" w:cs="Arial"/>
          <w:b/>
        </w:rPr>
        <w:t xml:space="preserve">Abstract: </w:t>
      </w:r>
    </w:p>
    <w:p w14:paraId="7775D74D" w14:textId="77777777" w:rsidR="00C5536D" w:rsidRDefault="00C5536D" w:rsidP="00C5536D">
      <w:r>
        <w:t>The messaging mechanism of Solution 24 is different with other related solutions. This document proposes to update the evaluation solution 24 and explain why this solution is needed in MSGin5G Service.</w:t>
      </w:r>
    </w:p>
    <w:p w14:paraId="7ED19F1A" w14:textId="77777777" w:rsidR="00C5536D" w:rsidRDefault="00C5536D" w:rsidP="00C5536D">
      <w:pPr>
        <w:rPr>
          <w:rFonts w:ascii="Arial" w:hAnsi="Arial" w:cs="Arial"/>
          <w:b/>
        </w:rPr>
      </w:pPr>
      <w:r>
        <w:rPr>
          <w:rFonts w:ascii="Arial" w:hAnsi="Arial" w:cs="Arial"/>
          <w:b/>
        </w:rPr>
        <w:t xml:space="preserve">Discussion: </w:t>
      </w:r>
    </w:p>
    <w:p w14:paraId="4AD1ABA5" w14:textId="77777777" w:rsidR="00C5536D" w:rsidRDefault="00C5536D" w:rsidP="00C5536D">
      <w:r>
        <w:t>The contribution was discussed during ICC#8.</w:t>
      </w:r>
    </w:p>
    <w:p w14:paraId="68B2B4E0" w14:textId="77777777" w:rsidR="00C5536D" w:rsidRDefault="00C5536D" w:rsidP="00C5536D">
      <w:r>
        <w:t>Huawei did not agree with the direction (ACR) presented in this contribution.</w:t>
      </w:r>
    </w:p>
    <w:p w14:paraId="2AD1F0B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S6-210273</w:t>
      </w:r>
      <w:r>
        <w:rPr>
          <w:color w:val="993300"/>
          <w:u w:val="single"/>
        </w:rPr>
        <w:t>.</w:t>
      </w:r>
    </w:p>
    <w:p w14:paraId="530C28D8" w14:textId="77777777" w:rsidR="00C5536D" w:rsidRDefault="00C5536D" w:rsidP="00C5536D">
      <w:pPr>
        <w:rPr>
          <w:rFonts w:ascii="Arial" w:hAnsi="Arial" w:cs="Arial"/>
          <w:b/>
          <w:sz w:val="24"/>
        </w:rPr>
      </w:pPr>
      <w:r>
        <w:rPr>
          <w:rFonts w:ascii="Arial" w:hAnsi="Arial" w:cs="Arial"/>
          <w:b/>
          <w:color w:val="0000FF"/>
          <w:sz w:val="24"/>
        </w:rPr>
        <w:t>S6-210273</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Evaluation and conclusion of Solution 24</w:t>
      </w:r>
    </w:p>
    <w:p w14:paraId="1487BF3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36BE4A50" w14:textId="77777777" w:rsidR="00C5536D" w:rsidRDefault="00C5536D" w:rsidP="00C5536D">
      <w:pPr>
        <w:rPr>
          <w:color w:val="808080"/>
        </w:rPr>
      </w:pPr>
      <w:r>
        <w:rPr>
          <w:color w:val="808080"/>
        </w:rPr>
        <w:t>(Replaces S6-210188)</w:t>
      </w:r>
    </w:p>
    <w:p w14:paraId="3D35A98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6021A" w14:textId="77777777" w:rsidR="00C5536D" w:rsidRDefault="00C5536D" w:rsidP="00C5536D">
      <w:pPr>
        <w:rPr>
          <w:rFonts w:ascii="Arial" w:hAnsi="Arial" w:cs="Arial"/>
          <w:b/>
          <w:sz w:val="24"/>
        </w:rPr>
      </w:pPr>
      <w:r>
        <w:rPr>
          <w:rFonts w:ascii="Arial" w:hAnsi="Arial" w:cs="Arial"/>
          <w:b/>
          <w:color w:val="0000FF"/>
          <w:sz w:val="24"/>
        </w:rPr>
        <w:t>S6-210061</w:t>
      </w:r>
      <w:r>
        <w:rPr>
          <w:rFonts w:ascii="Arial" w:hAnsi="Arial" w:cs="Arial"/>
          <w:b/>
          <w:color w:val="0000FF"/>
          <w:sz w:val="24"/>
        </w:rPr>
        <w:tab/>
      </w:r>
      <w:r>
        <w:rPr>
          <w:rFonts w:ascii="Arial" w:hAnsi="Arial" w:cs="Arial"/>
          <w:b/>
          <w:sz w:val="24"/>
        </w:rPr>
        <w:t>Conclusion</w:t>
      </w:r>
    </w:p>
    <w:p w14:paraId="377B79A9"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16F7168C" w14:textId="77777777" w:rsidR="00C5536D" w:rsidRDefault="00C5536D" w:rsidP="00C5536D">
      <w:pPr>
        <w:rPr>
          <w:rFonts w:ascii="Arial" w:hAnsi="Arial" w:cs="Arial"/>
          <w:b/>
        </w:rPr>
      </w:pPr>
      <w:r>
        <w:rPr>
          <w:rFonts w:ascii="Arial" w:hAnsi="Arial" w:cs="Arial"/>
          <w:b/>
        </w:rPr>
        <w:t xml:space="preserve">Abstract: </w:t>
      </w:r>
    </w:p>
    <w:p w14:paraId="2028BDA5" w14:textId="77777777" w:rsidR="00C5536D" w:rsidRDefault="00C5536D" w:rsidP="00C5536D">
      <w:r>
        <w:t>The pCR proposes conclusions for the cases of:</w:t>
      </w:r>
    </w:p>
    <w:p w14:paraId="5600330A" w14:textId="77777777" w:rsidR="00C5536D" w:rsidRDefault="00C5536D" w:rsidP="00C5536D">
      <w:r>
        <w:lastRenderedPageBreak/>
        <w:t xml:space="preserve"> - message reply from a Legacy 3GPP UE or Non-3GPP UE to Application Server and </w:t>
      </w:r>
    </w:p>
    <w:p w14:paraId="60B2E724" w14:textId="77777777" w:rsidR="00C5536D" w:rsidRDefault="00C5536D" w:rsidP="00C5536D">
      <w:r>
        <w:t xml:space="preserve"> - interworking with legacy 3GPP messaging service and non-3GPP message service.</w:t>
      </w:r>
    </w:p>
    <w:p w14:paraId="4A5A281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S6-210213</w:t>
      </w:r>
      <w:r>
        <w:rPr>
          <w:color w:val="993300"/>
          <w:u w:val="single"/>
        </w:rPr>
        <w:t>.</w:t>
      </w:r>
    </w:p>
    <w:p w14:paraId="7FC1F125" w14:textId="77777777" w:rsidR="00C5536D" w:rsidRDefault="00C5536D" w:rsidP="00C5536D">
      <w:pPr>
        <w:rPr>
          <w:rFonts w:ascii="Arial" w:hAnsi="Arial" w:cs="Arial"/>
          <w:b/>
          <w:sz w:val="24"/>
        </w:rPr>
      </w:pPr>
      <w:r>
        <w:rPr>
          <w:rFonts w:ascii="Arial" w:hAnsi="Arial" w:cs="Arial"/>
          <w:b/>
          <w:color w:val="0000FF"/>
          <w:sz w:val="24"/>
        </w:rPr>
        <w:t>S6-210213</w:t>
      </w:r>
      <w:r>
        <w:rPr>
          <w:rFonts w:ascii="Arial" w:hAnsi="Arial" w:cs="Arial"/>
          <w:b/>
          <w:color w:val="0000FF"/>
          <w:sz w:val="24"/>
        </w:rPr>
        <w:tab/>
      </w:r>
      <w:r>
        <w:rPr>
          <w:rFonts w:ascii="Arial" w:hAnsi="Arial" w:cs="Arial"/>
          <w:b/>
          <w:sz w:val="24"/>
        </w:rPr>
        <w:t>Conclusion</w:t>
      </w:r>
    </w:p>
    <w:p w14:paraId="4E4D080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Huawei Technologies France</w:t>
      </w:r>
    </w:p>
    <w:p w14:paraId="7C392065" w14:textId="77777777" w:rsidR="00C5536D" w:rsidRDefault="00C5536D" w:rsidP="00C5536D">
      <w:pPr>
        <w:rPr>
          <w:color w:val="808080"/>
        </w:rPr>
      </w:pPr>
      <w:r>
        <w:rPr>
          <w:color w:val="808080"/>
        </w:rPr>
        <w:t>(Replaces S6-210061)</w:t>
      </w:r>
    </w:p>
    <w:p w14:paraId="369CC392"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77BB3" w14:textId="77777777" w:rsidR="00C5536D" w:rsidRDefault="00C5536D" w:rsidP="00C5536D">
      <w:pPr>
        <w:rPr>
          <w:rFonts w:ascii="Arial" w:hAnsi="Arial" w:cs="Arial"/>
          <w:b/>
          <w:sz w:val="24"/>
        </w:rPr>
      </w:pPr>
      <w:r>
        <w:rPr>
          <w:rFonts w:ascii="Arial" w:hAnsi="Arial" w:cs="Arial"/>
          <w:b/>
          <w:color w:val="0000FF"/>
          <w:sz w:val="24"/>
        </w:rPr>
        <w:t>S6-210183</w:t>
      </w:r>
      <w:r>
        <w:rPr>
          <w:rFonts w:ascii="Arial" w:hAnsi="Arial" w:cs="Arial"/>
          <w:b/>
          <w:color w:val="0000FF"/>
          <w:sz w:val="24"/>
        </w:rPr>
        <w:tab/>
      </w:r>
      <w:r>
        <w:rPr>
          <w:rFonts w:ascii="Arial" w:hAnsi="Arial" w:cs="Arial"/>
          <w:b/>
          <w:sz w:val="24"/>
        </w:rPr>
        <w:t>FS_5GMARCH concluding statements update</w:t>
      </w:r>
    </w:p>
    <w:p w14:paraId="35215CB1"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Convida Wireless LLC</w:t>
      </w:r>
    </w:p>
    <w:p w14:paraId="5BEDC3E5" w14:textId="77777777" w:rsidR="00C5536D" w:rsidRDefault="00C5536D" w:rsidP="00C5536D">
      <w:pPr>
        <w:rPr>
          <w:rFonts w:ascii="Arial" w:hAnsi="Arial" w:cs="Arial"/>
          <w:b/>
        </w:rPr>
      </w:pPr>
      <w:r>
        <w:rPr>
          <w:rFonts w:ascii="Arial" w:hAnsi="Arial" w:cs="Arial"/>
          <w:b/>
        </w:rPr>
        <w:t xml:space="preserve">Abstract: </w:t>
      </w:r>
    </w:p>
    <w:p w14:paraId="4B8120FA" w14:textId="77777777" w:rsidR="00C5536D" w:rsidRDefault="00C5536D" w:rsidP="00C5536D">
      <w:r>
        <w:t>Augment the conclusion section in 3GPP TR 23.700-24 v1.2.0. with statements on several Key Issues.</w:t>
      </w:r>
    </w:p>
    <w:p w14:paraId="33DAE92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S6-210242</w:t>
      </w:r>
      <w:r>
        <w:rPr>
          <w:color w:val="993300"/>
          <w:u w:val="single"/>
        </w:rPr>
        <w:t>.</w:t>
      </w:r>
    </w:p>
    <w:p w14:paraId="702FE1FF" w14:textId="77777777" w:rsidR="00C5536D" w:rsidRDefault="00C5536D" w:rsidP="00C5536D">
      <w:pPr>
        <w:rPr>
          <w:rFonts w:ascii="Arial" w:hAnsi="Arial" w:cs="Arial"/>
          <w:b/>
          <w:sz w:val="24"/>
        </w:rPr>
      </w:pPr>
      <w:r>
        <w:rPr>
          <w:rFonts w:ascii="Arial" w:hAnsi="Arial" w:cs="Arial"/>
          <w:b/>
          <w:color w:val="0000FF"/>
          <w:sz w:val="24"/>
        </w:rPr>
        <w:t>S6-210242</w:t>
      </w:r>
      <w:r>
        <w:rPr>
          <w:rFonts w:ascii="Arial" w:hAnsi="Arial" w:cs="Arial"/>
          <w:b/>
          <w:color w:val="0000FF"/>
          <w:sz w:val="24"/>
        </w:rPr>
        <w:tab/>
      </w:r>
      <w:r>
        <w:rPr>
          <w:rFonts w:ascii="Arial" w:hAnsi="Arial" w:cs="Arial"/>
          <w:b/>
          <w:sz w:val="24"/>
        </w:rPr>
        <w:t>FS_5GMARCH concluding statements update</w:t>
      </w:r>
    </w:p>
    <w:p w14:paraId="77FDE97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Convida Wireless LLC</w:t>
      </w:r>
    </w:p>
    <w:p w14:paraId="62F3A2B3" w14:textId="77777777" w:rsidR="00C5536D" w:rsidRDefault="00C5536D" w:rsidP="00C5536D">
      <w:pPr>
        <w:rPr>
          <w:color w:val="808080"/>
        </w:rPr>
      </w:pPr>
      <w:r>
        <w:rPr>
          <w:color w:val="808080"/>
        </w:rPr>
        <w:t>(Replaces S6-210183)</w:t>
      </w:r>
    </w:p>
    <w:p w14:paraId="37B586B8" w14:textId="77777777" w:rsidR="00C5536D" w:rsidRDefault="00C5536D" w:rsidP="00C5536D">
      <w:pPr>
        <w:rPr>
          <w:rFonts w:ascii="Arial" w:hAnsi="Arial" w:cs="Arial"/>
          <w:b/>
        </w:rPr>
      </w:pPr>
      <w:r>
        <w:rPr>
          <w:rFonts w:ascii="Arial" w:hAnsi="Arial" w:cs="Arial"/>
          <w:b/>
        </w:rPr>
        <w:t xml:space="preserve">Discussion: </w:t>
      </w:r>
    </w:p>
    <w:p w14:paraId="49FE0494" w14:textId="77777777" w:rsidR="00C5536D" w:rsidRDefault="00C5536D" w:rsidP="00C5536D">
      <w:r>
        <w:t>The meeting discussed rev. 1 of the document during the closing session.</w:t>
      </w:r>
    </w:p>
    <w:p w14:paraId="3102836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S6-210369</w:t>
      </w:r>
      <w:r>
        <w:rPr>
          <w:color w:val="993300"/>
          <w:u w:val="single"/>
        </w:rPr>
        <w:t>.</w:t>
      </w:r>
    </w:p>
    <w:p w14:paraId="4877AD88" w14:textId="77777777" w:rsidR="00C5536D" w:rsidRDefault="00C5536D" w:rsidP="00C5536D">
      <w:pPr>
        <w:rPr>
          <w:rFonts w:ascii="Arial" w:hAnsi="Arial" w:cs="Arial"/>
          <w:b/>
          <w:sz w:val="24"/>
        </w:rPr>
      </w:pPr>
      <w:r>
        <w:rPr>
          <w:rFonts w:ascii="Arial" w:hAnsi="Arial" w:cs="Arial"/>
          <w:b/>
          <w:color w:val="0000FF"/>
          <w:sz w:val="24"/>
        </w:rPr>
        <w:t>S6-210369</w:t>
      </w:r>
      <w:r>
        <w:rPr>
          <w:rFonts w:ascii="Arial" w:hAnsi="Arial" w:cs="Arial"/>
          <w:b/>
          <w:color w:val="0000FF"/>
          <w:sz w:val="24"/>
        </w:rPr>
        <w:tab/>
      </w:r>
      <w:r>
        <w:rPr>
          <w:rFonts w:ascii="Arial" w:hAnsi="Arial" w:cs="Arial"/>
          <w:b/>
          <w:sz w:val="24"/>
        </w:rPr>
        <w:t>FS_5GMARCH concluding statements update</w:t>
      </w:r>
    </w:p>
    <w:p w14:paraId="32490D3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Convida Wireless LLC</w:t>
      </w:r>
    </w:p>
    <w:p w14:paraId="378C52B7" w14:textId="77777777" w:rsidR="00C5536D" w:rsidRDefault="00C5536D" w:rsidP="00C5536D">
      <w:pPr>
        <w:rPr>
          <w:color w:val="808080"/>
        </w:rPr>
      </w:pPr>
      <w:r>
        <w:rPr>
          <w:color w:val="808080"/>
        </w:rPr>
        <w:t>(Replaces S6-210242)</w:t>
      </w:r>
    </w:p>
    <w:p w14:paraId="1D4E139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365C5" w14:textId="77777777" w:rsidR="00C5536D" w:rsidRDefault="00C5536D" w:rsidP="00C5536D">
      <w:pPr>
        <w:rPr>
          <w:rFonts w:ascii="Arial" w:hAnsi="Arial" w:cs="Arial"/>
          <w:b/>
          <w:sz w:val="24"/>
        </w:rPr>
      </w:pPr>
      <w:r>
        <w:rPr>
          <w:rFonts w:ascii="Arial" w:hAnsi="Arial" w:cs="Arial"/>
          <w:b/>
          <w:color w:val="0000FF"/>
          <w:sz w:val="24"/>
        </w:rPr>
        <w:t>S6-210192</w:t>
      </w:r>
      <w:r>
        <w:rPr>
          <w:rFonts w:ascii="Arial" w:hAnsi="Arial" w:cs="Arial"/>
          <w:b/>
          <w:color w:val="0000FF"/>
          <w:sz w:val="24"/>
        </w:rPr>
        <w:tab/>
      </w:r>
      <w:r>
        <w:rPr>
          <w:rFonts w:ascii="Arial" w:hAnsi="Arial" w:cs="Arial"/>
          <w:b/>
          <w:sz w:val="24"/>
        </w:rPr>
        <w:t>Pseudo-CR on add conclusions</w:t>
      </w:r>
    </w:p>
    <w:p w14:paraId="35741A7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42276620" w14:textId="77777777" w:rsidR="00C5536D" w:rsidRDefault="00C5536D" w:rsidP="00C5536D">
      <w:pPr>
        <w:rPr>
          <w:rFonts w:ascii="Arial" w:hAnsi="Arial" w:cs="Arial"/>
          <w:b/>
        </w:rPr>
      </w:pPr>
      <w:r>
        <w:rPr>
          <w:rFonts w:ascii="Arial" w:hAnsi="Arial" w:cs="Arial"/>
          <w:b/>
        </w:rPr>
        <w:t xml:space="preserve">Abstract: </w:t>
      </w:r>
    </w:p>
    <w:p w14:paraId="7C85A3E0" w14:textId="77777777" w:rsidR="00C5536D" w:rsidRDefault="00C5536D" w:rsidP="00C5536D">
      <w:r>
        <w:t>This pCR proposes to add solution conclusion for solutions 4, 5, 17 and 26.</w:t>
      </w:r>
    </w:p>
    <w:p w14:paraId="2DECC8CE" w14:textId="77777777" w:rsidR="00C5536D" w:rsidRDefault="00C5536D" w:rsidP="00C5536D">
      <w:pPr>
        <w:rPr>
          <w:rFonts w:ascii="Arial" w:hAnsi="Arial" w:cs="Arial"/>
          <w:b/>
        </w:rPr>
      </w:pPr>
      <w:r>
        <w:rPr>
          <w:rFonts w:ascii="Arial" w:hAnsi="Arial" w:cs="Arial"/>
          <w:b/>
        </w:rPr>
        <w:t xml:space="preserve">Discussion: </w:t>
      </w:r>
    </w:p>
    <w:p w14:paraId="6FE04732" w14:textId="77777777" w:rsidR="00C5536D" w:rsidRDefault="00C5536D" w:rsidP="00C5536D">
      <w:r>
        <w:t>Samsung presented the document during the ICC#3 and further changes were proposed and discussed during ICC#7.</w:t>
      </w:r>
    </w:p>
    <w:p w14:paraId="0A184A7E" w14:textId="77777777" w:rsidR="00C5536D" w:rsidRDefault="00C5536D" w:rsidP="00C5536D">
      <w:r>
        <w:lastRenderedPageBreak/>
        <w:t>Convida suggested some further rewording of the proposed bullets, and not to address several key issues in one and the same bullet.</w:t>
      </w:r>
    </w:p>
    <w:p w14:paraId="60EE8B0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S6-210281</w:t>
      </w:r>
      <w:r>
        <w:rPr>
          <w:color w:val="993300"/>
          <w:u w:val="single"/>
        </w:rPr>
        <w:t>.</w:t>
      </w:r>
    </w:p>
    <w:p w14:paraId="3A5881C8" w14:textId="77777777" w:rsidR="00C5536D" w:rsidRDefault="00C5536D" w:rsidP="00C5536D">
      <w:pPr>
        <w:rPr>
          <w:rFonts w:ascii="Arial" w:hAnsi="Arial" w:cs="Arial"/>
          <w:b/>
          <w:sz w:val="24"/>
        </w:rPr>
      </w:pPr>
      <w:r>
        <w:rPr>
          <w:rFonts w:ascii="Arial" w:hAnsi="Arial" w:cs="Arial"/>
          <w:b/>
          <w:color w:val="0000FF"/>
          <w:sz w:val="24"/>
        </w:rPr>
        <w:t>S6-210281</w:t>
      </w:r>
      <w:r>
        <w:rPr>
          <w:rFonts w:ascii="Arial" w:hAnsi="Arial" w:cs="Arial"/>
          <w:b/>
          <w:color w:val="0000FF"/>
          <w:sz w:val="24"/>
        </w:rPr>
        <w:tab/>
      </w:r>
      <w:r>
        <w:rPr>
          <w:rFonts w:ascii="Arial" w:hAnsi="Arial" w:cs="Arial"/>
          <w:b/>
          <w:sz w:val="24"/>
        </w:rPr>
        <w:t>Pseudo-CR on add conclusions</w:t>
      </w:r>
    </w:p>
    <w:p w14:paraId="7077A142"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Samsung</w:t>
      </w:r>
    </w:p>
    <w:p w14:paraId="38724562" w14:textId="77777777" w:rsidR="00C5536D" w:rsidRDefault="00C5536D" w:rsidP="00C5536D">
      <w:pPr>
        <w:rPr>
          <w:color w:val="808080"/>
        </w:rPr>
      </w:pPr>
      <w:r>
        <w:rPr>
          <w:color w:val="808080"/>
        </w:rPr>
        <w:t>(Replaces S6-210192)</w:t>
      </w:r>
    </w:p>
    <w:p w14:paraId="12DC835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85A8E" w14:textId="77777777" w:rsidR="00C5536D" w:rsidRDefault="00C5536D" w:rsidP="00C5536D">
      <w:pPr>
        <w:rPr>
          <w:rFonts w:ascii="Arial" w:hAnsi="Arial" w:cs="Arial"/>
          <w:b/>
          <w:sz w:val="24"/>
        </w:rPr>
      </w:pPr>
      <w:r>
        <w:rPr>
          <w:rFonts w:ascii="Arial" w:hAnsi="Arial" w:cs="Arial"/>
          <w:b/>
          <w:color w:val="0000FF"/>
          <w:sz w:val="24"/>
        </w:rPr>
        <w:t>S6-210253</w:t>
      </w:r>
      <w:r>
        <w:rPr>
          <w:rFonts w:ascii="Arial" w:hAnsi="Arial" w:cs="Arial"/>
          <w:b/>
          <w:color w:val="0000FF"/>
          <w:sz w:val="24"/>
        </w:rPr>
        <w:tab/>
      </w:r>
      <w:r>
        <w:rPr>
          <w:rFonts w:ascii="Arial" w:hAnsi="Arial" w:cs="Arial"/>
          <w:b/>
          <w:sz w:val="24"/>
        </w:rPr>
        <w:t>MSGin5G leverage of CIoT</w:t>
      </w:r>
    </w:p>
    <w:p w14:paraId="45A6D646"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2C77095B"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EBE4C" w14:textId="77777777" w:rsidR="00C5536D" w:rsidRDefault="00C5536D" w:rsidP="00C5536D">
      <w:pPr>
        <w:rPr>
          <w:rFonts w:ascii="Arial" w:hAnsi="Arial" w:cs="Arial"/>
          <w:b/>
          <w:sz w:val="24"/>
        </w:rPr>
      </w:pPr>
      <w:r>
        <w:rPr>
          <w:rFonts w:ascii="Arial" w:hAnsi="Arial" w:cs="Arial"/>
          <w:b/>
          <w:color w:val="0000FF"/>
          <w:sz w:val="24"/>
        </w:rPr>
        <w:t>S6-210269</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MGSin5G provisioning</w:t>
      </w:r>
    </w:p>
    <w:p w14:paraId="63C76C6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7497BDDB" w14:textId="77777777" w:rsidR="00C5536D" w:rsidRDefault="00C5536D" w:rsidP="00C5536D">
      <w:pPr>
        <w:rPr>
          <w:color w:val="808080"/>
        </w:rPr>
      </w:pPr>
      <w:r>
        <w:rPr>
          <w:color w:val="808080"/>
        </w:rPr>
        <w:t>(Replaces S6-210185)</w:t>
      </w:r>
    </w:p>
    <w:p w14:paraId="7C5B6B19" w14:textId="77777777" w:rsidR="00C5536D" w:rsidRDefault="00C5536D" w:rsidP="00C5536D">
      <w:pPr>
        <w:rPr>
          <w:rFonts w:ascii="Arial" w:hAnsi="Arial" w:cs="Arial"/>
          <w:b/>
        </w:rPr>
      </w:pPr>
      <w:r>
        <w:rPr>
          <w:rFonts w:ascii="Arial" w:hAnsi="Arial" w:cs="Arial"/>
          <w:b/>
        </w:rPr>
        <w:t xml:space="preserve">Discussion: </w:t>
      </w:r>
    </w:p>
    <w:p w14:paraId="5A2897B0" w14:textId="77777777" w:rsidR="00C5536D" w:rsidRDefault="00C5536D" w:rsidP="00C5536D">
      <w:r>
        <w:t>Duplicate of S6-210271 (3GU error)</w:t>
      </w:r>
    </w:p>
    <w:p w14:paraId="625033A5"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A32AF" w14:textId="77777777" w:rsidR="00C5536D" w:rsidRDefault="00C5536D" w:rsidP="00C5536D">
      <w:pPr>
        <w:rPr>
          <w:rFonts w:ascii="Arial" w:hAnsi="Arial" w:cs="Arial"/>
          <w:b/>
          <w:sz w:val="24"/>
        </w:rPr>
      </w:pPr>
      <w:r>
        <w:rPr>
          <w:rFonts w:ascii="Arial" w:hAnsi="Arial" w:cs="Arial"/>
          <w:b/>
          <w:color w:val="0000FF"/>
          <w:sz w:val="24"/>
        </w:rPr>
        <w:t>S6-210270</w:t>
      </w:r>
      <w:r>
        <w:rPr>
          <w:rFonts w:ascii="Arial" w:hAnsi="Arial" w:cs="Arial"/>
          <w:b/>
          <w:color w:val="0000FF"/>
          <w:sz w:val="24"/>
        </w:rPr>
        <w:tab/>
      </w:r>
      <w:proofErr w:type="spellStart"/>
      <w:r>
        <w:rPr>
          <w:rFonts w:ascii="Arial" w:hAnsi="Arial" w:cs="Arial"/>
          <w:b/>
          <w:sz w:val="24"/>
        </w:rPr>
        <w:t>Pesudo</w:t>
      </w:r>
      <w:proofErr w:type="spellEnd"/>
      <w:r>
        <w:rPr>
          <w:rFonts w:ascii="Arial" w:hAnsi="Arial" w:cs="Arial"/>
          <w:b/>
          <w:sz w:val="24"/>
        </w:rPr>
        <w:t>-CR on MGSin5G provisioning</w:t>
      </w:r>
    </w:p>
    <w:p w14:paraId="02D73314"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v1.2.0</w:t>
      </w:r>
      <w:r>
        <w:rPr>
          <w:i/>
        </w:rPr>
        <w:br/>
      </w:r>
      <w:r>
        <w:rPr>
          <w:i/>
        </w:rPr>
        <w:tab/>
      </w:r>
      <w:r>
        <w:rPr>
          <w:i/>
        </w:rPr>
        <w:tab/>
      </w:r>
      <w:r>
        <w:rPr>
          <w:i/>
        </w:rPr>
        <w:tab/>
      </w:r>
      <w:r>
        <w:rPr>
          <w:i/>
        </w:rPr>
        <w:tab/>
      </w:r>
      <w:r>
        <w:rPr>
          <w:i/>
        </w:rPr>
        <w:tab/>
        <w:t>Source: China Mobile Com. Corporation</w:t>
      </w:r>
    </w:p>
    <w:p w14:paraId="14CF2F08" w14:textId="77777777" w:rsidR="00C5536D" w:rsidRDefault="00C5536D" w:rsidP="00C5536D">
      <w:pPr>
        <w:rPr>
          <w:color w:val="808080"/>
        </w:rPr>
      </w:pPr>
      <w:r>
        <w:rPr>
          <w:color w:val="808080"/>
        </w:rPr>
        <w:t>(Replaces S6-210185)</w:t>
      </w:r>
    </w:p>
    <w:p w14:paraId="6B4BF230" w14:textId="77777777" w:rsidR="00C5536D" w:rsidRDefault="00C5536D" w:rsidP="00C5536D">
      <w:pPr>
        <w:rPr>
          <w:rFonts w:ascii="Arial" w:hAnsi="Arial" w:cs="Arial"/>
          <w:b/>
        </w:rPr>
      </w:pPr>
      <w:r>
        <w:rPr>
          <w:rFonts w:ascii="Arial" w:hAnsi="Arial" w:cs="Arial"/>
          <w:b/>
        </w:rPr>
        <w:t xml:space="preserve">Discussion: </w:t>
      </w:r>
    </w:p>
    <w:p w14:paraId="5B9719B1" w14:textId="77777777" w:rsidR="00C5536D" w:rsidRDefault="00C5536D" w:rsidP="00C5536D">
      <w:r>
        <w:t>Duplicate of S6-210271 (3GU error)</w:t>
      </w:r>
    </w:p>
    <w:p w14:paraId="4EC177B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9735A" w14:textId="77777777" w:rsidR="00C5536D" w:rsidRDefault="00C5536D" w:rsidP="00C5536D">
      <w:pPr>
        <w:pStyle w:val="Heading3"/>
      </w:pPr>
      <w:bookmarkStart w:id="64" w:name="_Toc65060047"/>
      <w:bookmarkStart w:id="65" w:name="_Toc65060115"/>
      <w:r>
        <w:t>8.5</w:t>
      </w:r>
      <w:r>
        <w:tab/>
        <w:t>FS_IRail – Study of Interconnection and Migration Aspects for Railways</w:t>
      </w:r>
      <w:bookmarkEnd w:id="64"/>
      <w:bookmarkEnd w:id="65"/>
    </w:p>
    <w:p w14:paraId="3E6B2A6C" w14:textId="77777777" w:rsidR="00C5536D" w:rsidRDefault="00C5536D" w:rsidP="00C5536D">
      <w:pPr>
        <w:rPr>
          <w:rFonts w:ascii="Arial" w:hAnsi="Arial" w:cs="Arial"/>
          <w:b/>
          <w:sz w:val="24"/>
        </w:rPr>
      </w:pPr>
      <w:r>
        <w:rPr>
          <w:rFonts w:ascii="Arial" w:hAnsi="Arial" w:cs="Arial"/>
          <w:b/>
          <w:color w:val="0000FF"/>
          <w:sz w:val="24"/>
        </w:rPr>
        <w:t>S6-210066</w:t>
      </w:r>
      <w:r>
        <w:rPr>
          <w:rFonts w:ascii="Arial" w:hAnsi="Arial" w:cs="Arial"/>
          <w:b/>
          <w:color w:val="0000FF"/>
          <w:sz w:val="24"/>
        </w:rPr>
        <w:tab/>
      </w:r>
      <w:r>
        <w:rPr>
          <w:rFonts w:ascii="Arial" w:hAnsi="Arial" w:cs="Arial"/>
          <w:b/>
          <w:sz w:val="24"/>
        </w:rPr>
        <w:t>Functional alias used in multiple partner MC systems</w:t>
      </w:r>
    </w:p>
    <w:p w14:paraId="30474C4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Nokia, Nokia Shanghai Bell, UIC</w:t>
      </w:r>
    </w:p>
    <w:p w14:paraId="3A45E781" w14:textId="77777777" w:rsidR="00C5536D" w:rsidRDefault="00C5536D" w:rsidP="00C5536D">
      <w:pPr>
        <w:rPr>
          <w:rFonts w:ascii="Arial" w:hAnsi="Arial" w:cs="Arial"/>
          <w:b/>
        </w:rPr>
      </w:pPr>
      <w:r>
        <w:rPr>
          <w:rFonts w:ascii="Arial" w:hAnsi="Arial" w:cs="Arial"/>
          <w:b/>
        </w:rPr>
        <w:t xml:space="preserve">Abstract: </w:t>
      </w:r>
    </w:p>
    <w:p w14:paraId="26CF240B" w14:textId="77777777" w:rsidR="00C5536D" w:rsidRDefault="00C5536D" w:rsidP="00C5536D">
      <w:r>
        <w:t>Solution to support private calls between MCPTT systems using a functional alias as target address.</w:t>
      </w:r>
    </w:p>
    <w:p w14:paraId="73A68E36"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S6-210204</w:t>
      </w:r>
      <w:r>
        <w:rPr>
          <w:color w:val="993300"/>
          <w:u w:val="single"/>
        </w:rPr>
        <w:t>.</w:t>
      </w:r>
    </w:p>
    <w:p w14:paraId="57AAB41D" w14:textId="77777777" w:rsidR="00C5536D" w:rsidRDefault="00C5536D" w:rsidP="00C5536D">
      <w:pPr>
        <w:rPr>
          <w:rFonts w:ascii="Arial" w:hAnsi="Arial" w:cs="Arial"/>
          <w:b/>
          <w:sz w:val="24"/>
        </w:rPr>
      </w:pPr>
      <w:r>
        <w:rPr>
          <w:rFonts w:ascii="Arial" w:hAnsi="Arial" w:cs="Arial"/>
          <w:b/>
          <w:color w:val="0000FF"/>
          <w:sz w:val="24"/>
        </w:rPr>
        <w:lastRenderedPageBreak/>
        <w:t>S6-210204</w:t>
      </w:r>
      <w:r>
        <w:rPr>
          <w:rFonts w:ascii="Arial" w:hAnsi="Arial" w:cs="Arial"/>
          <w:b/>
          <w:color w:val="0000FF"/>
          <w:sz w:val="24"/>
        </w:rPr>
        <w:tab/>
      </w:r>
      <w:r>
        <w:rPr>
          <w:rFonts w:ascii="Arial" w:hAnsi="Arial" w:cs="Arial"/>
          <w:b/>
          <w:sz w:val="24"/>
        </w:rPr>
        <w:t>Functional alias used in multiple partner MC systems</w:t>
      </w:r>
    </w:p>
    <w:p w14:paraId="4ACC982C"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Nokia, Nokia Shanghai Bell, UIC</w:t>
      </w:r>
    </w:p>
    <w:p w14:paraId="25F6AF72" w14:textId="77777777" w:rsidR="00C5536D" w:rsidRDefault="00C5536D" w:rsidP="00C5536D">
      <w:pPr>
        <w:rPr>
          <w:color w:val="808080"/>
        </w:rPr>
      </w:pPr>
      <w:r>
        <w:rPr>
          <w:color w:val="808080"/>
        </w:rPr>
        <w:t>(Replaces S6-210066)</w:t>
      </w:r>
    </w:p>
    <w:p w14:paraId="03B56BA1"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EB057" w14:textId="77777777" w:rsidR="00C5536D" w:rsidRDefault="00C5536D" w:rsidP="00C5536D">
      <w:pPr>
        <w:rPr>
          <w:rFonts w:ascii="Arial" w:hAnsi="Arial" w:cs="Arial"/>
          <w:b/>
          <w:sz w:val="24"/>
        </w:rPr>
      </w:pPr>
      <w:r>
        <w:rPr>
          <w:rFonts w:ascii="Arial" w:hAnsi="Arial" w:cs="Arial"/>
          <w:b/>
          <w:color w:val="0000FF"/>
          <w:sz w:val="24"/>
        </w:rPr>
        <w:t>S6-210067</w:t>
      </w:r>
      <w:r>
        <w:rPr>
          <w:rFonts w:ascii="Arial" w:hAnsi="Arial" w:cs="Arial"/>
          <w:b/>
          <w:color w:val="0000FF"/>
          <w:sz w:val="24"/>
        </w:rPr>
        <w:tab/>
      </w:r>
      <w:r>
        <w:rPr>
          <w:rFonts w:ascii="Arial" w:hAnsi="Arial" w:cs="Arial"/>
          <w:b/>
          <w:sz w:val="24"/>
        </w:rPr>
        <w:t>Functional aliases for migrated users</w:t>
      </w:r>
    </w:p>
    <w:p w14:paraId="1CEFE3EE"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Nokia, Nokia Shanghai Bell, UIC, BDBOS</w:t>
      </w:r>
    </w:p>
    <w:p w14:paraId="3A07F1A3" w14:textId="77777777" w:rsidR="00C5536D" w:rsidRDefault="00C5536D" w:rsidP="00C5536D">
      <w:pPr>
        <w:rPr>
          <w:rFonts w:ascii="Arial" w:hAnsi="Arial" w:cs="Arial"/>
          <w:b/>
        </w:rPr>
      </w:pPr>
      <w:r>
        <w:rPr>
          <w:rFonts w:ascii="Arial" w:hAnsi="Arial" w:cs="Arial"/>
          <w:b/>
        </w:rPr>
        <w:t xml:space="preserve">Abstract: </w:t>
      </w:r>
    </w:p>
    <w:p w14:paraId="5DCDBB53" w14:textId="77777777" w:rsidR="00C5536D" w:rsidRDefault="00C5536D" w:rsidP="00C5536D">
      <w:r>
        <w:t xml:space="preserve">The papers </w:t>
      </w:r>
      <w:proofErr w:type="gramStart"/>
      <w:r>
        <w:t>provides</w:t>
      </w:r>
      <w:proofErr w:type="gramEnd"/>
      <w:r>
        <w:t xml:space="preserve"> a solution for use of functional aliases when migrating towards a partner MC system.</w:t>
      </w:r>
    </w:p>
    <w:p w14:paraId="38985970"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S6-210205</w:t>
      </w:r>
      <w:r>
        <w:rPr>
          <w:color w:val="993300"/>
          <w:u w:val="single"/>
        </w:rPr>
        <w:t>.</w:t>
      </w:r>
    </w:p>
    <w:p w14:paraId="47ABE1F2" w14:textId="77777777" w:rsidR="00C5536D" w:rsidRDefault="00C5536D" w:rsidP="00C5536D">
      <w:pPr>
        <w:rPr>
          <w:rFonts w:ascii="Arial" w:hAnsi="Arial" w:cs="Arial"/>
          <w:b/>
          <w:sz w:val="24"/>
        </w:rPr>
      </w:pPr>
      <w:r>
        <w:rPr>
          <w:rFonts w:ascii="Arial" w:hAnsi="Arial" w:cs="Arial"/>
          <w:b/>
          <w:color w:val="0000FF"/>
          <w:sz w:val="24"/>
        </w:rPr>
        <w:t>S6-210205</w:t>
      </w:r>
      <w:r>
        <w:rPr>
          <w:rFonts w:ascii="Arial" w:hAnsi="Arial" w:cs="Arial"/>
          <w:b/>
          <w:color w:val="0000FF"/>
          <w:sz w:val="24"/>
        </w:rPr>
        <w:tab/>
      </w:r>
      <w:r>
        <w:rPr>
          <w:rFonts w:ascii="Arial" w:hAnsi="Arial" w:cs="Arial"/>
          <w:b/>
          <w:sz w:val="24"/>
        </w:rPr>
        <w:t>Functional aliases for migrated users</w:t>
      </w:r>
    </w:p>
    <w:p w14:paraId="2807ECF6"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Nokia, Nokia Shanghai Bell, UIC, BDBOS</w:t>
      </w:r>
    </w:p>
    <w:p w14:paraId="531A705C" w14:textId="77777777" w:rsidR="00C5536D" w:rsidRDefault="00C5536D" w:rsidP="00C5536D">
      <w:pPr>
        <w:rPr>
          <w:color w:val="808080"/>
        </w:rPr>
      </w:pPr>
      <w:r>
        <w:rPr>
          <w:color w:val="808080"/>
        </w:rPr>
        <w:t>(Replaces S6-210067)</w:t>
      </w:r>
    </w:p>
    <w:p w14:paraId="38554ED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E6AA4" w14:textId="77777777" w:rsidR="00C5536D" w:rsidRDefault="00C5536D" w:rsidP="00C5536D">
      <w:pPr>
        <w:rPr>
          <w:rFonts w:ascii="Arial" w:hAnsi="Arial" w:cs="Arial"/>
          <w:b/>
          <w:sz w:val="24"/>
        </w:rPr>
      </w:pPr>
      <w:r>
        <w:rPr>
          <w:rFonts w:ascii="Arial" w:hAnsi="Arial" w:cs="Arial"/>
          <w:b/>
          <w:color w:val="0000FF"/>
          <w:sz w:val="24"/>
        </w:rPr>
        <w:t>S6-210068</w:t>
      </w:r>
      <w:r>
        <w:rPr>
          <w:rFonts w:ascii="Arial" w:hAnsi="Arial" w:cs="Arial"/>
          <w:b/>
          <w:color w:val="0000FF"/>
          <w:sz w:val="24"/>
        </w:rPr>
        <w:tab/>
      </w:r>
      <w:r>
        <w:rPr>
          <w:rFonts w:ascii="Arial" w:hAnsi="Arial" w:cs="Arial"/>
          <w:b/>
          <w:sz w:val="24"/>
        </w:rPr>
        <w:t>Migration to another MC system during an ongoing group communication</w:t>
      </w:r>
    </w:p>
    <w:p w14:paraId="130DFBEF"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Nokia, Nokia Shanghai Bell, UIC, BDBOS</w:t>
      </w:r>
    </w:p>
    <w:p w14:paraId="1A86B7F3" w14:textId="77777777" w:rsidR="00C5536D" w:rsidRDefault="00C5536D" w:rsidP="00C5536D">
      <w:pPr>
        <w:rPr>
          <w:rFonts w:ascii="Arial" w:hAnsi="Arial" w:cs="Arial"/>
          <w:b/>
        </w:rPr>
      </w:pPr>
      <w:r>
        <w:rPr>
          <w:rFonts w:ascii="Arial" w:hAnsi="Arial" w:cs="Arial"/>
          <w:b/>
        </w:rPr>
        <w:t xml:space="preserve">Abstract: </w:t>
      </w:r>
    </w:p>
    <w:p w14:paraId="3D4B9AA0" w14:textId="77777777" w:rsidR="00C5536D" w:rsidRDefault="00C5536D" w:rsidP="00C5536D">
      <w:r>
        <w:t>The solution provides the capability for an MC service user for migration to another MC system during an ongoing group call with minimal call break and without additional interaction to stay in the group.</w:t>
      </w:r>
    </w:p>
    <w:p w14:paraId="1877D28E"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D550AD" w14:textId="77777777" w:rsidR="00C5536D" w:rsidRDefault="00C5536D" w:rsidP="00C5536D">
      <w:pPr>
        <w:rPr>
          <w:rFonts w:ascii="Arial" w:hAnsi="Arial" w:cs="Arial"/>
          <w:b/>
          <w:sz w:val="24"/>
        </w:rPr>
      </w:pPr>
      <w:r>
        <w:rPr>
          <w:rFonts w:ascii="Arial" w:hAnsi="Arial" w:cs="Arial"/>
          <w:b/>
          <w:color w:val="0000FF"/>
          <w:sz w:val="24"/>
        </w:rPr>
        <w:t>S6-210092</w:t>
      </w:r>
      <w:r>
        <w:rPr>
          <w:rFonts w:ascii="Arial" w:hAnsi="Arial" w:cs="Arial"/>
          <w:b/>
          <w:color w:val="0000FF"/>
          <w:sz w:val="24"/>
        </w:rPr>
        <w:tab/>
      </w:r>
      <w:r>
        <w:rPr>
          <w:rFonts w:ascii="Arial" w:hAnsi="Arial" w:cs="Arial"/>
          <w:b/>
          <w:sz w:val="24"/>
        </w:rPr>
        <w:t>Functional architecture – Location information</w:t>
      </w:r>
    </w:p>
    <w:p w14:paraId="5D84D47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BDBOS, Nokia, Nokia Shanghai Bell, UIC</w:t>
      </w:r>
    </w:p>
    <w:p w14:paraId="4BD6B37D" w14:textId="77777777" w:rsidR="00C5536D" w:rsidRDefault="00C5536D" w:rsidP="00C5536D">
      <w:pPr>
        <w:rPr>
          <w:rFonts w:ascii="Arial" w:hAnsi="Arial" w:cs="Arial"/>
          <w:b/>
        </w:rPr>
      </w:pPr>
      <w:r>
        <w:rPr>
          <w:rFonts w:ascii="Arial" w:hAnsi="Arial" w:cs="Arial"/>
          <w:b/>
        </w:rPr>
        <w:t xml:space="preserve">Abstract: </w:t>
      </w:r>
    </w:p>
    <w:p w14:paraId="06B0A458" w14:textId="77777777" w:rsidR="00C5536D" w:rsidRDefault="00C5536D" w:rsidP="00C5536D">
      <w:r>
        <w:t>This paper adds text describing the functional architecture for key issue 4 – Location information with multiple MC systems.</w:t>
      </w:r>
    </w:p>
    <w:p w14:paraId="419D86F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F2751" w14:textId="77777777" w:rsidR="00C5536D" w:rsidRDefault="00C5536D" w:rsidP="00C5536D">
      <w:pPr>
        <w:rPr>
          <w:rFonts w:ascii="Arial" w:hAnsi="Arial" w:cs="Arial"/>
          <w:b/>
          <w:sz w:val="24"/>
        </w:rPr>
      </w:pPr>
      <w:r>
        <w:rPr>
          <w:rFonts w:ascii="Arial" w:hAnsi="Arial" w:cs="Arial"/>
          <w:b/>
          <w:color w:val="0000FF"/>
          <w:sz w:val="24"/>
        </w:rPr>
        <w:t>S6-210093</w:t>
      </w:r>
      <w:r>
        <w:rPr>
          <w:rFonts w:ascii="Arial" w:hAnsi="Arial" w:cs="Arial"/>
          <w:b/>
          <w:color w:val="0000FF"/>
          <w:sz w:val="24"/>
        </w:rPr>
        <w:tab/>
      </w:r>
      <w:r>
        <w:rPr>
          <w:rFonts w:ascii="Arial" w:hAnsi="Arial" w:cs="Arial"/>
          <w:b/>
          <w:sz w:val="24"/>
        </w:rPr>
        <w:t>Location information</w:t>
      </w:r>
    </w:p>
    <w:p w14:paraId="1EA41EC0" w14:textId="77777777" w:rsidR="00C5536D" w:rsidRDefault="00C5536D" w:rsidP="00C5536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v0.1.0</w:t>
      </w:r>
      <w:r>
        <w:rPr>
          <w:i/>
        </w:rPr>
        <w:br/>
      </w:r>
      <w:r>
        <w:rPr>
          <w:i/>
        </w:rPr>
        <w:tab/>
      </w:r>
      <w:r>
        <w:rPr>
          <w:i/>
        </w:rPr>
        <w:tab/>
      </w:r>
      <w:r>
        <w:rPr>
          <w:i/>
        </w:rPr>
        <w:tab/>
      </w:r>
      <w:r>
        <w:rPr>
          <w:i/>
        </w:rPr>
        <w:tab/>
      </w:r>
      <w:r>
        <w:rPr>
          <w:i/>
        </w:rPr>
        <w:tab/>
        <w:t>Source: BDBOS, Nokia, Nokia Shanghai Bell, UIC</w:t>
      </w:r>
    </w:p>
    <w:p w14:paraId="193C7ACD" w14:textId="77777777" w:rsidR="00C5536D" w:rsidRDefault="00C5536D" w:rsidP="00C5536D">
      <w:pPr>
        <w:rPr>
          <w:rFonts w:ascii="Arial" w:hAnsi="Arial" w:cs="Arial"/>
          <w:b/>
        </w:rPr>
      </w:pPr>
      <w:r>
        <w:rPr>
          <w:rFonts w:ascii="Arial" w:hAnsi="Arial" w:cs="Arial"/>
          <w:b/>
        </w:rPr>
        <w:t xml:space="preserve">Abstract: </w:t>
      </w:r>
    </w:p>
    <w:p w14:paraId="403FD627" w14:textId="77777777" w:rsidR="00C5536D" w:rsidRDefault="00C5536D" w:rsidP="00C5536D">
      <w:r>
        <w:lastRenderedPageBreak/>
        <w:t>This paper adds text describing the usage of the functional architecture for key issue 4 – Location information with multiple MC systems.</w:t>
      </w:r>
    </w:p>
    <w:p w14:paraId="6C075B2D"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1B259" w14:textId="77777777" w:rsidR="00C5536D" w:rsidRDefault="00C5536D" w:rsidP="00C5536D">
      <w:pPr>
        <w:pStyle w:val="Heading2"/>
      </w:pPr>
      <w:bookmarkStart w:id="66" w:name="_Toc65060048"/>
      <w:bookmarkStart w:id="67" w:name="_Toc65060116"/>
      <w:r>
        <w:t>9</w:t>
      </w:r>
      <w:r>
        <w:tab/>
        <w:t>Future work / New WIDs (including related contributions)</w:t>
      </w:r>
      <w:bookmarkEnd w:id="66"/>
      <w:bookmarkEnd w:id="67"/>
    </w:p>
    <w:p w14:paraId="0063FAD8" w14:textId="77777777" w:rsidR="00C5536D" w:rsidRDefault="00C5536D" w:rsidP="00C5536D">
      <w:pPr>
        <w:rPr>
          <w:rFonts w:ascii="Arial" w:hAnsi="Arial" w:cs="Arial"/>
          <w:b/>
          <w:sz w:val="24"/>
        </w:rPr>
      </w:pPr>
      <w:r>
        <w:rPr>
          <w:rFonts w:ascii="Arial" w:hAnsi="Arial" w:cs="Arial"/>
          <w:b/>
          <w:color w:val="0000FF"/>
          <w:sz w:val="24"/>
        </w:rPr>
        <w:t>S6-210028</w:t>
      </w:r>
      <w:r>
        <w:rPr>
          <w:rFonts w:ascii="Arial" w:hAnsi="Arial" w:cs="Arial"/>
          <w:b/>
          <w:color w:val="0000FF"/>
          <w:sz w:val="24"/>
        </w:rPr>
        <w:tab/>
      </w:r>
      <w:r>
        <w:rPr>
          <w:rFonts w:ascii="Arial" w:hAnsi="Arial" w:cs="Arial"/>
          <w:b/>
          <w:sz w:val="24"/>
        </w:rPr>
        <w:t>Discussion on new study item of Enabler Layer Support Network Slice Capability Exposure for Vertical Application</w:t>
      </w:r>
    </w:p>
    <w:p w14:paraId="169AE359"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14:paraId="4F108D9F" w14:textId="77777777" w:rsidR="00C5536D" w:rsidRDefault="00C5536D" w:rsidP="00C5536D">
      <w:pPr>
        <w:rPr>
          <w:rFonts w:ascii="Arial" w:hAnsi="Arial" w:cs="Arial"/>
          <w:b/>
        </w:rPr>
      </w:pPr>
      <w:r>
        <w:rPr>
          <w:rFonts w:ascii="Arial" w:hAnsi="Arial" w:cs="Arial"/>
          <w:b/>
        </w:rPr>
        <w:t xml:space="preserve">Abstract: </w:t>
      </w:r>
    </w:p>
    <w:p w14:paraId="4915EF20" w14:textId="77777777" w:rsidR="00C5536D" w:rsidRDefault="00C5536D" w:rsidP="00C5536D">
      <w:r>
        <w:t>The discussion paper states that is clear that the network slice support for vertical applications is needed. SA6 structure needs to be enhanced on network slice capability exposure to support the industry application enabling architecture. Possible functional entities, procedures, and APIs involved in the opening of network slicing capabilities need to be clearly defined, and how to combine the vertical application enabling architecture already defined by SA6 with network capabilities exposure requires further research.</w:t>
      </w:r>
    </w:p>
    <w:p w14:paraId="69836CE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S6-210300</w:t>
      </w:r>
      <w:r>
        <w:rPr>
          <w:color w:val="993300"/>
          <w:u w:val="single"/>
        </w:rPr>
        <w:t>.</w:t>
      </w:r>
    </w:p>
    <w:p w14:paraId="71F692D1" w14:textId="77777777" w:rsidR="00C5536D" w:rsidRDefault="00C5536D" w:rsidP="00C5536D">
      <w:pPr>
        <w:rPr>
          <w:rFonts w:ascii="Arial" w:hAnsi="Arial" w:cs="Arial"/>
          <w:b/>
          <w:sz w:val="24"/>
        </w:rPr>
      </w:pPr>
      <w:r>
        <w:rPr>
          <w:rFonts w:ascii="Arial" w:hAnsi="Arial" w:cs="Arial"/>
          <w:b/>
          <w:color w:val="0000FF"/>
          <w:sz w:val="24"/>
        </w:rPr>
        <w:t>S6-210300</w:t>
      </w:r>
      <w:r>
        <w:rPr>
          <w:rFonts w:ascii="Arial" w:hAnsi="Arial" w:cs="Arial"/>
          <w:b/>
          <w:color w:val="0000FF"/>
          <w:sz w:val="24"/>
        </w:rPr>
        <w:tab/>
      </w:r>
      <w:r>
        <w:rPr>
          <w:rFonts w:ascii="Arial" w:hAnsi="Arial" w:cs="Arial"/>
          <w:b/>
          <w:sz w:val="24"/>
        </w:rPr>
        <w:t>Discussion paper on new SID on Enabler Layer Support Network Slice Capability Exposure for Vertical Application</w:t>
      </w:r>
    </w:p>
    <w:p w14:paraId="1B6B4A26" w14:textId="77777777" w:rsidR="00C5536D" w:rsidRDefault="00C5536D" w:rsidP="00C5536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14:paraId="7E084EC5" w14:textId="77777777" w:rsidR="00C5536D" w:rsidRDefault="00C5536D" w:rsidP="00C5536D">
      <w:pPr>
        <w:rPr>
          <w:color w:val="808080"/>
        </w:rPr>
      </w:pPr>
      <w:r>
        <w:rPr>
          <w:color w:val="808080"/>
        </w:rPr>
        <w:t>(Replaces S6-210028)</w:t>
      </w:r>
    </w:p>
    <w:p w14:paraId="1FC2D9E6" w14:textId="77777777" w:rsidR="00C5536D" w:rsidRDefault="00C5536D" w:rsidP="00C5536D">
      <w:pPr>
        <w:rPr>
          <w:rFonts w:ascii="Arial" w:hAnsi="Arial" w:cs="Arial"/>
          <w:b/>
        </w:rPr>
      </w:pPr>
      <w:r>
        <w:rPr>
          <w:rFonts w:ascii="Arial" w:hAnsi="Arial" w:cs="Arial"/>
          <w:b/>
        </w:rPr>
        <w:t xml:space="preserve">Discussion: </w:t>
      </w:r>
    </w:p>
    <w:p w14:paraId="112E09A0" w14:textId="77777777" w:rsidR="00C5536D" w:rsidRDefault="00C5536D" w:rsidP="00C5536D">
      <w:r>
        <w:t>The meeting discussed the document during the closing session.</w:t>
      </w:r>
    </w:p>
    <w:p w14:paraId="2E33F40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56D2A" w14:textId="77777777" w:rsidR="00C5536D" w:rsidRDefault="00C5536D" w:rsidP="00C5536D">
      <w:pPr>
        <w:rPr>
          <w:rFonts w:ascii="Arial" w:hAnsi="Arial" w:cs="Arial"/>
          <w:b/>
          <w:sz w:val="24"/>
        </w:rPr>
      </w:pPr>
      <w:r>
        <w:rPr>
          <w:rFonts w:ascii="Arial" w:hAnsi="Arial" w:cs="Arial"/>
          <w:b/>
          <w:color w:val="0000FF"/>
          <w:sz w:val="24"/>
        </w:rPr>
        <w:t>S6-210027</w:t>
      </w:r>
      <w:r>
        <w:rPr>
          <w:rFonts w:ascii="Arial" w:hAnsi="Arial" w:cs="Arial"/>
          <w:b/>
          <w:color w:val="0000FF"/>
          <w:sz w:val="24"/>
        </w:rPr>
        <w:tab/>
      </w:r>
      <w:r>
        <w:rPr>
          <w:rFonts w:ascii="Arial" w:hAnsi="Arial" w:cs="Arial"/>
          <w:b/>
          <w:sz w:val="24"/>
        </w:rPr>
        <w:t>new SID on Enabler Layer Support Network Slice Capability Exposure for Vertical Application</w:t>
      </w:r>
    </w:p>
    <w:p w14:paraId="28D995B6" w14:textId="77777777" w:rsidR="00C5536D" w:rsidRDefault="00C5536D" w:rsidP="00C5536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Com. Corporation</w:t>
      </w:r>
    </w:p>
    <w:p w14:paraId="3E513C76" w14:textId="77777777" w:rsidR="00C5536D" w:rsidRDefault="00C5536D" w:rsidP="00C5536D">
      <w:pPr>
        <w:rPr>
          <w:rFonts w:ascii="Arial" w:hAnsi="Arial" w:cs="Arial"/>
          <w:b/>
        </w:rPr>
      </w:pPr>
      <w:r>
        <w:rPr>
          <w:rFonts w:ascii="Arial" w:hAnsi="Arial" w:cs="Arial"/>
          <w:b/>
        </w:rPr>
        <w:t xml:space="preserve">Abstract: </w:t>
      </w:r>
    </w:p>
    <w:p w14:paraId="4D89506F" w14:textId="77777777" w:rsidR="00C5536D" w:rsidRDefault="00C5536D" w:rsidP="00C5536D">
      <w:r>
        <w:t>Proposal for a new SID for Enabler Layer Support Network Slice Capability Exposure for Vertical Application.</w:t>
      </w:r>
    </w:p>
    <w:p w14:paraId="27DF9CCD" w14:textId="77777777" w:rsidR="00C5536D" w:rsidRDefault="00C5536D" w:rsidP="00C5536D">
      <w:pPr>
        <w:rPr>
          <w:rFonts w:ascii="Arial" w:hAnsi="Arial" w:cs="Arial"/>
          <w:b/>
        </w:rPr>
      </w:pPr>
      <w:r>
        <w:rPr>
          <w:rFonts w:ascii="Arial" w:hAnsi="Arial" w:cs="Arial"/>
          <w:b/>
        </w:rPr>
        <w:t xml:space="preserve">Discussion: </w:t>
      </w:r>
    </w:p>
    <w:p w14:paraId="488F1C38" w14:textId="77777777" w:rsidR="00C5536D" w:rsidRDefault="00C5536D" w:rsidP="00C5536D">
      <w:r>
        <w:t>The meeting discussed the document and its draft revision during the ICC#6.</w:t>
      </w:r>
    </w:p>
    <w:p w14:paraId="353A6F94" w14:textId="77777777" w:rsidR="00C5536D" w:rsidRDefault="00C5536D" w:rsidP="00C5536D">
      <w:r>
        <w:t>InterDigital indicated support for the proposed SID, and asked to be listed as a supporting organisation.</w:t>
      </w:r>
    </w:p>
    <w:p w14:paraId="1DD75570" w14:textId="77777777" w:rsidR="00C5536D" w:rsidRDefault="00C5536D" w:rsidP="00C5536D">
      <w:r>
        <w:t>Qualcomm was favourable to the work but requested further clarification on the part SA6 is expected to play in the study.</w:t>
      </w:r>
    </w:p>
    <w:p w14:paraId="68F566E7"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S6-210254</w:t>
      </w:r>
      <w:r>
        <w:rPr>
          <w:color w:val="993300"/>
          <w:u w:val="single"/>
        </w:rPr>
        <w:t>.</w:t>
      </w:r>
    </w:p>
    <w:p w14:paraId="2979951E" w14:textId="77777777" w:rsidR="00C5536D" w:rsidRDefault="00C5536D" w:rsidP="00C5536D">
      <w:pPr>
        <w:rPr>
          <w:rFonts w:ascii="Arial" w:hAnsi="Arial" w:cs="Arial"/>
          <w:b/>
          <w:sz w:val="24"/>
        </w:rPr>
      </w:pPr>
      <w:r>
        <w:rPr>
          <w:rFonts w:ascii="Arial" w:hAnsi="Arial" w:cs="Arial"/>
          <w:b/>
          <w:color w:val="0000FF"/>
          <w:sz w:val="24"/>
        </w:rPr>
        <w:t>S6-210254</w:t>
      </w:r>
      <w:r>
        <w:rPr>
          <w:rFonts w:ascii="Arial" w:hAnsi="Arial" w:cs="Arial"/>
          <w:b/>
          <w:color w:val="0000FF"/>
          <w:sz w:val="24"/>
        </w:rPr>
        <w:tab/>
      </w:r>
      <w:r>
        <w:rPr>
          <w:rFonts w:ascii="Arial" w:hAnsi="Arial" w:cs="Arial"/>
          <w:b/>
          <w:sz w:val="24"/>
        </w:rPr>
        <w:t>New SID for Network Slice Capability Exposure</w:t>
      </w:r>
    </w:p>
    <w:p w14:paraId="385A7AA3" w14:textId="77777777" w:rsidR="00C5536D" w:rsidRDefault="00C5536D" w:rsidP="00C5536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Com. Corporation</w:t>
      </w:r>
    </w:p>
    <w:p w14:paraId="021F97C9" w14:textId="77777777" w:rsidR="00C5536D" w:rsidRDefault="00C5536D" w:rsidP="00C5536D">
      <w:pPr>
        <w:rPr>
          <w:color w:val="808080"/>
        </w:rPr>
      </w:pPr>
      <w:r>
        <w:rPr>
          <w:color w:val="808080"/>
        </w:rPr>
        <w:t>(Replaces S6-210027)</w:t>
      </w:r>
    </w:p>
    <w:p w14:paraId="110EA1F6" w14:textId="77777777" w:rsidR="00C5536D" w:rsidRDefault="00C5536D" w:rsidP="00C5536D">
      <w:pPr>
        <w:rPr>
          <w:rFonts w:ascii="Arial" w:hAnsi="Arial" w:cs="Arial"/>
          <w:b/>
        </w:rPr>
      </w:pPr>
      <w:r>
        <w:rPr>
          <w:rFonts w:ascii="Arial" w:hAnsi="Arial" w:cs="Arial"/>
          <w:b/>
        </w:rPr>
        <w:lastRenderedPageBreak/>
        <w:t xml:space="preserve">Discussion: </w:t>
      </w:r>
    </w:p>
    <w:p w14:paraId="796806B9" w14:textId="77777777" w:rsidR="00C5536D" w:rsidRDefault="00C5536D" w:rsidP="00C5536D">
      <w:r>
        <w:t>The meeting discussed the document during the closing session.</w:t>
      </w:r>
    </w:p>
    <w:p w14:paraId="26D6EC6E" w14:textId="77777777" w:rsidR="00C5536D" w:rsidRDefault="00C5536D" w:rsidP="00C5536D">
      <w:r>
        <w:t>Deutsche Telekom objected to the proposed study in its current form as there was e.g. a similar study in SA1. Especially the justification should be further developed.</w:t>
      </w:r>
    </w:p>
    <w:p w14:paraId="1E39104E" w14:textId="77777777" w:rsidR="00C5536D" w:rsidRDefault="00C5536D" w:rsidP="00C5536D">
      <w:r>
        <w:t>Lenovo was of the view that the concerns of Deutsche Telekom had already been addressed.</w:t>
      </w:r>
    </w:p>
    <w:p w14:paraId="0E3339BC" w14:textId="77777777" w:rsidR="00C5536D" w:rsidRDefault="00C5536D" w:rsidP="00C5536D">
      <w:r>
        <w:t>CMCC made remark that the document clearly defining the gaps of the work of SA2 and SA5.</w:t>
      </w:r>
    </w:p>
    <w:p w14:paraId="5E3A9A04" w14:textId="77777777" w:rsidR="00C5536D" w:rsidRDefault="00C5536D" w:rsidP="00C5536D">
      <w:r>
        <w:t>Tencent indicated strong support for the proposed study and noted it was not in conflict with the work of SA2 but could utilize the SA2 work.</w:t>
      </w:r>
    </w:p>
    <w:p w14:paraId="0933788D" w14:textId="77777777" w:rsidR="00C5536D" w:rsidRDefault="00C5536D" w:rsidP="00C5536D">
      <w:r>
        <w:t>Motorola Solutions did not object to the work but pointed out that there should be in only one rapporteur for the work item and possible another for the TR.</w:t>
      </w:r>
    </w:p>
    <w:p w14:paraId="16A47EAF" w14:textId="77777777" w:rsidR="00C5536D" w:rsidRDefault="00C5536D" w:rsidP="00C5536D">
      <w:r>
        <w:t>It was clarified the rapporteur was in fact the same in this case.</w:t>
      </w:r>
    </w:p>
    <w:p w14:paraId="3F9CC1A9" w14:textId="68303A4F" w:rsidR="00C5536D" w:rsidRDefault="00C5536D" w:rsidP="00C5536D">
      <w:r>
        <w:t xml:space="preserve">Qualcomm  suggested to point to </w:t>
      </w:r>
      <w:r w:rsidR="005D3ABA">
        <w:t>service-based</w:t>
      </w:r>
      <w:r>
        <w:t xml:space="preserve"> requirements, defined by SA1.</w:t>
      </w:r>
    </w:p>
    <w:p w14:paraId="7BBE522C" w14:textId="77777777" w:rsidR="00C5536D" w:rsidRDefault="00C5536D" w:rsidP="00C5536D">
      <w:r>
        <w:t>Huawei suggested that SA6 need to develop service requirements as was done for CAPIF, EDGEAPP.</w:t>
      </w:r>
    </w:p>
    <w:p w14:paraId="4F6363C2" w14:textId="77777777" w:rsidR="00C5536D" w:rsidRDefault="00C5536D" w:rsidP="00C5536D">
      <w:r>
        <w:t>Nokia raised the question whether Rel-18 studies still are alternating.</w:t>
      </w:r>
    </w:p>
    <w:p w14:paraId="32F6FA65" w14:textId="77777777" w:rsidR="00C5536D" w:rsidRDefault="00C5536D" w:rsidP="00C5536D">
      <w:r>
        <w:t>Deutsche Telekom further suggested supporting companies should go to SA1 to initiate this work.</w:t>
      </w:r>
    </w:p>
    <w:p w14:paraId="47F0C444"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63ACB" w14:textId="77777777" w:rsidR="00C5536D" w:rsidRDefault="00C5536D" w:rsidP="00C5536D">
      <w:pPr>
        <w:rPr>
          <w:rFonts w:ascii="Arial" w:hAnsi="Arial" w:cs="Arial"/>
          <w:b/>
          <w:sz w:val="24"/>
        </w:rPr>
      </w:pPr>
      <w:r>
        <w:rPr>
          <w:rFonts w:ascii="Arial" w:hAnsi="Arial" w:cs="Arial"/>
          <w:b/>
          <w:color w:val="0000FF"/>
          <w:sz w:val="24"/>
        </w:rPr>
        <w:t>S6-210040</w:t>
      </w:r>
      <w:r>
        <w:rPr>
          <w:rFonts w:ascii="Arial" w:hAnsi="Arial" w:cs="Arial"/>
          <w:b/>
          <w:color w:val="0000FF"/>
          <w:sz w:val="24"/>
        </w:rPr>
        <w:tab/>
      </w:r>
      <w:proofErr w:type="spellStart"/>
      <w:r>
        <w:rPr>
          <w:rFonts w:ascii="Arial" w:hAnsi="Arial" w:cs="Arial"/>
          <w:b/>
          <w:sz w:val="24"/>
        </w:rPr>
        <w:t>FutureWork</w:t>
      </w:r>
      <w:proofErr w:type="spellEnd"/>
      <w:r>
        <w:rPr>
          <w:rFonts w:ascii="Arial" w:hAnsi="Arial" w:cs="Arial"/>
          <w:b/>
          <w:sz w:val="24"/>
        </w:rPr>
        <w:t>-New-WID-for-application-layer-support-for-FF</w:t>
      </w:r>
    </w:p>
    <w:p w14:paraId="562A72A2" w14:textId="77777777" w:rsidR="00C5536D" w:rsidRDefault="00C5536D" w:rsidP="00C5536D">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Corporation</w:t>
      </w:r>
    </w:p>
    <w:p w14:paraId="357C987A" w14:textId="77777777" w:rsidR="00C5536D" w:rsidRDefault="00C5536D" w:rsidP="00C5536D">
      <w:pPr>
        <w:rPr>
          <w:rFonts w:ascii="Arial" w:hAnsi="Arial" w:cs="Arial"/>
          <w:b/>
        </w:rPr>
      </w:pPr>
      <w:r>
        <w:rPr>
          <w:rFonts w:ascii="Arial" w:hAnsi="Arial" w:cs="Arial"/>
          <w:b/>
        </w:rPr>
        <w:t xml:space="preserve">Abstract: </w:t>
      </w:r>
    </w:p>
    <w:p w14:paraId="07F2622E" w14:textId="77777777" w:rsidR="00C5536D" w:rsidRDefault="00C5536D" w:rsidP="00C5536D">
      <w:r>
        <w:t>Proposal for a New WID for application layer support for Factories of the Future (FF).</w:t>
      </w:r>
    </w:p>
    <w:p w14:paraId="78AD3ABA" w14:textId="77777777" w:rsidR="00C5536D" w:rsidRDefault="00C5536D" w:rsidP="00C5536D">
      <w:pPr>
        <w:rPr>
          <w:rFonts w:ascii="Arial" w:hAnsi="Arial" w:cs="Arial"/>
          <w:b/>
        </w:rPr>
      </w:pPr>
      <w:r>
        <w:rPr>
          <w:rFonts w:ascii="Arial" w:hAnsi="Arial" w:cs="Arial"/>
          <w:b/>
        </w:rPr>
        <w:t xml:space="preserve">Discussion: </w:t>
      </w:r>
    </w:p>
    <w:p w14:paraId="28B2DE5E" w14:textId="77777777" w:rsidR="00C5536D" w:rsidRDefault="00C5536D" w:rsidP="00C5536D">
      <w:r>
        <w:t>The meeting discussed the document during the ICC#5.</w:t>
      </w:r>
    </w:p>
    <w:p w14:paraId="71098C18" w14:textId="77777777" w:rsidR="00C5536D" w:rsidRDefault="00C5536D" w:rsidP="00C5536D">
      <w:r>
        <w:t>Ericsson was of the view that it was too early to start the work on this WID.</w:t>
      </w:r>
    </w:p>
    <w:p w14:paraId="16506DA8" w14:textId="77777777" w:rsidR="00C5536D" w:rsidRDefault="00C5536D" w:rsidP="00C5536D">
      <w:r>
        <w:t>Lenovo supported the view of Ericsson and proposed to finalise the study phase first.</w:t>
      </w:r>
    </w:p>
    <w:p w14:paraId="268B801A" w14:textId="77777777" w:rsidR="00C5536D" w:rsidRDefault="00C5536D" w:rsidP="00C5536D">
      <w:r>
        <w:t xml:space="preserve">Deutsche Telekom agreed with Ericson and Lenovo and pointed out possible relation with the SEAL work. </w:t>
      </w:r>
    </w:p>
    <w:p w14:paraId="50BE3684" w14:textId="77777777" w:rsidR="00C5536D" w:rsidRDefault="00C5536D" w:rsidP="00C5536D">
      <w:r>
        <w:t>Ericsson further noted that it would be easier to work on the WID objectives once the study has been completed.</w:t>
      </w:r>
    </w:p>
    <w:p w14:paraId="2C3E545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5BCFB" w14:textId="77777777" w:rsidR="00C5536D" w:rsidRDefault="00C5536D" w:rsidP="00C5536D">
      <w:pPr>
        <w:rPr>
          <w:rFonts w:ascii="Arial" w:hAnsi="Arial" w:cs="Arial"/>
          <w:b/>
          <w:sz w:val="24"/>
        </w:rPr>
      </w:pPr>
      <w:r>
        <w:rPr>
          <w:rFonts w:ascii="Arial" w:hAnsi="Arial" w:cs="Arial"/>
          <w:b/>
          <w:color w:val="0000FF"/>
          <w:sz w:val="24"/>
        </w:rPr>
        <w:t>S6-210041</w:t>
      </w:r>
      <w:r>
        <w:rPr>
          <w:rFonts w:ascii="Arial" w:hAnsi="Arial" w:cs="Arial"/>
          <w:b/>
          <w:color w:val="0000FF"/>
          <w:sz w:val="24"/>
        </w:rPr>
        <w:tab/>
      </w:r>
      <w:r>
        <w:rPr>
          <w:rFonts w:ascii="Arial" w:hAnsi="Arial" w:cs="Arial"/>
          <w:b/>
          <w:sz w:val="24"/>
        </w:rPr>
        <w:t>FFAPP-TS-Skeleton</w:t>
      </w:r>
    </w:p>
    <w:p w14:paraId="1E9FD84E" w14:textId="77777777" w:rsidR="00C5536D" w:rsidRDefault="00C5536D" w:rsidP="00C5536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39EA32" w14:textId="77777777" w:rsidR="00C5536D" w:rsidRDefault="00C5536D" w:rsidP="00C5536D">
      <w:pPr>
        <w:rPr>
          <w:rFonts w:ascii="Arial" w:hAnsi="Arial" w:cs="Arial"/>
          <w:b/>
        </w:rPr>
      </w:pPr>
      <w:r>
        <w:rPr>
          <w:rFonts w:ascii="Arial" w:hAnsi="Arial" w:cs="Arial"/>
          <w:b/>
        </w:rPr>
        <w:t xml:space="preserve">Abstract: </w:t>
      </w:r>
    </w:p>
    <w:p w14:paraId="49DA7367" w14:textId="77777777" w:rsidR="00C5536D" w:rsidRDefault="00C5536D" w:rsidP="00C5536D">
      <w:r>
        <w:t>Proposal for FFAPP TS skeleton.</w:t>
      </w:r>
    </w:p>
    <w:p w14:paraId="5C8A1E58" w14:textId="77777777" w:rsidR="00C5536D" w:rsidRDefault="00C5536D" w:rsidP="00C5536D">
      <w:pPr>
        <w:rPr>
          <w:rFonts w:ascii="Arial" w:hAnsi="Arial" w:cs="Arial"/>
          <w:b/>
        </w:rPr>
      </w:pPr>
      <w:r>
        <w:rPr>
          <w:rFonts w:ascii="Arial" w:hAnsi="Arial" w:cs="Arial"/>
          <w:b/>
        </w:rPr>
        <w:t xml:space="preserve">Discussion: </w:t>
      </w:r>
    </w:p>
    <w:p w14:paraId="39BAED56" w14:textId="77777777" w:rsidR="00C5536D" w:rsidRDefault="00C5536D" w:rsidP="00C5536D">
      <w:r>
        <w:t>Postponed as a result of the WID (S6-210040) being postponed.</w:t>
      </w:r>
    </w:p>
    <w:p w14:paraId="532FCE23"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040302" w14:textId="77777777" w:rsidR="00C5536D" w:rsidRDefault="00C5536D" w:rsidP="00C5536D">
      <w:pPr>
        <w:pStyle w:val="Heading2"/>
      </w:pPr>
      <w:bookmarkStart w:id="68" w:name="_Toc65060049"/>
      <w:bookmarkStart w:id="69" w:name="_Toc65060117"/>
      <w:r>
        <w:lastRenderedPageBreak/>
        <w:t>10</w:t>
      </w:r>
      <w:r>
        <w:tab/>
        <w:t>Work Plan review</w:t>
      </w:r>
      <w:bookmarkEnd w:id="68"/>
      <w:bookmarkEnd w:id="69"/>
    </w:p>
    <w:p w14:paraId="70F44BF3" w14:textId="77777777" w:rsidR="00C5536D" w:rsidRDefault="00C5536D" w:rsidP="00C5536D">
      <w:pPr>
        <w:rPr>
          <w:rFonts w:ascii="Arial" w:hAnsi="Arial" w:cs="Arial"/>
          <w:b/>
          <w:sz w:val="24"/>
        </w:rPr>
      </w:pPr>
      <w:r>
        <w:rPr>
          <w:rFonts w:ascii="Arial" w:hAnsi="Arial" w:cs="Arial"/>
          <w:b/>
          <w:color w:val="0000FF"/>
          <w:sz w:val="24"/>
        </w:rPr>
        <w:t>S6-210329</w:t>
      </w:r>
      <w:r>
        <w:rPr>
          <w:rFonts w:ascii="Arial" w:hAnsi="Arial" w:cs="Arial"/>
          <w:b/>
          <w:color w:val="0000FF"/>
          <w:sz w:val="24"/>
        </w:rPr>
        <w:tab/>
      </w:r>
      <w:r>
        <w:rPr>
          <w:rFonts w:ascii="Arial" w:hAnsi="Arial" w:cs="Arial"/>
          <w:b/>
          <w:sz w:val="24"/>
        </w:rPr>
        <w:t>SA6#41-e Work Plan discussion</w:t>
      </w:r>
    </w:p>
    <w:p w14:paraId="67129C97" w14:textId="77777777" w:rsidR="00C5536D" w:rsidRDefault="00C5536D" w:rsidP="00C5536D">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00E3BAC" w14:textId="77777777" w:rsidR="00C5536D" w:rsidRDefault="00C5536D" w:rsidP="00C5536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42820" w14:textId="77777777" w:rsidR="00C5536D" w:rsidRDefault="00C5536D" w:rsidP="00C5536D">
      <w:pPr>
        <w:pStyle w:val="Heading2"/>
      </w:pPr>
      <w:bookmarkStart w:id="70" w:name="_Toc65060050"/>
      <w:bookmarkStart w:id="71" w:name="_Toc65060118"/>
      <w:r>
        <w:t>11</w:t>
      </w:r>
      <w:r>
        <w:tab/>
        <w:t>Future meetings</w:t>
      </w:r>
      <w:bookmarkEnd w:id="70"/>
      <w:bookmarkEnd w:id="71"/>
    </w:p>
    <w:p w14:paraId="227F3054" w14:textId="2C271406" w:rsidR="008A2870" w:rsidRDefault="008A2870" w:rsidP="008A2870">
      <w:r>
        <w:t xml:space="preserve">For the list of meetings </w:t>
      </w:r>
      <w:r w:rsidR="005D3ABA">
        <w:t xml:space="preserve">see </w:t>
      </w:r>
      <w:r>
        <w:t>Annex I</w:t>
      </w:r>
      <w:r w:rsidR="005D3ABA">
        <w:t>.</w:t>
      </w:r>
    </w:p>
    <w:p w14:paraId="19542A05" w14:textId="641C0881" w:rsidR="00C5536D" w:rsidRDefault="00C5536D" w:rsidP="00C5536D">
      <w:pPr>
        <w:pStyle w:val="Heading2"/>
      </w:pPr>
      <w:bookmarkStart w:id="72" w:name="_Toc65060051"/>
      <w:bookmarkStart w:id="73" w:name="_Toc65060119"/>
      <w:r>
        <w:t>12</w:t>
      </w:r>
      <w:r>
        <w:tab/>
        <w:t>AOB</w:t>
      </w:r>
      <w:bookmarkEnd w:id="72"/>
      <w:bookmarkEnd w:id="73"/>
    </w:p>
    <w:p w14:paraId="4CDCC5DA" w14:textId="77777777" w:rsidR="00C5536D" w:rsidRDefault="00C5536D" w:rsidP="00C5536D">
      <w:pPr>
        <w:pStyle w:val="Heading2"/>
      </w:pPr>
      <w:bookmarkStart w:id="74" w:name="_Toc65060052"/>
      <w:bookmarkStart w:id="75" w:name="_Toc65060120"/>
      <w:r>
        <w:t>13</w:t>
      </w:r>
      <w:r>
        <w:tab/>
        <w:t>Close of the meeting</w:t>
      </w:r>
      <w:bookmarkEnd w:id="74"/>
      <w:bookmarkEnd w:id="75"/>
    </w:p>
    <w:p w14:paraId="4C9F1356" w14:textId="77777777" w:rsidR="00C5536D" w:rsidRDefault="00C5536D" w:rsidP="00C5536D">
      <w:pPr>
        <w:pStyle w:val="FP"/>
      </w:pPr>
    </w:p>
    <w:p w14:paraId="0DB5AD9A" w14:textId="77777777" w:rsidR="00C5536D" w:rsidRDefault="00C5536D" w:rsidP="00C5536D">
      <w:pPr>
        <w:pStyle w:val="FP"/>
      </w:pPr>
      <w:r>
        <w:t>Report prepared by: MCC/ETSI</w:t>
      </w:r>
    </w:p>
    <w:p w14:paraId="7A4E3FA8" w14:textId="77777777" w:rsidR="00C5536D" w:rsidRDefault="00C5536D" w:rsidP="00C5536D"/>
    <w:p w14:paraId="5BEE5DC3" w14:textId="7A03AE9A" w:rsidR="00394B10" w:rsidRDefault="00394B10" w:rsidP="00394B10">
      <w:pPr>
        <w:pStyle w:val="Heading2"/>
      </w:pPr>
      <w:r>
        <w:br w:type="page"/>
      </w:r>
      <w:bookmarkStart w:id="76" w:name="_Toc65060053"/>
      <w:bookmarkStart w:id="77" w:name="_Toc65060121"/>
      <w:r>
        <w:lastRenderedPageBreak/>
        <w:t>Annex A: Contribution documents and status</w:t>
      </w:r>
      <w:bookmarkEnd w:id="76"/>
      <w:bookmarkEnd w:id="77"/>
    </w:p>
    <w:p w14:paraId="628FEC29" w14:textId="77777777" w:rsidR="00394B10" w:rsidRDefault="00394B10" w:rsidP="00394B10">
      <w:pPr>
        <w:pStyle w:val="Heading3"/>
      </w:pPr>
      <w:bookmarkStart w:id="78" w:name="_Toc65060054"/>
      <w:bookmarkStart w:id="79" w:name="_Toc65060122"/>
      <w:r>
        <w:t xml:space="preserve">A1: List of </w:t>
      </w:r>
      <w:proofErr w:type="spellStart"/>
      <w:r>
        <w:t>TDocs</w:t>
      </w:r>
      <w:bookmarkEnd w:id="78"/>
      <w:bookmarkEnd w:id="79"/>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27"/>
        <w:gridCol w:w="2555"/>
        <w:gridCol w:w="990"/>
        <w:gridCol w:w="1007"/>
        <w:gridCol w:w="1079"/>
      </w:tblGrid>
      <w:tr w:rsidR="00416A2B" w14:paraId="0DE5C28C" w14:textId="77777777" w:rsidTr="00416A2B">
        <w:tc>
          <w:tcPr>
            <w:tcW w:w="0" w:type="auto"/>
            <w:shd w:val="clear" w:color="auto" w:fill="auto"/>
          </w:tcPr>
          <w:p w14:paraId="5CB9C421" w14:textId="426539DE" w:rsidR="00394B10" w:rsidRDefault="00394B10" w:rsidP="00394B10">
            <w:pPr>
              <w:pStyle w:val="TAH"/>
            </w:pPr>
            <w:r>
              <w:t>Document</w:t>
            </w:r>
          </w:p>
        </w:tc>
        <w:tc>
          <w:tcPr>
            <w:tcW w:w="0" w:type="auto"/>
            <w:shd w:val="clear" w:color="auto" w:fill="auto"/>
          </w:tcPr>
          <w:p w14:paraId="5DA61AB0" w14:textId="4069DEA7" w:rsidR="00394B10" w:rsidRDefault="00394B10" w:rsidP="00394B10">
            <w:pPr>
              <w:pStyle w:val="TAH"/>
            </w:pPr>
            <w:r>
              <w:t>Title</w:t>
            </w:r>
          </w:p>
        </w:tc>
        <w:tc>
          <w:tcPr>
            <w:tcW w:w="0" w:type="auto"/>
            <w:shd w:val="clear" w:color="auto" w:fill="auto"/>
          </w:tcPr>
          <w:p w14:paraId="485ABB49" w14:textId="388F80D0" w:rsidR="00394B10" w:rsidRDefault="00394B10" w:rsidP="00394B10">
            <w:pPr>
              <w:pStyle w:val="TAH"/>
            </w:pPr>
            <w:r>
              <w:t>Source</w:t>
            </w:r>
          </w:p>
        </w:tc>
        <w:tc>
          <w:tcPr>
            <w:tcW w:w="0" w:type="auto"/>
            <w:shd w:val="clear" w:color="auto" w:fill="auto"/>
          </w:tcPr>
          <w:p w14:paraId="5BCFC831" w14:textId="744D84B9" w:rsidR="00394B10" w:rsidRDefault="00394B10" w:rsidP="00394B10">
            <w:pPr>
              <w:pStyle w:val="TAH"/>
            </w:pPr>
            <w:r>
              <w:t>Decision</w:t>
            </w:r>
          </w:p>
        </w:tc>
        <w:tc>
          <w:tcPr>
            <w:tcW w:w="0" w:type="auto"/>
            <w:shd w:val="clear" w:color="auto" w:fill="auto"/>
          </w:tcPr>
          <w:p w14:paraId="4D3FF67D" w14:textId="5CE9B341" w:rsidR="00394B10" w:rsidRDefault="00394B10" w:rsidP="00394B10">
            <w:pPr>
              <w:pStyle w:val="TAH"/>
            </w:pPr>
            <w:r>
              <w:t>Replaces</w:t>
            </w:r>
          </w:p>
        </w:tc>
        <w:tc>
          <w:tcPr>
            <w:tcW w:w="0" w:type="auto"/>
            <w:shd w:val="clear" w:color="auto" w:fill="auto"/>
          </w:tcPr>
          <w:p w14:paraId="29DFE876" w14:textId="0C8E9CCF" w:rsidR="00394B10" w:rsidRDefault="00394B10" w:rsidP="00394B10">
            <w:pPr>
              <w:pStyle w:val="TAH"/>
            </w:pPr>
            <w:r>
              <w:t>Replaced by</w:t>
            </w:r>
          </w:p>
        </w:tc>
      </w:tr>
      <w:tr w:rsidR="00416A2B" w:rsidRPr="00416A2B" w14:paraId="7C4A1A79" w14:textId="77777777" w:rsidTr="00416A2B">
        <w:tc>
          <w:tcPr>
            <w:tcW w:w="0" w:type="auto"/>
            <w:shd w:val="clear" w:color="auto" w:fill="auto"/>
          </w:tcPr>
          <w:p w14:paraId="45C8BD05" w14:textId="41E693EF" w:rsidR="00394B10" w:rsidRPr="00416A2B" w:rsidRDefault="00394B10" w:rsidP="00394B10">
            <w:pPr>
              <w:pStyle w:val="TAL"/>
              <w:rPr>
                <w:sz w:val="16"/>
              </w:rPr>
            </w:pPr>
            <w:r w:rsidRPr="00416A2B">
              <w:rPr>
                <w:sz w:val="16"/>
              </w:rPr>
              <w:t>S6-210001</w:t>
            </w:r>
          </w:p>
        </w:tc>
        <w:tc>
          <w:tcPr>
            <w:tcW w:w="0" w:type="auto"/>
            <w:shd w:val="clear" w:color="auto" w:fill="auto"/>
          </w:tcPr>
          <w:p w14:paraId="41083A90" w14:textId="45C61AF4" w:rsidR="00394B10" w:rsidRPr="00416A2B" w:rsidRDefault="00394B10" w:rsidP="00394B10">
            <w:pPr>
              <w:pStyle w:val="TAL"/>
              <w:rPr>
                <w:sz w:val="16"/>
              </w:rPr>
            </w:pPr>
            <w:r w:rsidRPr="00416A2B">
              <w:rPr>
                <w:sz w:val="16"/>
              </w:rPr>
              <w:t>SA6 Meeting 41-e Agenda</w:t>
            </w:r>
          </w:p>
        </w:tc>
        <w:tc>
          <w:tcPr>
            <w:tcW w:w="0" w:type="auto"/>
            <w:shd w:val="clear" w:color="auto" w:fill="auto"/>
          </w:tcPr>
          <w:p w14:paraId="73BB86AB" w14:textId="5C04E864" w:rsidR="00394B10" w:rsidRPr="00416A2B" w:rsidRDefault="00394B10" w:rsidP="00394B10">
            <w:pPr>
              <w:pStyle w:val="TAL"/>
              <w:rPr>
                <w:sz w:val="16"/>
              </w:rPr>
            </w:pPr>
            <w:r w:rsidRPr="00416A2B">
              <w:rPr>
                <w:sz w:val="16"/>
              </w:rPr>
              <w:t>SA6 Chairman</w:t>
            </w:r>
          </w:p>
        </w:tc>
        <w:tc>
          <w:tcPr>
            <w:tcW w:w="0" w:type="auto"/>
            <w:shd w:val="clear" w:color="auto" w:fill="auto"/>
          </w:tcPr>
          <w:p w14:paraId="7C2A3E96" w14:textId="435437CB" w:rsidR="00394B10" w:rsidRPr="00416A2B" w:rsidRDefault="00394B10" w:rsidP="00394B10">
            <w:pPr>
              <w:pStyle w:val="TAL"/>
              <w:rPr>
                <w:sz w:val="16"/>
              </w:rPr>
            </w:pPr>
            <w:r w:rsidRPr="00416A2B">
              <w:rPr>
                <w:sz w:val="16"/>
              </w:rPr>
              <w:t>noted</w:t>
            </w:r>
          </w:p>
        </w:tc>
        <w:tc>
          <w:tcPr>
            <w:tcW w:w="0" w:type="auto"/>
            <w:shd w:val="clear" w:color="auto" w:fill="auto"/>
          </w:tcPr>
          <w:p w14:paraId="7BAFF30E" w14:textId="77777777" w:rsidR="00394B10" w:rsidRPr="00416A2B" w:rsidRDefault="00394B10" w:rsidP="00394B10">
            <w:pPr>
              <w:pStyle w:val="TAL"/>
              <w:rPr>
                <w:sz w:val="16"/>
              </w:rPr>
            </w:pPr>
          </w:p>
        </w:tc>
        <w:tc>
          <w:tcPr>
            <w:tcW w:w="0" w:type="auto"/>
            <w:shd w:val="clear" w:color="auto" w:fill="auto"/>
          </w:tcPr>
          <w:p w14:paraId="280C55F3" w14:textId="77777777" w:rsidR="00394B10" w:rsidRPr="00416A2B" w:rsidRDefault="00394B10" w:rsidP="00394B10">
            <w:pPr>
              <w:pStyle w:val="TAL"/>
              <w:rPr>
                <w:sz w:val="16"/>
              </w:rPr>
            </w:pPr>
          </w:p>
        </w:tc>
      </w:tr>
      <w:tr w:rsidR="00416A2B" w:rsidRPr="00416A2B" w14:paraId="3AA493F1" w14:textId="77777777" w:rsidTr="00416A2B">
        <w:tc>
          <w:tcPr>
            <w:tcW w:w="0" w:type="auto"/>
            <w:shd w:val="clear" w:color="auto" w:fill="auto"/>
          </w:tcPr>
          <w:p w14:paraId="1B2F900B" w14:textId="56CC4909" w:rsidR="00394B10" w:rsidRPr="00416A2B" w:rsidRDefault="00394B10" w:rsidP="00394B10">
            <w:pPr>
              <w:pStyle w:val="TAL"/>
              <w:rPr>
                <w:sz w:val="16"/>
              </w:rPr>
            </w:pPr>
            <w:r w:rsidRPr="00416A2B">
              <w:rPr>
                <w:sz w:val="16"/>
              </w:rPr>
              <w:t>S6-210002</w:t>
            </w:r>
          </w:p>
        </w:tc>
        <w:tc>
          <w:tcPr>
            <w:tcW w:w="0" w:type="auto"/>
            <w:shd w:val="clear" w:color="auto" w:fill="auto"/>
          </w:tcPr>
          <w:p w14:paraId="0AB5B311" w14:textId="761AB8DB" w:rsidR="00394B10" w:rsidRPr="00416A2B" w:rsidRDefault="00394B10" w:rsidP="00394B10">
            <w:pPr>
              <w:pStyle w:val="TAL"/>
              <w:rPr>
                <w:sz w:val="16"/>
              </w:rPr>
            </w:pPr>
            <w:r w:rsidRPr="00416A2B">
              <w:rPr>
                <w:sz w:val="16"/>
              </w:rPr>
              <w:t>SA6 Meeting 40-e Report</w:t>
            </w:r>
          </w:p>
        </w:tc>
        <w:tc>
          <w:tcPr>
            <w:tcW w:w="0" w:type="auto"/>
            <w:shd w:val="clear" w:color="auto" w:fill="auto"/>
          </w:tcPr>
          <w:p w14:paraId="77A34812" w14:textId="7A329A8C" w:rsidR="00394B10" w:rsidRPr="00416A2B" w:rsidRDefault="00394B10" w:rsidP="00394B10">
            <w:pPr>
              <w:pStyle w:val="TAL"/>
              <w:rPr>
                <w:sz w:val="16"/>
              </w:rPr>
            </w:pPr>
            <w:r w:rsidRPr="00416A2B">
              <w:rPr>
                <w:sz w:val="16"/>
              </w:rPr>
              <w:t>MCC</w:t>
            </w:r>
          </w:p>
        </w:tc>
        <w:tc>
          <w:tcPr>
            <w:tcW w:w="0" w:type="auto"/>
            <w:shd w:val="clear" w:color="auto" w:fill="auto"/>
          </w:tcPr>
          <w:p w14:paraId="4E10E3E2" w14:textId="025FE9C5" w:rsidR="00394B10" w:rsidRPr="00416A2B" w:rsidRDefault="00394B10" w:rsidP="00394B10">
            <w:pPr>
              <w:pStyle w:val="TAL"/>
              <w:rPr>
                <w:sz w:val="16"/>
              </w:rPr>
            </w:pPr>
            <w:r w:rsidRPr="00416A2B">
              <w:rPr>
                <w:sz w:val="16"/>
              </w:rPr>
              <w:t>approved</w:t>
            </w:r>
          </w:p>
        </w:tc>
        <w:tc>
          <w:tcPr>
            <w:tcW w:w="0" w:type="auto"/>
            <w:shd w:val="clear" w:color="auto" w:fill="auto"/>
          </w:tcPr>
          <w:p w14:paraId="79032CFD" w14:textId="77777777" w:rsidR="00394B10" w:rsidRPr="00416A2B" w:rsidRDefault="00394B10" w:rsidP="00394B10">
            <w:pPr>
              <w:pStyle w:val="TAL"/>
              <w:rPr>
                <w:sz w:val="16"/>
              </w:rPr>
            </w:pPr>
          </w:p>
        </w:tc>
        <w:tc>
          <w:tcPr>
            <w:tcW w:w="0" w:type="auto"/>
            <w:shd w:val="clear" w:color="auto" w:fill="auto"/>
          </w:tcPr>
          <w:p w14:paraId="09E1E897" w14:textId="77777777" w:rsidR="00394B10" w:rsidRPr="00416A2B" w:rsidRDefault="00394B10" w:rsidP="00394B10">
            <w:pPr>
              <w:pStyle w:val="TAL"/>
              <w:rPr>
                <w:sz w:val="16"/>
              </w:rPr>
            </w:pPr>
          </w:p>
        </w:tc>
      </w:tr>
      <w:tr w:rsidR="00416A2B" w:rsidRPr="00416A2B" w14:paraId="7A309C1C" w14:textId="77777777" w:rsidTr="00416A2B">
        <w:tc>
          <w:tcPr>
            <w:tcW w:w="0" w:type="auto"/>
            <w:shd w:val="clear" w:color="auto" w:fill="auto"/>
          </w:tcPr>
          <w:p w14:paraId="453BDD8A" w14:textId="35E1D862" w:rsidR="00394B10" w:rsidRPr="00416A2B" w:rsidRDefault="00394B10" w:rsidP="00394B10">
            <w:pPr>
              <w:pStyle w:val="TAL"/>
              <w:rPr>
                <w:sz w:val="16"/>
              </w:rPr>
            </w:pPr>
            <w:r w:rsidRPr="00416A2B">
              <w:rPr>
                <w:sz w:val="16"/>
              </w:rPr>
              <w:t>S6-210003</w:t>
            </w:r>
          </w:p>
        </w:tc>
        <w:tc>
          <w:tcPr>
            <w:tcW w:w="0" w:type="auto"/>
            <w:shd w:val="clear" w:color="auto" w:fill="auto"/>
          </w:tcPr>
          <w:p w14:paraId="24AEC596" w14:textId="3436E4F8" w:rsidR="00394B10" w:rsidRPr="00416A2B" w:rsidRDefault="00394B10" w:rsidP="00394B10">
            <w:pPr>
              <w:pStyle w:val="TAL"/>
              <w:rPr>
                <w:sz w:val="16"/>
              </w:rPr>
            </w:pPr>
            <w:r w:rsidRPr="00416A2B">
              <w:rPr>
                <w:sz w:val="16"/>
              </w:rPr>
              <w:t>SA6 Meeting #41-e - Agenda with Tdocs allocation after submission deadline</w:t>
            </w:r>
          </w:p>
        </w:tc>
        <w:tc>
          <w:tcPr>
            <w:tcW w:w="0" w:type="auto"/>
            <w:shd w:val="clear" w:color="auto" w:fill="auto"/>
          </w:tcPr>
          <w:p w14:paraId="5FDEC5C9" w14:textId="38FACEDE" w:rsidR="00394B10" w:rsidRPr="00416A2B" w:rsidRDefault="00394B10" w:rsidP="00394B10">
            <w:pPr>
              <w:pStyle w:val="TAL"/>
              <w:rPr>
                <w:sz w:val="16"/>
              </w:rPr>
            </w:pPr>
            <w:r w:rsidRPr="00416A2B">
              <w:rPr>
                <w:sz w:val="16"/>
              </w:rPr>
              <w:t>SA6 Chairman</w:t>
            </w:r>
          </w:p>
        </w:tc>
        <w:tc>
          <w:tcPr>
            <w:tcW w:w="0" w:type="auto"/>
            <w:shd w:val="clear" w:color="auto" w:fill="auto"/>
          </w:tcPr>
          <w:p w14:paraId="00569600" w14:textId="08DEED26" w:rsidR="00394B10" w:rsidRPr="00416A2B" w:rsidRDefault="00394B10" w:rsidP="00394B10">
            <w:pPr>
              <w:pStyle w:val="TAL"/>
              <w:rPr>
                <w:sz w:val="16"/>
              </w:rPr>
            </w:pPr>
            <w:r w:rsidRPr="00416A2B">
              <w:rPr>
                <w:sz w:val="16"/>
              </w:rPr>
              <w:t>noted</w:t>
            </w:r>
          </w:p>
        </w:tc>
        <w:tc>
          <w:tcPr>
            <w:tcW w:w="0" w:type="auto"/>
            <w:shd w:val="clear" w:color="auto" w:fill="auto"/>
          </w:tcPr>
          <w:p w14:paraId="14C539A5" w14:textId="77777777" w:rsidR="00394B10" w:rsidRPr="00416A2B" w:rsidRDefault="00394B10" w:rsidP="00394B10">
            <w:pPr>
              <w:pStyle w:val="TAL"/>
              <w:rPr>
                <w:sz w:val="16"/>
              </w:rPr>
            </w:pPr>
          </w:p>
        </w:tc>
        <w:tc>
          <w:tcPr>
            <w:tcW w:w="0" w:type="auto"/>
            <w:shd w:val="clear" w:color="auto" w:fill="auto"/>
          </w:tcPr>
          <w:p w14:paraId="6D4138E5" w14:textId="77777777" w:rsidR="00394B10" w:rsidRPr="00416A2B" w:rsidRDefault="00394B10" w:rsidP="00394B10">
            <w:pPr>
              <w:pStyle w:val="TAL"/>
              <w:rPr>
                <w:sz w:val="16"/>
              </w:rPr>
            </w:pPr>
          </w:p>
        </w:tc>
      </w:tr>
      <w:tr w:rsidR="00416A2B" w:rsidRPr="00416A2B" w14:paraId="75413BFD" w14:textId="77777777" w:rsidTr="00416A2B">
        <w:tc>
          <w:tcPr>
            <w:tcW w:w="0" w:type="auto"/>
            <w:shd w:val="clear" w:color="auto" w:fill="auto"/>
          </w:tcPr>
          <w:p w14:paraId="6FCD7390" w14:textId="62A7433B" w:rsidR="00394B10" w:rsidRPr="00416A2B" w:rsidRDefault="00394B10" w:rsidP="00394B10">
            <w:pPr>
              <w:pStyle w:val="TAL"/>
              <w:rPr>
                <w:sz w:val="16"/>
              </w:rPr>
            </w:pPr>
            <w:r w:rsidRPr="00416A2B">
              <w:rPr>
                <w:sz w:val="16"/>
              </w:rPr>
              <w:t>S6-210004</w:t>
            </w:r>
          </w:p>
        </w:tc>
        <w:tc>
          <w:tcPr>
            <w:tcW w:w="0" w:type="auto"/>
            <w:shd w:val="clear" w:color="auto" w:fill="auto"/>
          </w:tcPr>
          <w:p w14:paraId="37D749C2" w14:textId="45CB250C" w:rsidR="00394B10" w:rsidRPr="00416A2B" w:rsidRDefault="00394B10" w:rsidP="00394B10">
            <w:pPr>
              <w:pStyle w:val="TAL"/>
              <w:rPr>
                <w:sz w:val="16"/>
              </w:rPr>
            </w:pPr>
            <w:r w:rsidRPr="00416A2B">
              <w:rPr>
                <w:sz w:val="16"/>
              </w:rPr>
              <w:t>SA6 Meeting #41-e - Agenda with Tdocs allocation at start of the meeting</w:t>
            </w:r>
          </w:p>
        </w:tc>
        <w:tc>
          <w:tcPr>
            <w:tcW w:w="0" w:type="auto"/>
            <w:shd w:val="clear" w:color="auto" w:fill="auto"/>
          </w:tcPr>
          <w:p w14:paraId="5935676D" w14:textId="1D590571" w:rsidR="00394B10" w:rsidRPr="00416A2B" w:rsidRDefault="00394B10" w:rsidP="00394B10">
            <w:pPr>
              <w:pStyle w:val="TAL"/>
              <w:rPr>
                <w:sz w:val="16"/>
              </w:rPr>
            </w:pPr>
            <w:r w:rsidRPr="00416A2B">
              <w:rPr>
                <w:sz w:val="16"/>
              </w:rPr>
              <w:t>SA6 Chairman</w:t>
            </w:r>
          </w:p>
        </w:tc>
        <w:tc>
          <w:tcPr>
            <w:tcW w:w="0" w:type="auto"/>
            <w:shd w:val="clear" w:color="auto" w:fill="auto"/>
          </w:tcPr>
          <w:p w14:paraId="70CD932A" w14:textId="7B328FD9" w:rsidR="00394B10" w:rsidRPr="00416A2B" w:rsidRDefault="00394B10" w:rsidP="00394B10">
            <w:pPr>
              <w:pStyle w:val="TAL"/>
              <w:rPr>
                <w:sz w:val="16"/>
              </w:rPr>
            </w:pPr>
            <w:r w:rsidRPr="00416A2B">
              <w:rPr>
                <w:sz w:val="16"/>
              </w:rPr>
              <w:t>approved</w:t>
            </w:r>
          </w:p>
        </w:tc>
        <w:tc>
          <w:tcPr>
            <w:tcW w:w="0" w:type="auto"/>
            <w:shd w:val="clear" w:color="auto" w:fill="auto"/>
          </w:tcPr>
          <w:p w14:paraId="1993B8E8" w14:textId="77777777" w:rsidR="00394B10" w:rsidRPr="00416A2B" w:rsidRDefault="00394B10" w:rsidP="00394B10">
            <w:pPr>
              <w:pStyle w:val="TAL"/>
              <w:rPr>
                <w:sz w:val="16"/>
              </w:rPr>
            </w:pPr>
          </w:p>
        </w:tc>
        <w:tc>
          <w:tcPr>
            <w:tcW w:w="0" w:type="auto"/>
            <w:shd w:val="clear" w:color="auto" w:fill="auto"/>
          </w:tcPr>
          <w:p w14:paraId="53295F7E" w14:textId="77777777" w:rsidR="00394B10" w:rsidRPr="00416A2B" w:rsidRDefault="00394B10" w:rsidP="00394B10">
            <w:pPr>
              <w:pStyle w:val="TAL"/>
              <w:rPr>
                <w:sz w:val="16"/>
              </w:rPr>
            </w:pPr>
          </w:p>
        </w:tc>
      </w:tr>
      <w:tr w:rsidR="00416A2B" w:rsidRPr="00416A2B" w14:paraId="48D5E107" w14:textId="77777777" w:rsidTr="00416A2B">
        <w:tc>
          <w:tcPr>
            <w:tcW w:w="0" w:type="auto"/>
            <w:shd w:val="clear" w:color="auto" w:fill="auto"/>
          </w:tcPr>
          <w:p w14:paraId="44F845D2" w14:textId="5026B4C4" w:rsidR="00394B10" w:rsidRPr="00416A2B" w:rsidRDefault="00394B10" w:rsidP="00394B10">
            <w:pPr>
              <w:pStyle w:val="TAL"/>
              <w:rPr>
                <w:sz w:val="16"/>
              </w:rPr>
            </w:pPr>
            <w:r w:rsidRPr="00416A2B">
              <w:rPr>
                <w:sz w:val="16"/>
              </w:rPr>
              <w:t>S6-210005</w:t>
            </w:r>
          </w:p>
        </w:tc>
        <w:tc>
          <w:tcPr>
            <w:tcW w:w="0" w:type="auto"/>
            <w:shd w:val="clear" w:color="auto" w:fill="auto"/>
          </w:tcPr>
          <w:p w14:paraId="039B52A6" w14:textId="77F19A44" w:rsidR="00394B10" w:rsidRPr="00416A2B" w:rsidRDefault="00394B10" w:rsidP="00394B10">
            <w:pPr>
              <w:pStyle w:val="TAL"/>
              <w:rPr>
                <w:sz w:val="16"/>
              </w:rPr>
            </w:pPr>
            <w:r w:rsidRPr="00416A2B">
              <w:rPr>
                <w:sz w:val="16"/>
              </w:rPr>
              <w:t>SA6 Meeting #41-e - Chairman's notes at end of the meeting</w:t>
            </w:r>
          </w:p>
        </w:tc>
        <w:tc>
          <w:tcPr>
            <w:tcW w:w="0" w:type="auto"/>
            <w:shd w:val="clear" w:color="auto" w:fill="auto"/>
          </w:tcPr>
          <w:p w14:paraId="78BE571C" w14:textId="0AB82575" w:rsidR="00394B10" w:rsidRPr="00416A2B" w:rsidRDefault="00394B10" w:rsidP="00394B10">
            <w:pPr>
              <w:pStyle w:val="TAL"/>
              <w:rPr>
                <w:sz w:val="16"/>
              </w:rPr>
            </w:pPr>
            <w:r w:rsidRPr="00416A2B">
              <w:rPr>
                <w:sz w:val="16"/>
              </w:rPr>
              <w:t>SA6 Chairman</w:t>
            </w:r>
          </w:p>
        </w:tc>
        <w:tc>
          <w:tcPr>
            <w:tcW w:w="0" w:type="auto"/>
            <w:shd w:val="clear" w:color="auto" w:fill="auto"/>
          </w:tcPr>
          <w:p w14:paraId="3920BED7" w14:textId="5581ABA1" w:rsidR="00394B10" w:rsidRPr="00416A2B" w:rsidRDefault="00394B10" w:rsidP="00394B10">
            <w:pPr>
              <w:pStyle w:val="TAL"/>
              <w:rPr>
                <w:sz w:val="16"/>
              </w:rPr>
            </w:pPr>
            <w:r w:rsidRPr="00416A2B">
              <w:rPr>
                <w:sz w:val="16"/>
              </w:rPr>
              <w:t>noted</w:t>
            </w:r>
          </w:p>
        </w:tc>
        <w:tc>
          <w:tcPr>
            <w:tcW w:w="0" w:type="auto"/>
            <w:shd w:val="clear" w:color="auto" w:fill="auto"/>
          </w:tcPr>
          <w:p w14:paraId="384606B6" w14:textId="77777777" w:rsidR="00394B10" w:rsidRPr="00416A2B" w:rsidRDefault="00394B10" w:rsidP="00394B10">
            <w:pPr>
              <w:pStyle w:val="TAL"/>
              <w:rPr>
                <w:sz w:val="16"/>
              </w:rPr>
            </w:pPr>
          </w:p>
        </w:tc>
        <w:tc>
          <w:tcPr>
            <w:tcW w:w="0" w:type="auto"/>
            <w:shd w:val="clear" w:color="auto" w:fill="auto"/>
          </w:tcPr>
          <w:p w14:paraId="717C4E54" w14:textId="77777777" w:rsidR="00394B10" w:rsidRPr="00416A2B" w:rsidRDefault="00394B10" w:rsidP="00394B10">
            <w:pPr>
              <w:pStyle w:val="TAL"/>
              <w:rPr>
                <w:sz w:val="16"/>
              </w:rPr>
            </w:pPr>
          </w:p>
        </w:tc>
      </w:tr>
      <w:tr w:rsidR="00416A2B" w:rsidRPr="00416A2B" w14:paraId="3F1E6F5F" w14:textId="77777777" w:rsidTr="00416A2B">
        <w:tc>
          <w:tcPr>
            <w:tcW w:w="0" w:type="auto"/>
            <w:shd w:val="clear" w:color="auto" w:fill="auto"/>
          </w:tcPr>
          <w:p w14:paraId="39A11445" w14:textId="0DA36D7A" w:rsidR="00394B10" w:rsidRPr="00416A2B" w:rsidRDefault="00394B10" w:rsidP="00394B10">
            <w:pPr>
              <w:pStyle w:val="TAL"/>
              <w:rPr>
                <w:sz w:val="16"/>
              </w:rPr>
            </w:pPr>
            <w:r w:rsidRPr="00416A2B">
              <w:rPr>
                <w:sz w:val="16"/>
              </w:rPr>
              <w:t>S6-210006</w:t>
            </w:r>
          </w:p>
        </w:tc>
        <w:tc>
          <w:tcPr>
            <w:tcW w:w="0" w:type="auto"/>
            <w:shd w:val="clear" w:color="auto" w:fill="auto"/>
          </w:tcPr>
          <w:p w14:paraId="73937E1E" w14:textId="51AB8C41" w:rsidR="00394B10" w:rsidRPr="00416A2B" w:rsidRDefault="00394B10" w:rsidP="00394B10">
            <w:pPr>
              <w:pStyle w:val="TAL"/>
              <w:rPr>
                <w:sz w:val="16"/>
              </w:rPr>
            </w:pPr>
            <w:r w:rsidRPr="00416A2B">
              <w:rPr>
                <w:sz w:val="16"/>
              </w:rPr>
              <w:t>Reply to LS on APIs in EDGEAPP</w:t>
            </w:r>
          </w:p>
        </w:tc>
        <w:tc>
          <w:tcPr>
            <w:tcW w:w="0" w:type="auto"/>
            <w:shd w:val="clear" w:color="auto" w:fill="auto"/>
          </w:tcPr>
          <w:p w14:paraId="7C5A4A0B" w14:textId="3D307686" w:rsidR="00394B10" w:rsidRPr="00416A2B" w:rsidRDefault="00394B10" w:rsidP="00394B10">
            <w:pPr>
              <w:pStyle w:val="TAL"/>
              <w:rPr>
                <w:sz w:val="16"/>
              </w:rPr>
            </w:pPr>
            <w:r w:rsidRPr="00416A2B">
              <w:rPr>
                <w:sz w:val="16"/>
              </w:rPr>
              <w:t>CT3</w:t>
            </w:r>
          </w:p>
        </w:tc>
        <w:tc>
          <w:tcPr>
            <w:tcW w:w="0" w:type="auto"/>
            <w:shd w:val="clear" w:color="auto" w:fill="auto"/>
          </w:tcPr>
          <w:p w14:paraId="2ED77FA8" w14:textId="073FD584" w:rsidR="00394B10" w:rsidRPr="00416A2B" w:rsidRDefault="00394B10" w:rsidP="00394B10">
            <w:pPr>
              <w:pStyle w:val="TAL"/>
              <w:rPr>
                <w:sz w:val="16"/>
              </w:rPr>
            </w:pPr>
            <w:r w:rsidRPr="00416A2B">
              <w:rPr>
                <w:sz w:val="16"/>
              </w:rPr>
              <w:t>replied to</w:t>
            </w:r>
          </w:p>
        </w:tc>
        <w:tc>
          <w:tcPr>
            <w:tcW w:w="0" w:type="auto"/>
            <w:shd w:val="clear" w:color="auto" w:fill="auto"/>
          </w:tcPr>
          <w:p w14:paraId="1C492D05" w14:textId="77777777" w:rsidR="00394B10" w:rsidRPr="00416A2B" w:rsidRDefault="00394B10" w:rsidP="00394B10">
            <w:pPr>
              <w:pStyle w:val="TAL"/>
              <w:rPr>
                <w:sz w:val="16"/>
              </w:rPr>
            </w:pPr>
          </w:p>
        </w:tc>
        <w:tc>
          <w:tcPr>
            <w:tcW w:w="0" w:type="auto"/>
            <w:shd w:val="clear" w:color="auto" w:fill="auto"/>
          </w:tcPr>
          <w:p w14:paraId="3E50DC41" w14:textId="77777777" w:rsidR="00394B10" w:rsidRPr="00416A2B" w:rsidRDefault="00394B10" w:rsidP="00394B10">
            <w:pPr>
              <w:pStyle w:val="TAL"/>
              <w:rPr>
                <w:sz w:val="16"/>
              </w:rPr>
            </w:pPr>
          </w:p>
        </w:tc>
      </w:tr>
      <w:tr w:rsidR="00416A2B" w:rsidRPr="00416A2B" w14:paraId="37CBFB31" w14:textId="77777777" w:rsidTr="00416A2B">
        <w:tc>
          <w:tcPr>
            <w:tcW w:w="0" w:type="auto"/>
            <w:shd w:val="clear" w:color="auto" w:fill="auto"/>
          </w:tcPr>
          <w:p w14:paraId="1F930A86" w14:textId="2770576D" w:rsidR="00394B10" w:rsidRPr="00416A2B" w:rsidRDefault="00394B10" w:rsidP="00394B10">
            <w:pPr>
              <w:pStyle w:val="TAL"/>
              <w:rPr>
                <w:sz w:val="16"/>
              </w:rPr>
            </w:pPr>
            <w:r w:rsidRPr="00416A2B">
              <w:rPr>
                <w:sz w:val="16"/>
              </w:rPr>
              <w:t>S6-210007</w:t>
            </w:r>
          </w:p>
        </w:tc>
        <w:tc>
          <w:tcPr>
            <w:tcW w:w="0" w:type="auto"/>
            <w:shd w:val="clear" w:color="auto" w:fill="auto"/>
          </w:tcPr>
          <w:p w14:paraId="6707820E" w14:textId="1BD6B529" w:rsidR="00394B10" w:rsidRPr="00416A2B" w:rsidRDefault="00394B10" w:rsidP="00394B10">
            <w:pPr>
              <w:pStyle w:val="TAL"/>
              <w:rPr>
                <w:sz w:val="16"/>
              </w:rPr>
            </w:pPr>
            <w:r w:rsidRPr="00416A2B">
              <w:rPr>
                <w:sz w:val="16"/>
              </w:rPr>
              <w:t>Reply LS on Service Layer aspects for 5G MBS</w:t>
            </w:r>
          </w:p>
        </w:tc>
        <w:tc>
          <w:tcPr>
            <w:tcW w:w="0" w:type="auto"/>
            <w:shd w:val="clear" w:color="auto" w:fill="auto"/>
          </w:tcPr>
          <w:p w14:paraId="261548F3" w14:textId="16F0A117" w:rsidR="00394B10" w:rsidRPr="00416A2B" w:rsidRDefault="00394B10" w:rsidP="00394B10">
            <w:pPr>
              <w:pStyle w:val="TAL"/>
              <w:rPr>
                <w:sz w:val="16"/>
              </w:rPr>
            </w:pPr>
            <w:r w:rsidRPr="00416A2B">
              <w:rPr>
                <w:sz w:val="16"/>
              </w:rPr>
              <w:t>SA4</w:t>
            </w:r>
          </w:p>
        </w:tc>
        <w:tc>
          <w:tcPr>
            <w:tcW w:w="0" w:type="auto"/>
            <w:shd w:val="clear" w:color="auto" w:fill="auto"/>
          </w:tcPr>
          <w:p w14:paraId="199C6167" w14:textId="2860B5DD" w:rsidR="00394B10" w:rsidRPr="00416A2B" w:rsidRDefault="00394B10" w:rsidP="00394B10">
            <w:pPr>
              <w:pStyle w:val="TAL"/>
              <w:rPr>
                <w:sz w:val="16"/>
              </w:rPr>
            </w:pPr>
            <w:r w:rsidRPr="00416A2B">
              <w:rPr>
                <w:sz w:val="16"/>
              </w:rPr>
              <w:t>noted</w:t>
            </w:r>
          </w:p>
        </w:tc>
        <w:tc>
          <w:tcPr>
            <w:tcW w:w="0" w:type="auto"/>
            <w:shd w:val="clear" w:color="auto" w:fill="auto"/>
          </w:tcPr>
          <w:p w14:paraId="1F517F11" w14:textId="77777777" w:rsidR="00394B10" w:rsidRPr="00416A2B" w:rsidRDefault="00394B10" w:rsidP="00394B10">
            <w:pPr>
              <w:pStyle w:val="TAL"/>
              <w:rPr>
                <w:sz w:val="16"/>
              </w:rPr>
            </w:pPr>
          </w:p>
        </w:tc>
        <w:tc>
          <w:tcPr>
            <w:tcW w:w="0" w:type="auto"/>
            <w:shd w:val="clear" w:color="auto" w:fill="auto"/>
          </w:tcPr>
          <w:p w14:paraId="14847011" w14:textId="77777777" w:rsidR="00394B10" w:rsidRPr="00416A2B" w:rsidRDefault="00394B10" w:rsidP="00394B10">
            <w:pPr>
              <w:pStyle w:val="TAL"/>
              <w:rPr>
                <w:sz w:val="16"/>
              </w:rPr>
            </w:pPr>
          </w:p>
        </w:tc>
      </w:tr>
      <w:tr w:rsidR="00416A2B" w:rsidRPr="00416A2B" w14:paraId="0ACF6446" w14:textId="77777777" w:rsidTr="00416A2B">
        <w:tc>
          <w:tcPr>
            <w:tcW w:w="0" w:type="auto"/>
            <w:shd w:val="clear" w:color="auto" w:fill="auto"/>
          </w:tcPr>
          <w:p w14:paraId="03C376C2" w14:textId="5146928B" w:rsidR="00394B10" w:rsidRPr="00416A2B" w:rsidRDefault="00394B10" w:rsidP="00394B10">
            <w:pPr>
              <w:pStyle w:val="TAL"/>
              <w:rPr>
                <w:sz w:val="16"/>
              </w:rPr>
            </w:pPr>
            <w:r w:rsidRPr="00416A2B">
              <w:rPr>
                <w:sz w:val="16"/>
              </w:rPr>
              <w:t>S6-210008</w:t>
            </w:r>
          </w:p>
        </w:tc>
        <w:tc>
          <w:tcPr>
            <w:tcW w:w="0" w:type="auto"/>
            <w:shd w:val="clear" w:color="auto" w:fill="auto"/>
          </w:tcPr>
          <w:p w14:paraId="7CAF93C4" w14:textId="1B70B26B" w:rsidR="00394B10" w:rsidRPr="00416A2B" w:rsidRDefault="00394B10" w:rsidP="00394B10">
            <w:pPr>
              <w:pStyle w:val="TAL"/>
              <w:rPr>
                <w:sz w:val="16"/>
              </w:rPr>
            </w:pPr>
            <w:r w:rsidRPr="00416A2B">
              <w:rPr>
                <w:sz w:val="16"/>
              </w:rPr>
              <w:t>NGMN 5G End-to-End Architecture Framework (Phase-3)</w:t>
            </w:r>
          </w:p>
        </w:tc>
        <w:tc>
          <w:tcPr>
            <w:tcW w:w="0" w:type="auto"/>
            <w:shd w:val="clear" w:color="auto" w:fill="auto"/>
          </w:tcPr>
          <w:p w14:paraId="76C4B53E" w14:textId="4D797721" w:rsidR="00394B10" w:rsidRPr="00416A2B" w:rsidRDefault="00394B10" w:rsidP="00394B10">
            <w:pPr>
              <w:pStyle w:val="TAL"/>
              <w:rPr>
                <w:sz w:val="16"/>
              </w:rPr>
            </w:pPr>
            <w:r w:rsidRPr="00416A2B">
              <w:rPr>
                <w:sz w:val="16"/>
              </w:rPr>
              <w:t>NGMN Alliance Project P1 E2E Architecture Framework</w:t>
            </w:r>
          </w:p>
        </w:tc>
        <w:tc>
          <w:tcPr>
            <w:tcW w:w="0" w:type="auto"/>
            <w:shd w:val="clear" w:color="auto" w:fill="auto"/>
          </w:tcPr>
          <w:p w14:paraId="736A1337" w14:textId="47DC1909" w:rsidR="00394B10" w:rsidRPr="00416A2B" w:rsidRDefault="00394B10" w:rsidP="00394B10">
            <w:pPr>
              <w:pStyle w:val="TAL"/>
              <w:rPr>
                <w:sz w:val="16"/>
              </w:rPr>
            </w:pPr>
            <w:r w:rsidRPr="00416A2B">
              <w:rPr>
                <w:sz w:val="16"/>
              </w:rPr>
              <w:t>noted</w:t>
            </w:r>
          </w:p>
        </w:tc>
        <w:tc>
          <w:tcPr>
            <w:tcW w:w="0" w:type="auto"/>
            <w:shd w:val="clear" w:color="auto" w:fill="auto"/>
          </w:tcPr>
          <w:p w14:paraId="47702362" w14:textId="77777777" w:rsidR="00394B10" w:rsidRPr="00416A2B" w:rsidRDefault="00394B10" w:rsidP="00394B10">
            <w:pPr>
              <w:pStyle w:val="TAL"/>
              <w:rPr>
                <w:sz w:val="16"/>
              </w:rPr>
            </w:pPr>
          </w:p>
        </w:tc>
        <w:tc>
          <w:tcPr>
            <w:tcW w:w="0" w:type="auto"/>
            <w:shd w:val="clear" w:color="auto" w:fill="auto"/>
          </w:tcPr>
          <w:p w14:paraId="340A50ED" w14:textId="77777777" w:rsidR="00394B10" w:rsidRPr="00416A2B" w:rsidRDefault="00394B10" w:rsidP="00394B10">
            <w:pPr>
              <w:pStyle w:val="TAL"/>
              <w:rPr>
                <w:sz w:val="16"/>
              </w:rPr>
            </w:pPr>
          </w:p>
        </w:tc>
      </w:tr>
      <w:tr w:rsidR="00416A2B" w:rsidRPr="00416A2B" w14:paraId="511F9F7B" w14:textId="77777777" w:rsidTr="00416A2B">
        <w:tc>
          <w:tcPr>
            <w:tcW w:w="0" w:type="auto"/>
            <w:shd w:val="clear" w:color="auto" w:fill="auto"/>
          </w:tcPr>
          <w:p w14:paraId="42F94D1C" w14:textId="453624D9" w:rsidR="00394B10" w:rsidRPr="00416A2B" w:rsidRDefault="00394B10" w:rsidP="00394B10">
            <w:pPr>
              <w:pStyle w:val="TAL"/>
              <w:rPr>
                <w:sz w:val="16"/>
              </w:rPr>
            </w:pPr>
            <w:r w:rsidRPr="00416A2B">
              <w:rPr>
                <w:sz w:val="16"/>
              </w:rPr>
              <w:t>S6-210009</w:t>
            </w:r>
          </w:p>
        </w:tc>
        <w:tc>
          <w:tcPr>
            <w:tcW w:w="0" w:type="auto"/>
            <w:shd w:val="clear" w:color="auto" w:fill="auto"/>
          </w:tcPr>
          <w:p w14:paraId="7110109F" w14:textId="493079A4" w:rsidR="00394B10" w:rsidRPr="00416A2B" w:rsidRDefault="00394B10" w:rsidP="00394B10">
            <w:pPr>
              <w:pStyle w:val="TAL"/>
              <w:rPr>
                <w:sz w:val="16"/>
              </w:rPr>
            </w:pPr>
            <w:r w:rsidRPr="00416A2B">
              <w:rPr>
                <w:sz w:val="16"/>
              </w:rPr>
              <w:t>LS on Private call transfer</w:t>
            </w:r>
          </w:p>
        </w:tc>
        <w:tc>
          <w:tcPr>
            <w:tcW w:w="0" w:type="auto"/>
            <w:shd w:val="clear" w:color="auto" w:fill="auto"/>
          </w:tcPr>
          <w:p w14:paraId="105AA1B8" w14:textId="63B75621" w:rsidR="00394B10" w:rsidRPr="00416A2B" w:rsidRDefault="00394B10" w:rsidP="00394B10">
            <w:pPr>
              <w:pStyle w:val="TAL"/>
              <w:rPr>
                <w:sz w:val="16"/>
              </w:rPr>
            </w:pPr>
            <w:r w:rsidRPr="00416A2B">
              <w:rPr>
                <w:sz w:val="16"/>
              </w:rPr>
              <w:t>CT1</w:t>
            </w:r>
          </w:p>
        </w:tc>
        <w:tc>
          <w:tcPr>
            <w:tcW w:w="0" w:type="auto"/>
            <w:shd w:val="clear" w:color="auto" w:fill="auto"/>
          </w:tcPr>
          <w:p w14:paraId="7FFAD05A" w14:textId="0B7009C2" w:rsidR="00394B10" w:rsidRPr="00416A2B" w:rsidRDefault="00394B10" w:rsidP="00394B10">
            <w:pPr>
              <w:pStyle w:val="TAL"/>
              <w:rPr>
                <w:sz w:val="16"/>
              </w:rPr>
            </w:pPr>
            <w:r w:rsidRPr="00416A2B">
              <w:rPr>
                <w:sz w:val="16"/>
              </w:rPr>
              <w:t>replied to</w:t>
            </w:r>
          </w:p>
        </w:tc>
        <w:tc>
          <w:tcPr>
            <w:tcW w:w="0" w:type="auto"/>
            <w:shd w:val="clear" w:color="auto" w:fill="auto"/>
          </w:tcPr>
          <w:p w14:paraId="54181BF5" w14:textId="77777777" w:rsidR="00394B10" w:rsidRPr="00416A2B" w:rsidRDefault="00394B10" w:rsidP="00394B10">
            <w:pPr>
              <w:pStyle w:val="TAL"/>
              <w:rPr>
                <w:sz w:val="16"/>
              </w:rPr>
            </w:pPr>
          </w:p>
        </w:tc>
        <w:tc>
          <w:tcPr>
            <w:tcW w:w="0" w:type="auto"/>
            <w:shd w:val="clear" w:color="auto" w:fill="auto"/>
          </w:tcPr>
          <w:p w14:paraId="3BF56B3C" w14:textId="77777777" w:rsidR="00394B10" w:rsidRPr="00416A2B" w:rsidRDefault="00394B10" w:rsidP="00394B10">
            <w:pPr>
              <w:pStyle w:val="TAL"/>
              <w:rPr>
                <w:sz w:val="16"/>
              </w:rPr>
            </w:pPr>
          </w:p>
        </w:tc>
      </w:tr>
      <w:tr w:rsidR="00416A2B" w:rsidRPr="00416A2B" w14:paraId="1EA9BCF7" w14:textId="77777777" w:rsidTr="00416A2B">
        <w:tc>
          <w:tcPr>
            <w:tcW w:w="0" w:type="auto"/>
            <w:shd w:val="clear" w:color="auto" w:fill="auto"/>
          </w:tcPr>
          <w:p w14:paraId="7019BADF" w14:textId="70C316E9" w:rsidR="00394B10" w:rsidRPr="00416A2B" w:rsidRDefault="00394B10" w:rsidP="00394B10">
            <w:pPr>
              <w:pStyle w:val="TAL"/>
              <w:rPr>
                <w:sz w:val="16"/>
              </w:rPr>
            </w:pPr>
            <w:r w:rsidRPr="00416A2B">
              <w:rPr>
                <w:sz w:val="16"/>
              </w:rPr>
              <w:t>S6-210010</w:t>
            </w:r>
          </w:p>
        </w:tc>
        <w:tc>
          <w:tcPr>
            <w:tcW w:w="0" w:type="auto"/>
            <w:shd w:val="clear" w:color="auto" w:fill="auto"/>
          </w:tcPr>
          <w:p w14:paraId="2622ECF5" w14:textId="0752D7EB" w:rsidR="00394B10" w:rsidRPr="00416A2B" w:rsidRDefault="00394B10" w:rsidP="00394B10">
            <w:pPr>
              <w:pStyle w:val="TAL"/>
              <w:rPr>
                <w:sz w:val="16"/>
              </w:rPr>
            </w:pPr>
            <w:r w:rsidRPr="00416A2B">
              <w:rPr>
                <w:sz w:val="16"/>
              </w:rPr>
              <w:t>Reply LS on IP address to GPSI translation</w:t>
            </w:r>
          </w:p>
        </w:tc>
        <w:tc>
          <w:tcPr>
            <w:tcW w:w="0" w:type="auto"/>
            <w:shd w:val="clear" w:color="auto" w:fill="auto"/>
          </w:tcPr>
          <w:p w14:paraId="24E934DE" w14:textId="1031FBCF" w:rsidR="00394B10" w:rsidRPr="00416A2B" w:rsidRDefault="00394B10" w:rsidP="00394B10">
            <w:pPr>
              <w:pStyle w:val="TAL"/>
              <w:rPr>
                <w:sz w:val="16"/>
              </w:rPr>
            </w:pPr>
            <w:r w:rsidRPr="00416A2B">
              <w:rPr>
                <w:sz w:val="16"/>
              </w:rPr>
              <w:t>SA2</w:t>
            </w:r>
          </w:p>
        </w:tc>
        <w:tc>
          <w:tcPr>
            <w:tcW w:w="0" w:type="auto"/>
            <w:shd w:val="clear" w:color="auto" w:fill="auto"/>
          </w:tcPr>
          <w:p w14:paraId="219DF587" w14:textId="6895F8D5" w:rsidR="00394B10" w:rsidRPr="00416A2B" w:rsidRDefault="00394B10" w:rsidP="00394B10">
            <w:pPr>
              <w:pStyle w:val="TAL"/>
              <w:rPr>
                <w:sz w:val="16"/>
              </w:rPr>
            </w:pPr>
            <w:r w:rsidRPr="00416A2B">
              <w:rPr>
                <w:sz w:val="16"/>
              </w:rPr>
              <w:t>noted</w:t>
            </w:r>
          </w:p>
        </w:tc>
        <w:tc>
          <w:tcPr>
            <w:tcW w:w="0" w:type="auto"/>
            <w:shd w:val="clear" w:color="auto" w:fill="auto"/>
          </w:tcPr>
          <w:p w14:paraId="43E0FD75" w14:textId="77777777" w:rsidR="00394B10" w:rsidRPr="00416A2B" w:rsidRDefault="00394B10" w:rsidP="00394B10">
            <w:pPr>
              <w:pStyle w:val="TAL"/>
              <w:rPr>
                <w:sz w:val="16"/>
              </w:rPr>
            </w:pPr>
          </w:p>
        </w:tc>
        <w:tc>
          <w:tcPr>
            <w:tcW w:w="0" w:type="auto"/>
            <w:shd w:val="clear" w:color="auto" w:fill="auto"/>
          </w:tcPr>
          <w:p w14:paraId="29683AEF" w14:textId="77777777" w:rsidR="00394B10" w:rsidRPr="00416A2B" w:rsidRDefault="00394B10" w:rsidP="00394B10">
            <w:pPr>
              <w:pStyle w:val="TAL"/>
              <w:rPr>
                <w:sz w:val="16"/>
              </w:rPr>
            </w:pPr>
          </w:p>
        </w:tc>
      </w:tr>
      <w:tr w:rsidR="00416A2B" w:rsidRPr="00416A2B" w14:paraId="6F238224" w14:textId="77777777" w:rsidTr="00416A2B">
        <w:tc>
          <w:tcPr>
            <w:tcW w:w="0" w:type="auto"/>
            <w:shd w:val="clear" w:color="auto" w:fill="auto"/>
          </w:tcPr>
          <w:p w14:paraId="66445D67" w14:textId="40448E59" w:rsidR="00394B10" w:rsidRPr="00416A2B" w:rsidRDefault="00394B10" w:rsidP="00394B10">
            <w:pPr>
              <w:pStyle w:val="TAL"/>
              <w:rPr>
                <w:sz w:val="16"/>
              </w:rPr>
            </w:pPr>
            <w:r w:rsidRPr="00416A2B">
              <w:rPr>
                <w:sz w:val="16"/>
              </w:rPr>
              <w:t>S6-210011</w:t>
            </w:r>
          </w:p>
        </w:tc>
        <w:tc>
          <w:tcPr>
            <w:tcW w:w="0" w:type="auto"/>
            <w:shd w:val="clear" w:color="auto" w:fill="auto"/>
          </w:tcPr>
          <w:p w14:paraId="67C020A4" w14:textId="2115BC22" w:rsidR="00394B10" w:rsidRPr="00416A2B" w:rsidRDefault="00394B10" w:rsidP="00394B10">
            <w:pPr>
              <w:pStyle w:val="TAL"/>
              <w:rPr>
                <w:sz w:val="16"/>
              </w:rPr>
            </w:pPr>
            <w:r w:rsidRPr="00416A2B">
              <w:rPr>
                <w:sz w:val="16"/>
              </w:rPr>
              <w:t>LS on clarification regarding EEC ID</w:t>
            </w:r>
          </w:p>
        </w:tc>
        <w:tc>
          <w:tcPr>
            <w:tcW w:w="0" w:type="auto"/>
            <w:shd w:val="clear" w:color="auto" w:fill="auto"/>
          </w:tcPr>
          <w:p w14:paraId="50B126D1" w14:textId="59DF28FC" w:rsidR="00394B10" w:rsidRPr="00416A2B" w:rsidRDefault="00394B10" w:rsidP="00394B10">
            <w:pPr>
              <w:pStyle w:val="TAL"/>
              <w:rPr>
                <w:sz w:val="16"/>
              </w:rPr>
            </w:pPr>
            <w:r w:rsidRPr="00416A2B">
              <w:rPr>
                <w:sz w:val="16"/>
              </w:rPr>
              <w:t>SA3</w:t>
            </w:r>
          </w:p>
        </w:tc>
        <w:tc>
          <w:tcPr>
            <w:tcW w:w="0" w:type="auto"/>
            <w:shd w:val="clear" w:color="auto" w:fill="auto"/>
          </w:tcPr>
          <w:p w14:paraId="372B07B4" w14:textId="61343412" w:rsidR="00394B10" w:rsidRPr="00416A2B" w:rsidRDefault="00394B10" w:rsidP="00394B10">
            <w:pPr>
              <w:pStyle w:val="TAL"/>
              <w:rPr>
                <w:sz w:val="16"/>
              </w:rPr>
            </w:pPr>
            <w:r w:rsidRPr="00416A2B">
              <w:rPr>
                <w:sz w:val="16"/>
              </w:rPr>
              <w:t>postponed</w:t>
            </w:r>
          </w:p>
        </w:tc>
        <w:tc>
          <w:tcPr>
            <w:tcW w:w="0" w:type="auto"/>
            <w:shd w:val="clear" w:color="auto" w:fill="auto"/>
          </w:tcPr>
          <w:p w14:paraId="08D34DD3" w14:textId="77777777" w:rsidR="00394B10" w:rsidRPr="00416A2B" w:rsidRDefault="00394B10" w:rsidP="00394B10">
            <w:pPr>
              <w:pStyle w:val="TAL"/>
              <w:rPr>
                <w:sz w:val="16"/>
              </w:rPr>
            </w:pPr>
          </w:p>
        </w:tc>
        <w:tc>
          <w:tcPr>
            <w:tcW w:w="0" w:type="auto"/>
            <w:shd w:val="clear" w:color="auto" w:fill="auto"/>
          </w:tcPr>
          <w:p w14:paraId="2D5D4B6E" w14:textId="77777777" w:rsidR="00394B10" w:rsidRPr="00416A2B" w:rsidRDefault="00394B10" w:rsidP="00394B10">
            <w:pPr>
              <w:pStyle w:val="TAL"/>
              <w:rPr>
                <w:sz w:val="16"/>
              </w:rPr>
            </w:pPr>
          </w:p>
        </w:tc>
      </w:tr>
      <w:tr w:rsidR="00416A2B" w:rsidRPr="00416A2B" w14:paraId="53CB50F8" w14:textId="77777777" w:rsidTr="00416A2B">
        <w:tc>
          <w:tcPr>
            <w:tcW w:w="0" w:type="auto"/>
            <w:shd w:val="clear" w:color="auto" w:fill="auto"/>
          </w:tcPr>
          <w:p w14:paraId="5D879A58" w14:textId="39EE2385" w:rsidR="00394B10" w:rsidRPr="00416A2B" w:rsidRDefault="00394B10" w:rsidP="00394B10">
            <w:pPr>
              <w:pStyle w:val="TAL"/>
              <w:rPr>
                <w:sz w:val="16"/>
              </w:rPr>
            </w:pPr>
            <w:r w:rsidRPr="00416A2B">
              <w:rPr>
                <w:sz w:val="16"/>
              </w:rPr>
              <w:t>S6-210012</w:t>
            </w:r>
          </w:p>
        </w:tc>
        <w:tc>
          <w:tcPr>
            <w:tcW w:w="0" w:type="auto"/>
            <w:shd w:val="clear" w:color="auto" w:fill="auto"/>
          </w:tcPr>
          <w:p w14:paraId="36391044" w14:textId="7FD56E98" w:rsidR="00394B10" w:rsidRPr="00416A2B" w:rsidRDefault="00394B10" w:rsidP="00394B10">
            <w:pPr>
              <w:pStyle w:val="TAL"/>
              <w:rPr>
                <w:sz w:val="16"/>
              </w:rPr>
            </w:pPr>
            <w:r w:rsidRPr="00416A2B">
              <w:rPr>
                <w:sz w:val="16"/>
              </w:rPr>
              <w:t>Reply LS on IP address to GPSI translation</w:t>
            </w:r>
          </w:p>
        </w:tc>
        <w:tc>
          <w:tcPr>
            <w:tcW w:w="0" w:type="auto"/>
            <w:shd w:val="clear" w:color="auto" w:fill="auto"/>
          </w:tcPr>
          <w:p w14:paraId="4631C291" w14:textId="3A00AFC9" w:rsidR="00394B10" w:rsidRPr="00416A2B" w:rsidRDefault="00394B10" w:rsidP="00394B10">
            <w:pPr>
              <w:pStyle w:val="TAL"/>
              <w:rPr>
                <w:sz w:val="16"/>
              </w:rPr>
            </w:pPr>
            <w:r w:rsidRPr="00416A2B">
              <w:rPr>
                <w:sz w:val="16"/>
              </w:rPr>
              <w:t>SA3</w:t>
            </w:r>
          </w:p>
        </w:tc>
        <w:tc>
          <w:tcPr>
            <w:tcW w:w="0" w:type="auto"/>
            <w:shd w:val="clear" w:color="auto" w:fill="auto"/>
          </w:tcPr>
          <w:p w14:paraId="7E02018C" w14:textId="47648185" w:rsidR="00394B10" w:rsidRPr="00416A2B" w:rsidRDefault="00394B10" w:rsidP="00394B10">
            <w:pPr>
              <w:pStyle w:val="TAL"/>
              <w:rPr>
                <w:sz w:val="16"/>
              </w:rPr>
            </w:pPr>
            <w:r w:rsidRPr="00416A2B">
              <w:rPr>
                <w:sz w:val="16"/>
              </w:rPr>
              <w:t>noted</w:t>
            </w:r>
          </w:p>
        </w:tc>
        <w:tc>
          <w:tcPr>
            <w:tcW w:w="0" w:type="auto"/>
            <w:shd w:val="clear" w:color="auto" w:fill="auto"/>
          </w:tcPr>
          <w:p w14:paraId="2E026600" w14:textId="77777777" w:rsidR="00394B10" w:rsidRPr="00416A2B" w:rsidRDefault="00394B10" w:rsidP="00394B10">
            <w:pPr>
              <w:pStyle w:val="TAL"/>
              <w:rPr>
                <w:sz w:val="16"/>
              </w:rPr>
            </w:pPr>
          </w:p>
        </w:tc>
        <w:tc>
          <w:tcPr>
            <w:tcW w:w="0" w:type="auto"/>
            <w:shd w:val="clear" w:color="auto" w:fill="auto"/>
          </w:tcPr>
          <w:p w14:paraId="2D0FD782" w14:textId="77777777" w:rsidR="00394B10" w:rsidRPr="00416A2B" w:rsidRDefault="00394B10" w:rsidP="00394B10">
            <w:pPr>
              <w:pStyle w:val="TAL"/>
              <w:rPr>
                <w:sz w:val="16"/>
              </w:rPr>
            </w:pPr>
          </w:p>
        </w:tc>
      </w:tr>
      <w:tr w:rsidR="00416A2B" w:rsidRPr="00416A2B" w14:paraId="734356FF" w14:textId="77777777" w:rsidTr="00416A2B">
        <w:tc>
          <w:tcPr>
            <w:tcW w:w="0" w:type="auto"/>
            <w:shd w:val="clear" w:color="auto" w:fill="auto"/>
          </w:tcPr>
          <w:p w14:paraId="76862A6E" w14:textId="796D640D" w:rsidR="00394B10" w:rsidRPr="00416A2B" w:rsidRDefault="00394B10" w:rsidP="00394B10">
            <w:pPr>
              <w:pStyle w:val="TAL"/>
              <w:rPr>
                <w:sz w:val="16"/>
              </w:rPr>
            </w:pPr>
            <w:r w:rsidRPr="00416A2B">
              <w:rPr>
                <w:sz w:val="16"/>
              </w:rPr>
              <w:t>S6-210013</w:t>
            </w:r>
          </w:p>
        </w:tc>
        <w:tc>
          <w:tcPr>
            <w:tcW w:w="0" w:type="auto"/>
            <w:shd w:val="clear" w:color="auto" w:fill="auto"/>
          </w:tcPr>
          <w:p w14:paraId="1416BCAB" w14:textId="74A44AD1" w:rsidR="00394B10" w:rsidRPr="00416A2B" w:rsidRDefault="00394B10" w:rsidP="00394B10">
            <w:pPr>
              <w:pStyle w:val="TAL"/>
              <w:rPr>
                <w:sz w:val="16"/>
              </w:rPr>
            </w:pPr>
            <w:r w:rsidRPr="00416A2B">
              <w:rPr>
                <w:sz w:val="16"/>
              </w:rPr>
              <w:t>New Whitepaper: “Operator Platform Telco Edge proposal"</w:t>
            </w:r>
          </w:p>
        </w:tc>
        <w:tc>
          <w:tcPr>
            <w:tcW w:w="0" w:type="auto"/>
            <w:shd w:val="clear" w:color="auto" w:fill="auto"/>
          </w:tcPr>
          <w:p w14:paraId="4750A597" w14:textId="5DD73D1E" w:rsidR="00394B10" w:rsidRPr="00416A2B" w:rsidRDefault="00394B10" w:rsidP="00394B10">
            <w:pPr>
              <w:pStyle w:val="TAL"/>
              <w:rPr>
                <w:sz w:val="16"/>
              </w:rPr>
            </w:pPr>
            <w:r w:rsidRPr="00416A2B">
              <w:rPr>
                <w:sz w:val="16"/>
              </w:rPr>
              <w:t>GSMA Operator Platform Group (OPG)</w:t>
            </w:r>
          </w:p>
        </w:tc>
        <w:tc>
          <w:tcPr>
            <w:tcW w:w="0" w:type="auto"/>
            <w:shd w:val="clear" w:color="auto" w:fill="auto"/>
          </w:tcPr>
          <w:p w14:paraId="7BED77E8" w14:textId="25509838" w:rsidR="00394B10" w:rsidRPr="00416A2B" w:rsidRDefault="00394B10" w:rsidP="00394B10">
            <w:pPr>
              <w:pStyle w:val="TAL"/>
              <w:rPr>
                <w:sz w:val="16"/>
              </w:rPr>
            </w:pPr>
            <w:r w:rsidRPr="00416A2B">
              <w:rPr>
                <w:sz w:val="16"/>
              </w:rPr>
              <w:t>replied to</w:t>
            </w:r>
          </w:p>
        </w:tc>
        <w:tc>
          <w:tcPr>
            <w:tcW w:w="0" w:type="auto"/>
            <w:shd w:val="clear" w:color="auto" w:fill="auto"/>
          </w:tcPr>
          <w:p w14:paraId="601DE841" w14:textId="77777777" w:rsidR="00394B10" w:rsidRPr="00416A2B" w:rsidRDefault="00394B10" w:rsidP="00394B10">
            <w:pPr>
              <w:pStyle w:val="TAL"/>
              <w:rPr>
                <w:sz w:val="16"/>
              </w:rPr>
            </w:pPr>
          </w:p>
        </w:tc>
        <w:tc>
          <w:tcPr>
            <w:tcW w:w="0" w:type="auto"/>
            <w:shd w:val="clear" w:color="auto" w:fill="auto"/>
          </w:tcPr>
          <w:p w14:paraId="7663F1E2" w14:textId="77777777" w:rsidR="00394B10" w:rsidRPr="00416A2B" w:rsidRDefault="00394B10" w:rsidP="00394B10">
            <w:pPr>
              <w:pStyle w:val="TAL"/>
              <w:rPr>
                <w:sz w:val="16"/>
              </w:rPr>
            </w:pPr>
          </w:p>
        </w:tc>
      </w:tr>
      <w:tr w:rsidR="00416A2B" w:rsidRPr="00416A2B" w14:paraId="309B3C31" w14:textId="77777777" w:rsidTr="00416A2B">
        <w:tc>
          <w:tcPr>
            <w:tcW w:w="0" w:type="auto"/>
            <w:shd w:val="clear" w:color="auto" w:fill="auto"/>
          </w:tcPr>
          <w:p w14:paraId="5B72C9D7" w14:textId="4E60F7F2" w:rsidR="00394B10" w:rsidRPr="00416A2B" w:rsidRDefault="00394B10" w:rsidP="00394B10">
            <w:pPr>
              <w:pStyle w:val="TAL"/>
              <w:rPr>
                <w:sz w:val="16"/>
              </w:rPr>
            </w:pPr>
            <w:r w:rsidRPr="00416A2B">
              <w:rPr>
                <w:sz w:val="16"/>
              </w:rPr>
              <w:t>S6-210014</w:t>
            </w:r>
          </w:p>
        </w:tc>
        <w:tc>
          <w:tcPr>
            <w:tcW w:w="0" w:type="auto"/>
            <w:shd w:val="clear" w:color="auto" w:fill="auto"/>
          </w:tcPr>
          <w:p w14:paraId="5DB61FA2" w14:textId="7914D813" w:rsidR="00394B10" w:rsidRPr="00416A2B" w:rsidRDefault="00394B10" w:rsidP="00394B10">
            <w:pPr>
              <w:pStyle w:val="TAL"/>
              <w:rPr>
                <w:sz w:val="16"/>
              </w:rPr>
            </w:pPr>
            <w:r w:rsidRPr="00416A2B">
              <w:rPr>
                <w:sz w:val="16"/>
              </w:rPr>
              <w:t>LS reply to 3GPP on the relation between EDGEAPP and ETSI MEC architectures</w:t>
            </w:r>
          </w:p>
        </w:tc>
        <w:tc>
          <w:tcPr>
            <w:tcW w:w="0" w:type="auto"/>
            <w:shd w:val="clear" w:color="auto" w:fill="auto"/>
          </w:tcPr>
          <w:p w14:paraId="2EE88496" w14:textId="2FB256F3" w:rsidR="00394B10" w:rsidRPr="00416A2B" w:rsidRDefault="00394B10" w:rsidP="00394B10">
            <w:pPr>
              <w:pStyle w:val="TAL"/>
              <w:rPr>
                <w:sz w:val="16"/>
              </w:rPr>
            </w:pPr>
            <w:r w:rsidRPr="00416A2B">
              <w:rPr>
                <w:sz w:val="16"/>
              </w:rPr>
              <w:t>ETSI ISG MEC</w:t>
            </w:r>
          </w:p>
        </w:tc>
        <w:tc>
          <w:tcPr>
            <w:tcW w:w="0" w:type="auto"/>
            <w:shd w:val="clear" w:color="auto" w:fill="auto"/>
          </w:tcPr>
          <w:p w14:paraId="29333633" w14:textId="67BE8077" w:rsidR="00394B10" w:rsidRPr="00416A2B" w:rsidRDefault="00394B10" w:rsidP="00394B10">
            <w:pPr>
              <w:pStyle w:val="TAL"/>
              <w:rPr>
                <w:sz w:val="16"/>
              </w:rPr>
            </w:pPr>
            <w:r w:rsidRPr="00416A2B">
              <w:rPr>
                <w:sz w:val="16"/>
              </w:rPr>
              <w:t>noted</w:t>
            </w:r>
          </w:p>
        </w:tc>
        <w:tc>
          <w:tcPr>
            <w:tcW w:w="0" w:type="auto"/>
            <w:shd w:val="clear" w:color="auto" w:fill="auto"/>
          </w:tcPr>
          <w:p w14:paraId="2CB315D9" w14:textId="77777777" w:rsidR="00394B10" w:rsidRPr="00416A2B" w:rsidRDefault="00394B10" w:rsidP="00394B10">
            <w:pPr>
              <w:pStyle w:val="TAL"/>
              <w:rPr>
                <w:sz w:val="16"/>
              </w:rPr>
            </w:pPr>
          </w:p>
        </w:tc>
        <w:tc>
          <w:tcPr>
            <w:tcW w:w="0" w:type="auto"/>
            <w:shd w:val="clear" w:color="auto" w:fill="auto"/>
          </w:tcPr>
          <w:p w14:paraId="6D59FF12" w14:textId="77777777" w:rsidR="00394B10" w:rsidRPr="00416A2B" w:rsidRDefault="00394B10" w:rsidP="00394B10">
            <w:pPr>
              <w:pStyle w:val="TAL"/>
              <w:rPr>
                <w:sz w:val="16"/>
              </w:rPr>
            </w:pPr>
          </w:p>
        </w:tc>
      </w:tr>
      <w:tr w:rsidR="00416A2B" w:rsidRPr="00416A2B" w14:paraId="00024154" w14:textId="77777777" w:rsidTr="00416A2B">
        <w:tc>
          <w:tcPr>
            <w:tcW w:w="0" w:type="auto"/>
            <w:shd w:val="clear" w:color="auto" w:fill="auto"/>
          </w:tcPr>
          <w:p w14:paraId="105F3F90" w14:textId="7190D3CF" w:rsidR="00394B10" w:rsidRPr="00416A2B" w:rsidRDefault="00394B10" w:rsidP="00394B10">
            <w:pPr>
              <w:pStyle w:val="TAL"/>
              <w:rPr>
                <w:sz w:val="16"/>
              </w:rPr>
            </w:pPr>
            <w:r w:rsidRPr="00416A2B">
              <w:rPr>
                <w:sz w:val="16"/>
              </w:rPr>
              <w:t>S6-210015</w:t>
            </w:r>
          </w:p>
        </w:tc>
        <w:tc>
          <w:tcPr>
            <w:tcW w:w="0" w:type="auto"/>
            <w:shd w:val="clear" w:color="auto" w:fill="auto"/>
          </w:tcPr>
          <w:p w14:paraId="311629BE" w14:textId="5C1A910D" w:rsidR="00394B10" w:rsidRPr="00416A2B" w:rsidRDefault="00394B10" w:rsidP="00394B10">
            <w:pPr>
              <w:pStyle w:val="TAL"/>
              <w:rPr>
                <w:sz w:val="16"/>
              </w:rPr>
            </w:pPr>
            <w:r w:rsidRPr="00416A2B">
              <w:rPr>
                <w:sz w:val="16"/>
              </w:rPr>
              <w:t>LS on Use of Inclusive Language in 3GPP</w:t>
            </w:r>
          </w:p>
        </w:tc>
        <w:tc>
          <w:tcPr>
            <w:tcW w:w="0" w:type="auto"/>
            <w:shd w:val="clear" w:color="auto" w:fill="auto"/>
          </w:tcPr>
          <w:p w14:paraId="3A4C1ADE" w14:textId="023B9A3C" w:rsidR="00394B10" w:rsidRPr="00416A2B" w:rsidRDefault="00394B10" w:rsidP="00394B10">
            <w:pPr>
              <w:pStyle w:val="TAL"/>
              <w:rPr>
                <w:sz w:val="16"/>
              </w:rPr>
            </w:pPr>
            <w:r w:rsidRPr="00416A2B">
              <w:rPr>
                <w:sz w:val="16"/>
              </w:rPr>
              <w:t>TSG SA</w:t>
            </w:r>
          </w:p>
        </w:tc>
        <w:tc>
          <w:tcPr>
            <w:tcW w:w="0" w:type="auto"/>
            <w:shd w:val="clear" w:color="auto" w:fill="auto"/>
          </w:tcPr>
          <w:p w14:paraId="14AF7D02" w14:textId="4398A299" w:rsidR="00394B10" w:rsidRPr="00416A2B" w:rsidRDefault="00394B10" w:rsidP="00394B10">
            <w:pPr>
              <w:pStyle w:val="TAL"/>
              <w:rPr>
                <w:sz w:val="16"/>
              </w:rPr>
            </w:pPr>
            <w:r w:rsidRPr="00416A2B">
              <w:rPr>
                <w:sz w:val="16"/>
              </w:rPr>
              <w:t>noted</w:t>
            </w:r>
          </w:p>
        </w:tc>
        <w:tc>
          <w:tcPr>
            <w:tcW w:w="0" w:type="auto"/>
            <w:shd w:val="clear" w:color="auto" w:fill="auto"/>
          </w:tcPr>
          <w:p w14:paraId="2B5B7EB5" w14:textId="77777777" w:rsidR="00394B10" w:rsidRPr="00416A2B" w:rsidRDefault="00394B10" w:rsidP="00394B10">
            <w:pPr>
              <w:pStyle w:val="TAL"/>
              <w:rPr>
                <w:sz w:val="16"/>
              </w:rPr>
            </w:pPr>
          </w:p>
        </w:tc>
        <w:tc>
          <w:tcPr>
            <w:tcW w:w="0" w:type="auto"/>
            <w:shd w:val="clear" w:color="auto" w:fill="auto"/>
          </w:tcPr>
          <w:p w14:paraId="7018BC71" w14:textId="77777777" w:rsidR="00394B10" w:rsidRPr="00416A2B" w:rsidRDefault="00394B10" w:rsidP="00394B10">
            <w:pPr>
              <w:pStyle w:val="TAL"/>
              <w:rPr>
                <w:sz w:val="16"/>
              </w:rPr>
            </w:pPr>
          </w:p>
        </w:tc>
      </w:tr>
      <w:tr w:rsidR="00416A2B" w:rsidRPr="00416A2B" w14:paraId="0FDBE78C" w14:textId="77777777" w:rsidTr="00416A2B">
        <w:tc>
          <w:tcPr>
            <w:tcW w:w="0" w:type="auto"/>
            <w:shd w:val="clear" w:color="auto" w:fill="auto"/>
          </w:tcPr>
          <w:p w14:paraId="07ED541F" w14:textId="024EAAB9" w:rsidR="00394B10" w:rsidRPr="00416A2B" w:rsidRDefault="00394B10" w:rsidP="00394B10">
            <w:pPr>
              <w:pStyle w:val="TAL"/>
              <w:rPr>
                <w:sz w:val="16"/>
              </w:rPr>
            </w:pPr>
            <w:r w:rsidRPr="00416A2B">
              <w:rPr>
                <w:sz w:val="16"/>
              </w:rPr>
              <w:t>S6-210016</w:t>
            </w:r>
          </w:p>
        </w:tc>
        <w:tc>
          <w:tcPr>
            <w:tcW w:w="0" w:type="auto"/>
            <w:shd w:val="clear" w:color="auto" w:fill="auto"/>
          </w:tcPr>
          <w:p w14:paraId="36C0DEB0" w14:textId="1EF82BEA" w:rsidR="00394B10" w:rsidRPr="00416A2B" w:rsidRDefault="00394B10" w:rsidP="00394B10">
            <w:pPr>
              <w:pStyle w:val="TAL"/>
              <w:rPr>
                <w:sz w:val="16"/>
              </w:rPr>
            </w:pPr>
            <w:r w:rsidRPr="00416A2B">
              <w:rPr>
                <w:sz w:val="16"/>
              </w:rPr>
              <w:t>MSGin5G Server inbound and outbound 5GMSGS messages</w:t>
            </w:r>
          </w:p>
        </w:tc>
        <w:tc>
          <w:tcPr>
            <w:tcW w:w="0" w:type="auto"/>
            <w:shd w:val="clear" w:color="auto" w:fill="auto"/>
          </w:tcPr>
          <w:p w14:paraId="202BCCF9" w14:textId="31B96609" w:rsidR="00394B10" w:rsidRPr="00416A2B" w:rsidRDefault="00394B10" w:rsidP="00394B10">
            <w:pPr>
              <w:pStyle w:val="TAL"/>
              <w:rPr>
                <w:sz w:val="16"/>
              </w:rPr>
            </w:pPr>
            <w:r w:rsidRPr="00416A2B">
              <w:rPr>
                <w:sz w:val="16"/>
              </w:rPr>
              <w:t>one2many B.V.</w:t>
            </w:r>
          </w:p>
        </w:tc>
        <w:tc>
          <w:tcPr>
            <w:tcW w:w="0" w:type="auto"/>
            <w:shd w:val="clear" w:color="auto" w:fill="auto"/>
          </w:tcPr>
          <w:p w14:paraId="4B63276D" w14:textId="308C3053" w:rsidR="00394B10" w:rsidRPr="00416A2B" w:rsidRDefault="00394B10" w:rsidP="00394B10">
            <w:pPr>
              <w:pStyle w:val="TAL"/>
              <w:rPr>
                <w:sz w:val="16"/>
              </w:rPr>
            </w:pPr>
            <w:r w:rsidRPr="00416A2B">
              <w:rPr>
                <w:sz w:val="16"/>
              </w:rPr>
              <w:t>revised</w:t>
            </w:r>
          </w:p>
        </w:tc>
        <w:tc>
          <w:tcPr>
            <w:tcW w:w="0" w:type="auto"/>
            <w:shd w:val="clear" w:color="auto" w:fill="auto"/>
          </w:tcPr>
          <w:p w14:paraId="35EC5890" w14:textId="77777777" w:rsidR="00394B10" w:rsidRPr="00416A2B" w:rsidRDefault="00394B10" w:rsidP="00394B10">
            <w:pPr>
              <w:pStyle w:val="TAL"/>
              <w:rPr>
                <w:sz w:val="16"/>
              </w:rPr>
            </w:pPr>
          </w:p>
        </w:tc>
        <w:tc>
          <w:tcPr>
            <w:tcW w:w="0" w:type="auto"/>
            <w:shd w:val="clear" w:color="auto" w:fill="auto"/>
          </w:tcPr>
          <w:p w14:paraId="470E6F98" w14:textId="0D26BDD1" w:rsidR="00394B10" w:rsidRPr="00416A2B" w:rsidRDefault="00394B10" w:rsidP="00394B10">
            <w:pPr>
              <w:pStyle w:val="TAL"/>
              <w:rPr>
                <w:sz w:val="16"/>
              </w:rPr>
            </w:pPr>
            <w:r w:rsidRPr="00416A2B">
              <w:rPr>
                <w:sz w:val="16"/>
              </w:rPr>
              <w:t>S6-210200</w:t>
            </w:r>
          </w:p>
        </w:tc>
      </w:tr>
      <w:tr w:rsidR="00416A2B" w:rsidRPr="00416A2B" w14:paraId="1C66F1FF" w14:textId="77777777" w:rsidTr="00416A2B">
        <w:tc>
          <w:tcPr>
            <w:tcW w:w="0" w:type="auto"/>
            <w:shd w:val="clear" w:color="auto" w:fill="auto"/>
          </w:tcPr>
          <w:p w14:paraId="05EE9487" w14:textId="345E7A43" w:rsidR="00394B10" w:rsidRPr="00416A2B" w:rsidRDefault="00394B10" w:rsidP="00394B10">
            <w:pPr>
              <w:pStyle w:val="TAL"/>
              <w:rPr>
                <w:sz w:val="16"/>
              </w:rPr>
            </w:pPr>
            <w:r w:rsidRPr="00416A2B">
              <w:rPr>
                <w:sz w:val="16"/>
              </w:rPr>
              <w:t>S6-210017</w:t>
            </w:r>
          </w:p>
        </w:tc>
        <w:tc>
          <w:tcPr>
            <w:tcW w:w="0" w:type="auto"/>
            <w:shd w:val="clear" w:color="auto" w:fill="auto"/>
          </w:tcPr>
          <w:p w14:paraId="2CC4AC3A" w14:textId="27851FC7" w:rsidR="00394B10" w:rsidRPr="00416A2B" w:rsidRDefault="00394B10" w:rsidP="00394B10">
            <w:pPr>
              <w:pStyle w:val="TAL"/>
              <w:rPr>
                <w:sz w:val="16"/>
              </w:rPr>
            </w:pPr>
            <w:r w:rsidRPr="00416A2B">
              <w:rPr>
                <w:sz w:val="16"/>
              </w:rPr>
              <w:t xml:space="preserve">Add the IE of Emergency indicator in the message of MCData FD request </w:t>
            </w:r>
          </w:p>
        </w:tc>
        <w:tc>
          <w:tcPr>
            <w:tcW w:w="0" w:type="auto"/>
            <w:shd w:val="clear" w:color="auto" w:fill="auto"/>
          </w:tcPr>
          <w:p w14:paraId="100FF4DB" w14:textId="3920DB0D" w:rsidR="00394B10" w:rsidRPr="00416A2B" w:rsidRDefault="00394B10" w:rsidP="00394B10">
            <w:pPr>
              <w:pStyle w:val="TAL"/>
              <w:rPr>
                <w:sz w:val="16"/>
              </w:rPr>
            </w:pPr>
            <w:r w:rsidRPr="00416A2B">
              <w:rPr>
                <w:sz w:val="16"/>
              </w:rPr>
              <w:t>TD Tech Ltd</w:t>
            </w:r>
          </w:p>
        </w:tc>
        <w:tc>
          <w:tcPr>
            <w:tcW w:w="0" w:type="auto"/>
            <w:shd w:val="clear" w:color="auto" w:fill="auto"/>
          </w:tcPr>
          <w:p w14:paraId="4F31297C" w14:textId="3C805FAF" w:rsidR="00394B10" w:rsidRPr="00416A2B" w:rsidRDefault="00394B10" w:rsidP="00394B10">
            <w:pPr>
              <w:pStyle w:val="TAL"/>
              <w:rPr>
                <w:sz w:val="16"/>
              </w:rPr>
            </w:pPr>
            <w:r w:rsidRPr="00416A2B">
              <w:rPr>
                <w:sz w:val="16"/>
              </w:rPr>
              <w:t>revised</w:t>
            </w:r>
          </w:p>
        </w:tc>
        <w:tc>
          <w:tcPr>
            <w:tcW w:w="0" w:type="auto"/>
            <w:shd w:val="clear" w:color="auto" w:fill="auto"/>
          </w:tcPr>
          <w:p w14:paraId="2C114F2B" w14:textId="77777777" w:rsidR="00394B10" w:rsidRPr="00416A2B" w:rsidRDefault="00394B10" w:rsidP="00394B10">
            <w:pPr>
              <w:pStyle w:val="TAL"/>
              <w:rPr>
                <w:sz w:val="16"/>
              </w:rPr>
            </w:pPr>
          </w:p>
        </w:tc>
        <w:tc>
          <w:tcPr>
            <w:tcW w:w="0" w:type="auto"/>
            <w:shd w:val="clear" w:color="auto" w:fill="auto"/>
          </w:tcPr>
          <w:p w14:paraId="2F16E549" w14:textId="23E38DE0" w:rsidR="00394B10" w:rsidRPr="00416A2B" w:rsidRDefault="00394B10" w:rsidP="00394B10">
            <w:pPr>
              <w:pStyle w:val="TAL"/>
              <w:rPr>
                <w:sz w:val="16"/>
              </w:rPr>
            </w:pPr>
            <w:r w:rsidRPr="00416A2B">
              <w:rPr>
                <w:sz w:val="16"/>
              </w:rPr>
              <w:t>S6-210327</w:t>
            </w:r>
          </w:p>
        </w:tc>
      </w:tr>
      <w:tr w:rsidR="00416A2B" w:rsidRPr="00416A2B" w14:paraId="5E0D3899" w14:textId="77777777" w:rsidTr="00416A2B">
        <w:tc>
          <w:tcPr>
            <w:tcW w:w="0" w:type="auto"/>
            <w:shd w:val="clear" w:color="auto" w:fill="auto"/>
          </w:tcPr>
          <w:p w14:paraId="4FAEF01B" w14:textId="3C4124F7" w:rsidR="00394B10" w:rsidRPr="00416A2B" w:rsidRDefault="00394B10" w:rsidP="00394B10">
            <w:pPr>
              <w:pStyle w:val="TAL"/>
              <w:rPr>
                <w:sz w:val="16"/>
              </w:rPr>
            </w:pPr>
            <w:r w:rsidRPr="00416A2B">
              <w:rPr>
                <w:sz w:val="16"/>
              </w:rPr>
              <w:t>S6-210018</w:t>
            </w:r>
          </w:p>
        </w:tc>
        <w:tc>
          <w:tcPr>
            <w:tcW w:w="0" w:type="auto"/>
            <w:shd w:val="clear" w:color="auto" w:fill="auto"/>
          </w:tcPr>
          <w:p w14:paraId="053E24F0" w14:textId="2A33FA56" w:rsidR="00394B10" w:rsidRPr="00416A2B" w:rsidRDefault="00394B10" w:rsidP="00394B10">
            <w:pPr>
              <w:pStyle w:val="TAL"/>
              <w:rPr>
                <w:sz w:val="16"/>
              </w:rPr>
            </w:pPr>
            <w:r w:rsidRPr="00416A2B">
              <w:rPr>
                <w:sz w:val="16"/>
              </w:rPr>
              <w:t>Support of Predictive UE Mobility</w:t>
            </w:r>
          </w:p>
        </w:tc>
        <w:tc>
          <w:tcPr>
            <w:tcW w:w="0" w:type="auto"/>
            <w:shd w:val="clear" w:color="auto" w:fill="auto"/>
          </w:tcPr>
          <w:p w14:paraId="3C1BB898" w14:textId="27179095" w:rsidR="00394B10" w:rsidRPr="00416A2B" w:rsidRDefault="00394B10" w:rsidP="00394B10">
            <w:pPr>
              <w:pStyle w:val="TAL"/>
              <w:rPr>
                <w:sz w:val="16"/>
              </w:rPr>
            </w:pPr>
            <w:r w:rsidRPr="00416A2B">
              <w:rPr>
                <w:sz w:val="16"/>
              </w:rPr>
              <w:t>KPN N.V.</w:t>
            </w:r>
          </w:p>
        </w:tc>
        <w:tc>
          <w:tcPr>
            <w:tcW w:w="0" w:type="auto"/>
            <w:shd w:val="clear" w:color="auto" w:fill="auto"/>
          </w:tcPr>
          <w:p w14:paraId="0E857BE9" w14:textId="4E1267B7" w:rsidR="00394B10" w:rsidRPr="00416A2B" w:rsidRDefault="00394B10" w:rsidP="00394B10">
            <w:pPr>
              <w:pStyle w:val="TAL"/>
              <w:rPr>
                <w:sz w:val="16"/>
              </w:rPr>
            </w:pPr>
            <w:r w:rsidRPr="00416A2B">
              <w:rPr>
                <w:sz w:val="16"/>
              </w:rPr>
              <w:t>revised</w:t>
            </w:r>
          </w:p>
        </w:tc>
        <w:tc>
          <w:tcPr>
            <w:tcW w:w="0" w:type="auto"/>
            <w:shd w:val="clear" w:color="auto" w:fill="auto"/>
          </w:tcPr>
          <w:p w14:paraId="31EF4135" w14:textId="77777777" w:rsidR="00394B10" w:rsidRPr="00416A2B" w:rsidRDefault="00394B10" w:rsidP="00394B10">
            <w:pPr>
              <w:pStyle w:val="TAL"/>
              <w:rPr>
                <w:sz w:val="16"/>
              </w:rPr>
            </w:pPr>
          </w:p>
        </w:tc>
        <w:tc>
          <w:tcPr>
            <w:tcW w:w="0" w:type="auto"/>
            <w:shd w:val="clear" w:color="auto" w:fill="auto"/>
          </w:tcPr>
          <w:p w14:paraId="42A5647F" w14:textId="3321AB2D" w:rsidR="00394B10" w:rsidRPr="00416A2B" w:rsidRDefault="00394B10" w:rsidP="00394B10">
            <w:pPr>
              <w:pStyle w:val="TAL"/>
              <w:rPr>
                <w:sz w:val="16"/>
              </w:rPr>
            </w:pPr>
            <w:r w:rsidRPr="00416A2B">
              <w:rPr>
                <w:sz w:val="16"/>
              </w:rPr>
              <w:t>S6-210201</w:t>
            </w:r>
          </w:p>
        </w:tc>
      </w:tr>
      <w:tr w:rsidR="00416A2B" w:rsidRPr="00416A2B" w14:paraId="6DA830E2" w14:textId="77777777" w:rsidTr="00416A2B">
        <w:tc>
          <w:tcPr>
            <w:tcW w:w="0" w:type="auto"/>
            <w:shd w:val="clear" w:color="auto" w:fill="auto"/>
          </w:tcPr>
          <w:p w14:paraId="37FF43D8" w14:textId="686830C8" w:rsidR="00394B10" w:rsidRPr="00416A2B" w:rsidRDefault="00394B10" w:rsidP="00394B10">
            <w:pPr>
              <w:pStyle w:val="TAL"/>
              <w:rPr>
                <w:sz w:val="16"/>
              </w:rPr>
            </w:pPr>
            <w:r w:rsidRPr="00416A2B">
              <w:rPr>
                <w:sz w:val="16"/>
              </w:rPr>
              <w:t>S6-210019</w:t>
            </w:r>
          </w:p>
        </w:tc>
        <w:tc>
          <w:tcPr>
            <w:tcW w:w="0" w:type="auto"/>
            <w:shd w:val="clear" w:color="auto" w:fill="auto"/>
          </w:tcPr>
          <w:p w14:paraId="56DA8C4F" w14:textId="00244B0B" w:rsidR="00394B10" w:rsidRPr="00416A2B" w:rsidRDefault="00394B10" w:rsidP="00394B10">
            <w:pPr>
              <w:pStyle w:val="TAL"/>
              <w:rPr>
                <w:sz w:val="16"/>
              </w:rPr>
            </w:pPr>
            <w:r w:rsidRPr="00416A2B">
              <w:rPr>
                <w:sz w:val="16"/>
              </w:rPr>
              <w:t>Private Call Transfer Corrections</w:t>
            </w:r>
          </w:p>
        </w:tc>
        <w:tc>
          <w:tcPr>
            <w:tcW w:w="0" w:type="auto"/>
            <w:shd w:val="clear" w:color="auto" w:fill="auto"/>
          </w:tcPr>
          <w:p w14:paraId="1945A08C" w14:textId="0B5F8512" w:rsidR="00394B10" w:rsidRPr="00416A2B" w:rsidRDefault="00394B10" w:rsidP="00394B10">
            <w:pPr>
              <w:pStyle w:val="TAL"/>
              <w:rPr>
                <w:sz w:val="16"/>
              </w:rPr>
            </w:pPr>
            <w:r w:rsidRPr="00416A2B">
              <w:rPr>
                <w:sz w:val="16"/>
              </w:rPr>
              <w:t>Kontron Transportation France</w:t>
            </w:r>
          </w:p>
        </w:tc>
        <w:tc>
          <w:tcPr>
            <w:tcW w:w="0" w:type="auto"/>
            <w:shd w:val="clear" w:color="auto" w:fill="auto"/>
          </w:tcPr>
          <w:p w14:paraId="1F2CD947" w14:textId="6A80AD20" w:rsidR="00394B10" w:rsidRPr="00416A2B" w:rsidRDefault="00394B10" w:rsidP="00394B10">
            <w:pPr>
              <w:pStyle w:val="TAL"/>
              <w:rPr>
                <w:sz w:val="16"/>
              </w:rPr>
            </w:pPr>
            <w:r w:rsidRPr="00416A2B">
              <w:rPr>
                <w:sz w:val="16"/>
              </w:rPr>
              <w:t>revised</w:t>
            </w:r>
          </w:p>
        </w:tc>
        <w:tc>
          <w:tcPr>
            <w:tcW w:w="0" w:type="auto"/>
            <w:shd w:val="clear" w:color="auto" w:fill="auto"/>
          </w:tcPr>
          <w:p w14:paraId="16983809" w14:textId="77777777" w:rsidR="00394B10" w:rsidRPr="00416A2B" w:rsidRDefault="00394B10" w:rsidP="00394B10">
            <w:pPr>
              <w:pStyle w:val="TAL"/>
              <w:rPr>
                <w:sz w:val="16"/>
              </w:rPr>
            </w:pPr>
          </w:p>
        </w:tc>
        <w:tc>
          <w:tcPr>
            <w:tcW w:w="0" w:type="auto"/>
            <w:shd w:val="clear" w:color="auto" w:fill="auto"/>
          </w:tcPr>
          <w:p w14:paraId="68AA706F" w14:textId="657E8592" w:rsidR="00394B10" w:rsidRPr="00416A2B" w:rsidRDefault="00394B10" w:rsidP="00394B10">
            <w:pPr>
              <w:pStyle w:val="TAL"/>
              <w:rPr>
                <w:sz w:val="16"/>
              </w:rPr>
            </w:pPr>
            <w:r w:rsidRPr="00416A2B">
              <w:rPr>
                <w:sz w:val="16"/>
              </w:rPr>
              <w:t>S6-210202</w:t>
            </w:r>
          </w:p>
        </w:tc>
      </w:tr>
      <w:tr w:rsidR="00416A2B" w:rsidRPr="00416A2B" w14:paraId="2DBBB860" w14:textId="77777777" w:rsidTr="00416A2B">
        <w:tc>
          <w:tcPr>
            <w:tcW w:w="0" w:type="auto"/>
            <w:shd w:val="clear" w:color="auto" w:fill="auto"/>
          </w:tcPr>
          <w:p w14:paraId="776B0477" w14:textId="159CFB77" w:rsidR="00394B10" w:rsidRPr="00416A2B" w:rsidRDefault="00394B10" w:rsidP="00394B10">
            <w:pPr>
              <w:pStyle w:val="TAL"/>
              <w:rPr>
                <w:sz w:val="16"/>
              </w:rPr>
            </w:pPr>
            <w:r w:rsidRPr="00416A2B">
              <w:rPr>
                <w:sz w:val="16"/>
              </w:rPr>
              <w:t>S6-210020</w:t>
            </w:r>
          </w:p>
        </w:tc>
        <w:tc>
          <w:tcPr>
            <w:tcW w:w="0" w:type="auto"/>
            <w:shd w:val="clear" w:color="auto" w:fill="auto"/>
          </w:tcPr>
          <w:p w14:paraId="5F9735BA" w14:textId="4267CDBC" w:rsidR="00394B10" w:rsidRPr="00416A2B" w:rsidRDefault="00394B10" w:rsidP="00394B10">
            <w:pPr>
              <w:pStyle w:val="TAL"/>
              <w:rPr>
                <w:sz w:val="16"/>
              </w:rPr>
            </w:pPr>
            <w:r w:rsidRPr="00416A2B">
              <w:rPr>
                <w:sz w:val="16"/>
              </w:rPr>
              <w:t>Update to Solution 1 Evaluation</w:t>
            </w:r>
          </w:p>
        </w:tc>
        <w:tc>
          <w:tcPr>
            <w:tcW w:w="0" w:type="auto"/>
            <w:shd w:val="clear" w:color="auto" w:fill="auto"/>
          </w:tcPr>
          <w:p w14:paraId="46F4FB02" w14:textId="234C8668" w:rsidR="00394B10" w:rsidRPr="00416A2B" w:rsidRDefault="00394B10" w:rsidP="00394B10">
            <w:pPr>
              <w:pStyle w:val="TAL"/>
              <w:rPr>
                <w:sz w:val="16"/>
              </w:rPr>
            </w:pPr>
            <w:r w:rsidRPr="00416A2B">
              <w:rPr>
                <w:sz w:val="16"/>
              </w:rPr>
              <w:t>one2many B.V.</w:t>
            </w:r>
          </w:p>
        </w:tc>
        <w:tc>
          <w:tcPr>
            <w:tcW w:w="0" w:type="auto"/>
            <w:shd w:val="clear" w:color="auto" w:fill="auto"/>
          </w:tcPr>
          <w:p w14:paraId="3F4E5EC8" w14:textId="49CD06D8" w:rsidR="00394B10" w:rsidRPr="00416A2B" w:rsidRDefault="00394B10" w:rsidP="00394B10">
            <w:pPr>
              <w:pStyle w:val="TAL"/>
              <w:rPr>
                <w:sz w:val="16"/>
              </w:rPr>
            </w:pPr>
            <w:r w:rsidRPr="00416A2B">
              <w:rPr>
                <w:sz w:val="16"/>
              </w:rPr>
              <w:t>approved</w:t>
            </w:r>
          </w:p>
        </w:tc>
        <w:tc>
          <w:tcPr>
            <w:tcW w:w="0" w:type="auto"/>
            <w:shd w:val="clear" w:color="auto" w:fill="auto"/>
          </w:tcPr>
          <w:p w14:paraId="3C96FD71" w14:textId="77777777" w:rsidR="00394B10" w:rsidRPr="00416A2B" w:rsidRDefault="00394B10" w:rsidP="00394B10">
            <w:pPr>
              <w:pStyle w:val="TAL"/>
              <w:rPr>
                <w:sz w:val="16"/>
              </w:rPr>
            </w:pPr>
          </w:p>
        </w:tc>
        <w:tc>
          <w:tcPr>
            <w:tcW w:w="0" w:type="auto"/>
            <w:shd w:val="clear" w:color="auto" w:fill="auto"/>
          </w:tcPr>
          <w:p w14:paraId="0785A947" w14:textId="77777777" w:rsidR="00394B10" w:rsidRPr="00416A2B" w:rsidRDefault="00394B10" w:rsidP="00394B10">
            <w:pPr>
              <w:pStyle w:val="TAL"/>
              <w:rPr>
                <w:sz w:val="16"/>
              </w:rPr>
            </w:pPr>
          </w:p>
        </w:tc>
      </w:tr>
      <w:tr w:rsidR="00416A2B" w:rsidRPr="00416A2B" w14:paraId="1E639760" w14:textId="77777777" w:rsidTr="00416A2B">
        <w:tc>
          <w:tcPr>
            <w:tcW w:w="0" w:type="auto"/>
            <w:shd w:val="clear" w:color="auto" w:fill="auto"/>
          </w:tcPr>
          <w:p w14:paraId="46139D96" w14:textId="6DB2F458" w:rsidR="00394B10" w:rsidRPr="00416A2B" w:rsidRDefault="00394B10" w:rsidP="00394B10">
            <w:pPr>
              <w:pStyle w:val="TAL"/>
              <w:rPr>
                <w:sz w:val="16"/>
              </w:rPr>
            </w:pPr>
            <w:r w:rsidRPr="00416A2B">
              <w:rPr>
                <w:sz w:val="16"/>
              </w:rPr>
              <w:t>S6-210021</w:t>
            </w:r>
          </w:p>
        </w:tc>
        <w:tc>
          <w:tcPr>
            <w:tcW w:w="0" w:type="auto"/>
            <w:shd w:val="clear" w:color="auto" w:fill="auto"/>
          </w:tcPr>
          <w:p w14:paraId="7991651F" w14:textId="0554D633" w:rsidR="00394B10" w:rsidRPr="00416A2B" w:rsidRDefault="00394B10" w:rsidP="00394B10">
            <w:pPr>
              <w:pStyle w:val="TAL"/>
              <w:rPr>
                <w:sz w:val="16"/>
              </w:rPr>
            </w:pPr>
            <w:r w:rsidRPr="00416A2B">
              <w:rPr>
                <w:sz w:val="16"/>
              </w:rPr>
              <w:t>Pseudo-CR on Framework for mapping between Key Issues and solutions</w:t>
            </w:r>
          </w:p>
        </w:tc>
        <w:tc>
          <w:tcPr>
            <w:tcW w:w="0" w:type="auto"/>
            <w:shd w:val="clear" w:color="auto" w:fill="auto"/>
          </w:tcPr>
          <w:p w14:paraId="59E14A1A" w14:textId="22AA0A51" w:rsidR="00394B10" w:rsidRPr="00416A2B" w:rsidRDefault="00394B10" w:rsidP="00394B10">
            <w:pPr>
              <w:pStyle w:val="TAL"/>
              <w:rPr>
                <w:sz w:val="16"/>
              </w:rPr>
            </w:pPr>
            <w:r w:rsidRPr="00416A2B">
              <w:rPr>
                <w:sz w:val="16"/>
              </w:rPr>
              <w:t>InterDigital</w:t>
            </w:r>
          </w:p>
        </w:tc>
        <w:tc>
          <w:tcPr>
            <w:tcW w:w="0" w:type="auto"/>
            <w:shd w:val="clear" w:color="auto" w:fill="auto"/>
          </w:tcPr>
          <w:p w14:paraId="32E49A64" w14:textId="705A8A35" w:rsidR="00394B10" w:rsidRPr="00416A2B" w:rsidRDefault="00394B10" w:rsidP="00394B10">
            <w:pPr>
              <w:pStyle w:val="TAL"/>
              <w:rPr>
                <w:sz w:val="16"/>
              </w:rPr>
            </w:pPr>
            <w:r w:rsidRPr="00416A2B">
              <w:rPr>
                <w:sz w:val="16"/>
              </w:rPr>
              <w:t>approved</w:t>
            </w:r>
          </w:p>
        </w:tc>
        <w:tc>
          <w:tcPr>
            <w:tcW w:w="0" w:type="auto"/>
            <w:shd w:val="clear" w:color="auto" w:fill="auto"/>
          </w:tcPr>
          <w:p w14:paraId="0703CB18" w14:textId="77777777" w:rsidR="00394B10" w:rsidRPr="00416A2B" w:rsidRDefault="00394B10" w:rsidP="00394B10">
            <w:pPr>
              <w:pStyle w:val="TAL"/>
              <w:rPr>
                <w:sz w:val="16"/>
              </w:rPr>
            </w:pPr>
          </w:p>
        </w:tc>
        <w:tc>
          <w:tcPr>
            <w:tcW w:w="0" w:type="auto"/>
            <w:shd w:val="clear" w:color="auto" w:fill="auto"/>
          </w:tcPr>
          <w:p w14:paraId="37930640" w14:textId="77777777" w:rsidR="00394B10" w:rsidRPr="00416A2B" w:rsidRDefault="00394B10" w:rsidP="00394B10">
            <w:pPr>
              <w:pStyle w:val="TAL"/>
              <w:rPr>
                <w:sz w:val="16"/>
              </w:rPr>
            </w:pPr>
          </w:p>
        </w:tc>
      </w:tr>
      <w:tr w:rsidR="00416A2B" w:rsidRPr="00416A2B" w14:paraId="2878C2EA" w14:textId="77777777" w:rsidTr="00416A2B">
        <w:tc>
          <w:tcPr>
            <w:tcW w:w="0" w:type="auto"/>
            <w:shd w:val="clear" w:color="auto" w:fill="auto"/>
          </w:tcPr>
          <w:p w14:paraId="72B6AD92" w14:textId="3BDA454D" w:rsidR="00394B10" w:rsidRPr="00416A2B" w:rsidRDefault="00394B10" w:rsidP="00394B10">
            <w:pPr>
              <w:pStyle w:val="TAL"/>
              <w:rPr>
                <w:sz w:val="16"/>
              </w:rPr>
            </w:pPr>
            <w:r w:rsidRPr="00416A2B">
              <w:rPr>
                <w:sz w:val="16"/>
              </w:rPr>
              <w:t>S6-210022</w:t>
            </w:r>
          </w:p>
        </w:tc>
        <w:tc>
          <w:tcPr>
            <w:tcW w:w="0" w:type="auto"/>
            <w:shd w:val="clear" w:color="auto" w:fill="auto"/>
          </w:tcPr>
          <w:p w14:paraId="652DB106" w14:textId="3FA180F3" w:rsidR="00394B10" w:rsidRPr="00416A2B" w:rsidRDefault="00394B10" w:rsidP="00394B10">
            <w:pPr>
              <w:pStyle w:val="TAL"/>
              <w:rPr>
                <w:sz w:val="16"/>
              </w:rPr>
            </w:pPr>
            <w:r w:rsidRPr="00416A2B">
              <w:rPr>
                <w:sz w:val="16"/>
              </w:rPr>
              <w:t>Pseudo-CR on 23.783 Solution for Key issue 3 Use of multicast</w:t>
            </w:r>
          </w:p>
        </w:tc>
        <w:tc>
          <w:tcPr>
            <w:tcW w:w="0" w:type="auto"/>
            <w:shd w:val="clear" w:color="auto" w:fill="auto"/>
          </w:tcPr>
          <w:p w14:paraId="24ED1E1B" w14:textId="31DCCC49" w:rsidR="00394B10" w:rsidRPr="00416A2B" w:rsidRDefault="00394B10" w:rsidP="00394B10">
            <w:pPr>
              <w:pStyle w:val="TAL"/>
              <w:rPr>
                <w:sz w:val="16"/>
              </w:rPr>
            </w:pPr>
            <w:r w:rsidRPr="00416A2B">
              <w:rPr>
                <w:sz w:val="16"/>
              </w:rPr>
              <w:t>TD Tech Ltd</w:t>
            </w:r>
          </w:p>
        </w:tc>
        <w:tc>
          <w:tcPr>
            <w:tcW w:w="0" w:type="auto"/>
            <w:shd w:val="clear" w:color="auto" w:fill="auto"/>
          </w:tcPr>
          <w:p w14:paraId="37A8AD01" w14:textId="7E95D678" w:rsidR="00394B10" w:rsidRPr="00416A2B" w:rsidRDefault="00394B10" w:rsidP="00394B10">
            <w:pPr>
              <w:pStyle w:val="TAL"/>
              <w:rPr>
                <w:sz w:val="16"/>
              </w:rPr>
            </w:pPr>
            <w:r w:rsidRPr="00416A2B">
              <w:rPr>
                <w:sz w:val="16"/>
              </w:rPr>
              <w:t>postponed</w:t>
            </w:r>
          </w:p>
        </w:tc>
        <w:tc>
          <w:tcPr>
            <w:tcW w:w="0" w:type="auto"/>
            <w:shd w:val="clear" w:color="auto" w:fill="auto"/>
          </w:tcPr>
          <w:p w14:paraId="5D01C5DF" w14:textId="77777777" w:rsidR="00394B10" w:rsidRPr="00416A2B" w:rsidRDefault="00394B10" w:rsidP="00394B10">
            <w:pPr>
              <w:pStyle w:val="TAL"/>
              <w:rPr>
                <w:sz w:val="16"/>
              </w:rPr>
            </w:pPr>
          </w:p>
        </w:tc>
        <w:tc>
          <w:tcPr>
            <w:tcW w:w="0" w:type="auto"/>
            <w:shd w:val="clear" w:color="auto" w:fill="auto"/>
          </w:tcPr>
          <w:p w14:paraId="2810D2EE" w14:textId="77777777" w:rsidR="00394B10" w:rsidRPr="00416A2B" w:rsidRDefault="00394B10" w:rsidP="00394B10">
            <w:pPr>
              <w:pStyle w:val="TAL"/>
              <w:rPr>
                <w:sz w:val="16"/>
              </w:rPr>
            </w:pPr>
          </w:p>
        </w:tc>
      </w:tr>
      <w:tr w:rsidR="00416A2B" w:rsidRPr="00416A2B" w14:paraId="6B2ADFFD" w14:textId="77777777" w:rsidTr="00416A2B">
        <w:tc>
          <w:tcPr>
            <w:tcW w:w="0" w:type="auto"/>
            <w:shd w:val="clear" w:color="auto" w:fill="auto"/>
          </w:tcPr>
          <w:p w14:paraId="5023C911" w14:textId="66DFD5BC" w:rsidR="00394B10" w:rsidRPr="00416A2B" w:rsidRDefault="00394B10" w:rsidP="00394B10">
            <w:pPr>
              <w:pStyle w:val="TAL"/>
              <w:rPr>
                <w:sz w:val="16"/>
              </w:rPr>
            </w:pPr>
            <w:r w:rsidRPr="00416A2B">
              <w:rPr>
                <w:sz w:val="16"/>
              </w:rPr>
              <w:t>S6-210023</w:t>
            </w:r>
          </w:p>
        </w:tc>
        <w:tc>
          <w:tcPr>
            <w:tcW w:w="0" w:type="auto"/>
            <w:shd w:val="clear" w:color="auto" w:fill="auto"/>
          </w:tcPr>
          <w:p w14:paraId="07E5779B" w14:textId="34176BA2" w:rsidR="00394B10" w:rsidRPr="00416A2B" w:rsidRDefault="00394B10" w:rsidP="00394B10">
            <w:pPr>
              <w:pStyle w:val="TAL"/>
              <w:rPr>
                <w:sz w:val="16"/>
              </w:rPr>
            </w:pPr>
            <w:r w:rsidRPr="00416A2B">
              <w:rPr>
                <w:sz w:val="16"/>
              </w:rPr>
              <w:t>Pseudo-CR on Completion of solution #8</w:t>
            </w:r>
          </w:p>
        </w:tc>
        <w:tc>
          <w:tcPr>
            <w:tcW w:w="0" w:type="auto"/>
            <w:shd w:val="clear" w:color="auto" w:fill="auto"/>
          </w:tcPr>
          <w:p w14:paraId="092A3467" w14:textId="0188F3A2" w:rsidR="00394B10" w:rsidRPr="00416A2B" w:rsidRDefault="00394B10" w:rsidP="00394B10">
            <w:pPr>
              <w:pStyle w:val="TAL"/>
              <w:rPr>
                <w:sz w:val="16"/>
              </w:rPr>
            </w:pPr>
            <w:r w:rsidRPr="00416A2B">
              <w:rPr>
                <w:sz w:val="16"/>
              </w:rPr>
              <w:t>InterDigital</w:t>
            </w:r>
          </w:p>
        </w:tc>
        <w:tc>
          <w:tcPr>
            <w:tcW w:w="0" w:type="auto"/>
            <w:shd w:val="clear" w:color="auto" w:fill="auto"/>
          </w:tcPr>
          <w:p w14:paraId="332904A6" w14:textId="7DF72FCA" w:rsidR="00394B10" w:rsidRPr="00416A2B" w:rsidRDefault="00394B10" w:rsidP="00394B10">
            <w:pPr>
              <w:pStyle w:val="TAL"/>
              <w:rPr>
                <w:sz w:val="16"/>
              </w:rPr>
            </w:pPr>
            <w:r w:rsidRPr="00416A2B">
              <w:rPr>
                <w:sz w:val="16"/>
              </w:rPr>
              <w:t>revised</w:t>
            </w:r>
          </w:p>
        </w:tc>
        <w:tc>
          <w:tcPr>
            <w:tcW w:w="0" w:type="auto"/>
            <w:shd w:val="clear" w:color="auto" w:fill="auto"/>
          </w:tcPr>
          <w:p w14:paraId="47A414BE" w14:textId="77777777" w:rsidR="00394B10" w:rsidRPr="00416A2B" w:rsidRDefault="00394B10" w:rsidP="00394B10">
            <w:pPr>
              <w:pStyle w:val="TAL"/>
              <w:rPr>
                <w:sz w:val="16"/>
              </w:rPr>
            </w:pPr>
          </w:p>
        </w:tc>
        <w:tc>
          <w:tcPr>
            <w:tcW w:w="0" w:type="auto"/>
            <w:shd w:val="clear" w:color="auto" w:fill="auto"/>
          </w:tcPr>
          <w:p w14:paraId="7CBC9EF4" w14:textId="0EF16374" w:rsidR="00394B10" w:rsidRPr="00416A2B" w:rsidRDefault="00394B10" w:rsidP="00394B10">
            <w:pPr>
              <w:pStyle w:val="TAL"/>
              <w:rPr>
                <w:sz w:val="16"/>
              </w:rPr>
            </w:pPr>
            <w:r w:rsidRPr="00416A2B">
              <w:rPr>
                <w:sz w:val="16"/>
              </w:rPr>
              <w:t>S6-210299</w:t>
            </w:r>
          </w:p>
        </w:tc>
      </w:tr>
      <w:tr w:rsidR="00416A2B" w:rsidRPr="00416A2B" w14:paraId="07BED4B8" w14:textId="77777777" w:rsidTr="00416A2B">
        <w:tc>
          <w:tcPr>
            <w:tcW w:w="0" w:type="auto"/>
            <w:shd w:val="clear" w:color="auto" w:fill="auto"/>
          </w:tcPr>
          <w:p w14:paraId="49FC1921" w14:textId="3EF34F1E" w:rsidR="00394B10" w:rsidRPr="00416A2B" w:rsidRDefault="00394B10" w:rsidP="00394B10">
            <w:pPr>
              <w:pStyle w:val="TAL"/>
              <w:rPr>
                <w:sz w:val="16"/>
              </w:rPr>
            </w:pPr>
            <w:r w:rsidRPr="00416A2B">
              <w:rPr>
                <w:sz w:val="16"/>
              </w:rPr>
              <w:t>S6-210024</w:t>
            </w:r>
          </w:p>
        </w:tc>
        <w:tc>
          <w:tcPr>
            <w:tcW w:w="0" w:type="auto"/>
            <w:shd w:val="clear" w:color="auto" w:fill="auto"/>
          </w:tcPr>
          <w:p w14:paraId="675CDA02" w14:textId="172EF530" w:rsidR="00394B10" w:rsidRPr="00416A2B" w:rsidRDefault="00394B10" w:rsidP="00394B10">
            <w:pPr>
              <w:pStyle w:val="TAL"/>
              <w:rPr>
                <w:sz w:val="16"/>
              </w:rPr>
            </w:pPr>
            <w:r w:rsidRPr="00416A2B">
              <w:rPr>
                <w:sz w:val="16"/>
              </w:rPr>
              <w:t>Pseudo-CR on Evaluation for Solution #6</w:t>
            </w:r>
          </w:p>
        </w:tc>
        <w:tc>
          <w:tcPr>
            <w:tcW w:w="0" w:type="auto"/>
            <w:shd w:val="clear" w:color="auto" w:fill="auto"/>
          </w:tcPr>
          <w:p w14:paraId="70246274" w14:textId="7F80EA41" w:rsidR="00394B10" w:rsidRPr="00416A2B" w:rsidRDefault="00394B10" w:rsidP="00394B10">
            <w:pPr>
              <w:pStyle w:val="TAL"/>
              <w:rPr>
                <w:sz w:val="16"/>
              </w:rPr>
            </w:pPr>
            <w:r w:rsidRPr="00416A2B">
              <w:rPr>
                <w:sz w:val="16"/>
              </w:rPr>
              <w:t>InterDigital</w:t>
            </w:r>
          </w:p>
        </w:tc>
        <w:tc>
          <w:tcPr>
            <w:tcW w:w="0" w:type="auto"/>
            <w:shd w:val="clear" w:color="auto" w:fill="auto"/>
          </w:tcPr>
          <w:p w14:paraId="3EE1F347" w14:textId="0FA7CC2F" w:rsidR="00394B10" w:rsidRPr="00416A2B" w:rsidRDefault="00394B10" w:rsidP="00394B10">
            <w:pPr>
              <w:pStyle w:val="TAL"/>
              <w:rPr>
                <w:sz w:val="16"/>
              </w:rPr>
            </w:pPr>
            <w:r w:rsidRPr="00416A2B">
              <w:rPr>
                <w:sz w:val="16"/>
              </w:rPr>
              <w:t>revised</w:t>
            </w:r>
          </w:p>
        </w:tc>
        <w:tc>
          <w:tcPr>
            <w:tcW w:w="0" w:type="auto"/>
            <w:shd w:val="clear" w:color="auto" w:fill="auto"/>
          </w:tcPr>
          <w:p w14:paraId="7D3EBD6F" w14:textId="77777777" w:rsidR="00394B10" w:rsidRPr="00416A2B" w:rsidRDefault="00394B10" w:rsidP="00394B10">
            <w:pPr>
              <w:pStyle w:val="TAL"/>
              <w:rPr>
                <w:sz w:val="16"/>
              </w:rPr>
            </w:pPr>
          </w:p>
        </w:tc>
        <w:tc>
          <w:tcPr>
            <w:tcW w:w="0" w:type="auto"/>
            <w:shd w:val="clear" w:color="auto" w:fill="auto"/>
          </w:tcPr>
          <w:p w14:paraId="6AF658F0" w14:textId="3350D143" w:rsidR="00394B10" w:rsidRPr="00416A2B" w:rsidRDefault="00394B10" w:rsidP="00394B10">
            <w:pPr>
              <w:pStyle w:val="TAL"/>
              <w:rPr>
                <w:sz w:val="16"/>
              </w:rPr>
            </w:pPr>
            <w:r w:rsidRPr="00416A2B">
              <w:rPr>
                <w:sz w:val="16"/>
              </w:rPr>
              <w:t>S6-210297</w:t>
            </w:r>
          </w:p>
        </w:tc>
      </w:tr>
      <w:tr w:rsidR="00416A2B" w:rsidRPr="00416A2B" w14:paraId="4D082BDB" w14:textId="77777777" w:rsidTr="00416A2B">
        <w:tc>
          <w:tcPr>
            <w:tcW w:w="0" w:type="auto"/>
            <w:shd w:val="clear" w:color="auto" w:fill="auto"/>
          </w:tcPr>
          <w:p w14:paraId="02EBDB83" w14:textId="4D875C28" w:rsidR="00394B10" w:rsidRPr="00416A2B" w:rsidRDefault="00394B10" w:rsidP="00394B10">
            <w:pPr>
              <w:pStyle w:val="TAL"/>
              <w:rPr>
                <w:sz w:val="16"/>
              </w:rPr>
            </w:pPr>
            <w:r w:rsidRPr="00416A2B">
              <w:rPr>
                <w:sz w:val="16"/>
              </w:rPr>
              <w:t>S6-210025</w:t>
            </w:r>
          </w:p>
        </w:tc>
        <w:tc>
          <w:tcPr>
            <w:tcW w:w="0" w:type="auto"/>
            <w:shd w:val="clear" w:color="auto" w:fill="auto"/>
          </w:tcPr>
          <w:p w14:paraId="2D50E02C" w14:textId="5CE73E13" w:rsidR="00394B10" w:rsidRPr="00416A2B" w:rsidRDefault="00394B10" w:rsidP="00394B10">
            <w:pPr>
              <w:pStyle w:val="TAL"/>
              <w:rPr>
                <w:sz w:val="16"/>
              </w:rPr>
            </w:pPr>
            <w:r w:rsidRPr="00416A2B">
              <w:rPr>
                <w:sz w:val="16"/>
              </w:rPr>
              <w:t>Pseudo-CR on Evaluation for Solution #7</w:t>
            </w:r>
          </w:p>
        </w:tc>
        <w:tc>
          <w:tcPr>
            <w:tcW w:w="0" w:type="auto"/>
            <w:shd w:val="clear" w:color="auto" w:fill="auto"/>
          </w:tcPr>
          <w:p w14:paraId="12B4B894" w14:textId="2E454D0C" w:rsidR="00394B10" w:rsidRPr="00416A2B" w:rsidRDefault="00394B10" w:rsidP="00394B10">
            <w:pPr>
              <w:pStyle w:val="TAL"/>
              <w:rPr>
                <w:sz w:val="16"/>
              </w:rPr>
            </w:pPr>
            <w:r w:rsidRPr="00416A2B">
              <w:rPr>
                <w:sz w:val="16"/>
              </w:rPr>
              <w:t>InterDigital</w:t>
            </w:r>
          </w:p>
        </w:tc>
        <w:tc>
          <w:tcPr>
            <w:tcW w:w="0" w:type="auto"/>
            <w:shd w:val="clear" w:color="auto" w:fill="auto"/>
          </w:tcPr>
          <w:p w14:paraId="3A19BFE9" w14:textId="33A99FA6" w:rsidR="00394B10" w:rsidRPr="00416A2B" w:rsidRDefault="00394B10" w:rsidP="00394B10">
            <w:pPr>
              <w:pStyle w:val="TAL"/>
              <w:rPr>
                <w:sz w:val="16"/>
              </w:rPr>
            </w:pPr>
            <w:r w:rsidRPr="00416A2B">
              <w:rPr>
                <w:sz w:val="16"/>
              </w:rPr>
              <w:t>revised</w:t>
            </w:r>
          </w:p>
        </w:tc>
        <w:tc>
          <w:tcPr>
            <w:tcW w:w="0" w:type="auto"/>
            <w:shd w:val="clear" w:color="auto" w:fill="auto"/>
          </w:tcPr>
          <w:p w14:paraId="08E425B0" w14:textId="77777777" w:rsidR="00394B10" w:rsidRPr="00416A2B" w:rsidRDefault="00394B10" w:rsidP="00394B10">
            <w:pPr>
              <w:pStyle w:val="TAL"/>
              <w:rPr>
                <w:sz w:val="16"/>
              </w:rPr>
            </w:pPr>
          </w:p>
        </w:tc>
        <w:tc>
          <w:tcPr>
            <w:tcW w:w="0" w:type="auto"/>
            <w:shd w:val="clear" w:color="auto" w:fill="auto"/>
          </w:tcPr>
          <w:p w14:paraId="338694D3" w14:textId="0D5E786D" w:rsidR="00394B10" w:rsidRPr="00416A2B" w:rsidRDefault="00394B10" w:rsidP="00394B10">
            <w:pPr>
              <w:pStyle w:val="TAL"/>
              <w:rPr>
                <w:sz w:val="16"/>
              </w:rPr>
            </w:pPr>
            <w:r w:rsidRPr="00416A2B">
              <w:rPr>
                <w:sz w:val="16"/>
              </w:rPr>
              <w:t>S6-210298</w:t>
            </w:r>
          </w:p>
        </w:tc>
      </w:tr>
      <w:tr w:rsidR="00416A2B" w:rsidRPr="00416A2B" w14:paraId="25D65BBF" w14:textId="77777777" w:rsidTr="00416A2B">
        <w:tc>
          <w:tcPr>
            <w:tcW w:w="0" w:type="auto"/>
            <w:shd w:val="clear" w:color="auto" w:fill="auto"/>
          </w:tcPr>
          <w:p w14:paraId="0BC1D0CF" w14:textId="2B8A8395" w:rsidR="00394B10" w:rsidRPr="00416A2B" w:rsidRDefault="00394B10" w:rsidP="00394B10">
            <w:pPr>
              <w:pStyle w:val="TAL"/>
              <w:rPr>
                <w:sz w:val="16"/>
              </w:rPr>
            </w:pPr>
            <w:r w:rsidRPr="00416A2B">
              <w:rPr>
                <w:sz w:val="16"/>
              </w:rPr>
              <w:t>S6-210026</w:t>
            </w:r>
          </w:p>
        </w:tc>
        <w:tc>
          <w:tcPr>
            <w:tcW w:w="0" w:type="auto"/>
            <w:shd w:val="clear" w:color="auto" w:fill="auto"/>
          </w:tcPr>
          <w:p w14:paraId="257449BA" w14:textId="7BE6B2C2" w:rsidR="00394B10" w:rsidRPr="00416A2B" w:rsidRDefault="00394B10" w:rsidP="00394B10">
            <w:pPr>
              <w:pStyle w:val="TAL"/>
              <w:rPr>
                <w:sz w:val="16"/>
              </w:rPr>
            </w:pPr>
            <w:r w:rsidRPr="00416A2B">
              <w:rPr>
                <w:sz w:val="16"/>
              </w:rPr>
              <w:t>Pseudo-CR on Identification of missing aspect in solution #4</w:t>
            </w:r>
          </w:p>
        </w:tc>
        <w:tc>
          <w:tcPr>
            <w:tcW w:w="0" w:type="auto"/>
            <w:shd w:val="clear" w:color="auto" w:fill="auto"/>
          </w:tcPr>
          <w:p w14:paraId="793D24B5" w14:textId="5C64AF31" w:rsidR="00394B10" w:rsidRPr="00416A2B" w:rsidRDefault="00394B10" w:rsidP="00394B10">
            <w:pPr>
              <w:pStyle w:val="TAL"/>
              <w:rPr>
                <w:sz w:val="16"/>
              </w:rPr>
            </w:pPr>
            <w:r w:rsidRPr="00416A2B">
              <w:rPr>
                <w:sz w:val="16"/>
              </w:rPr>
              <w:t>InterDigital</w:t>
            </w:r>
          </w:p>
        </w:tc>
        <w:tc>
          <w:tcPr>
            <w:tcW w:w="0" w:type="auto"/>
            <w:shd w:val="clear" w:color="auto" w:fill="auto"/>
          </w:tcPr>
          <w:p w14:paraId="39B6202D" w14:textId="1DA1C83D" w:rsidR="00394B10" w:rsidRPr="00416A2B" w:rsidRDefault="00394B10" w:rsidP="00394B10">
            <w:pPr>
              <w:pStyle w:val="TAL"/>
              <w:rPr>
                <w:sz w:val="16"/>
              </w:rPr>
            </w:pPr>
            <w:r w:rsidRPr="00416A2B">
              <w:rPr>
                <w:sz w:val="16"/>
              </w:rPr>
              <w:t>noted</w:t>
            </w:r>
          </w:p>
        </w:tc>
        <w:tc>
          <w:tcPr>
            <w:tcW w:w="0" w:type="auto"/>
            <w:shd w:val="clear" w:color="auto" w:fill="auto"/>
          </w:tcPr>
          <w:p w14:paraId="1AFD31E5" w14:textId="77777777" w:rsidR="00394B10" w:rsidRPr="00416A2B" w:rsidRDefault="00394B10" w:rsidP="00394B10">
            <w:pPr>
              <w:pStyle w:val="TAL"/>
              <w:rPr>
                <w:sz w:val="16"/>
              </w:rPr>
            </w:pPr>
          </w:p>
        </w:tc>
        <w:tc>
          <w:tcPr>
            <w:tcW w:w="0" w:type="auto"/>
            <w:shd w:val="clear" w:color="auto" w:fill="auto"/>
          </w:tcPr>
          <w:p w14:paraId="7E6FE5F8" w14:textId="77777777" w:rsidR="00394B10" w:rsidRPr="00416A2B" w:rsidRDefault="00394B10" w:rsidP="00394B10">
            <w:pPr>
              <w:pStyle w:val="TAL"/>
              <w:rPr>
                <w:sz w:val="16"/>
              </w:rPr>
            </w:pPr>
          </w:p>
        </w:tc>
      </w:tr>
      <w:tr w:rsidR="00416A2B" w:rsidRPr="00416A2B" w14:paraId="3AAC3DE7" w14:textId="77777777" w:rsidTr="00416A2B">
        <w:tc>
          <w:tcPr>
            <w:tcW w:w="0" w:type="auto"/>
            <w:shd w:val="clear" w:color="auto" w:fill="auto"/>
          </w:tcPr>
          <w:p w14:paraId="5CDA16FC" w14:textId="7CCFA134" w:rsidR="00394B10" w:rsidRPr="00416A2B" w:rsidRDefault="00394B10" w:rsidP="00394B10">
            <w:pPr>
              <w:pStyle w:val="TAL"/>
              <w:rPr>
                <w:sz w:val="16"/>
              </w:rPr>
            </w:pPr>
            <w:r w:rsidRPr="00416A2B">
              <w:rPr>
                <w:sz w:val="16"/>
              </w:rPr>
              <w:t>S6-210027</w:t>
            </w:r>
          </w:p>
        </w:tc>
        <w:tc>
          <w:tcPr>
            <w:tcW w:w="0" w:type="auto"/>
            <w:shd w:val="clear" w:color="auto" w:fill="auto"/>
          </w:tcPr>
          <w:p w14:paraId="35B09997" w14:textId="4468435F" w:rsidR="00394B10" w:rsidRPr="00416A2B" w:rsidRDefault="00394B10" w:rsidP="00394B10">
            <w:pPr>
              <w:pStyle w:val="TAL"/>
              <w:rPr>
                <w:sz w:val="16"/>
              </w:rPr>
            </w:pPr>
            <w:r w:rsidRPr="00416A2B">
              <w:rPr>
                <w:sz w:val="16"/>
              </w:rPr>
              <w:t>new SID on Enabler Layer Support Network Slice Capability Exposure for Vertical Application</w:t>
            </w:r>
          </w:p>
        </w:tc>
        <w:tc>
          <w:tcPr>
            <w:tcW w:w="0" w:type="auto"/>
            <w:shd w:val="clear" w:color="auto" w:fill="auto"/>
          </w:tcPr>
          <w:p w14:paraId="5300F9BD" w14:textId="6EED7A89"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6779B73A" w14:textId="2782D09C" w:rsidR="00394B10" w:rsidRPr="00416A2B" w:rsidRDefault="00394B10" w:rsidP="00394B10">
            <w:pPr>
              <w:pStyle w:val="TAL"/>
              <w:rPr>
                <w:sz w:val="16"/>
              </w:rPr>
            </w:pPr>
            <w:r w:rsidRPr="00416A2B">
              <w:rPr>
                <w:sz w:val="16"/>
              </w:rPr>
              <w:t>revised</w:t>
            </w:r>
          </w:p>
        </w:tc>
        <w:tc>
          <w:tcPr>
            <w:tcW w:w="0" w:type="auto"/>
            <w:shd w:val="clear" w:color="auto" w:fill="auto"/>
          </w:tcPr>
          <w:p w14:paraId="437717AB" w14:textId="77777777" w:rsidR="00394B10" w:rsidRPr="00416A2B" w:rsidRDefault="00394B10" w:rsidP="00394B10">
            <w:pPr>
              <w:pStyle w:val="TAL"/>
              <w:rPr>
                <w:sz w:val="16"/>
              </w:rPr>
            </w:pPr>
          </w:p>
        </w:tc>
        <w:tc>
          <w:tcPr>
            <w:tcW w:w="0" w:type="auto"/>
            <w:shd w:val="clear" w:color="auto" w:fill="auto"/>
          </w:tcPr>
          <w:p w14:paraId="4AD3CEAA" w14:textId="6089A771" w:rsidR="00394B10" w:rsidRPr="00416A2B" w:rsidRDefault="00394B10" w:rsidP="00394B10">
            <w:pPr>
              <w:pStyle w:val="TAL"/>
              <w:rPr>
                <w:sz w:val="16"/>
              </w:rPr>
            </w:pPr>
            <w:r w:rsidRPr="00416A2B">
              <w:rPr>
                <w:sz w:val="16"/>
              </w:rPr>
              <w:t>S6-210254</w:t>
            </w:r>
          </w:p>
        </w:tc>
      </w:tr>
      <w:tr w:rsidR="00416A2B" w:rsidRPr="00416A2B" w14:paraId="178010B0" w14:textId="77777777" w:rsidTr="00416A2B">
        <w:tc>
          <w:tcPr>
            <w:tcW w:w="0" w:type="auto"/>
            <w:shd w:val="clear" w:color="auto" w:fill="auto"/>
          </w:tcPr>
          <w:p w14:paraId="4E941737" w14:textId="270D0163" w:rsidR="00394B10" w:rsidRPr="00416A2B" w:rsidRDefault="00394B10" w:rsidP="00394B10">
            <w:pPr>
              <w:pStyle w:val="TAL"/>
              <w:rPr>
                <w:sz w:val="16"/>
              </w:rPr>
            </w:pPr>
            <w:r w:rsidRPr="00416A2B">
              <w:rPr>
                <w:sz w:val="16"/>
              </w:rPr>
              <w:t>S6-210028</w:t>
            </w:r>
          </w:p>
        </w:tc>
        <w:tc>
          <w:tcPr>
            <w:tcW w:w="0" w:type="auto"/>
            <w:shd w:val="clear" w:color="auto" w:fill="auto"/>
          </w:tcPr>
          <w:p w14:paraId="224B6F4D" w14:textId="38FAF773" w:rsidR="00394B10" w:rsidRPr="00416A2B" w:rsidRDefault="00394B10" w:rsidP="00394B10">
            <w:pPr>
              <w:pStyle w:val="TAL"/>
              <w:rPr>
                <w:sz w:val="16"/>
              </w:rPr>
            </w:pPr>
            <w:r w:rsidRPr="00416A2B">
              <w:rPr>
                <w:sz w:val="16"/>
              </w:rPr>
              <w:t>Discussion on new study item of Enabler Layer Support Network Slice Capability Exposure for Vertical Application</w:t>
            </w:r>
          </w:p>
        </w:tc>
        <w:tc>
          <w:tcPr>
            <w:tcW w:w="0" w:type="auto"/>
            <w:shd w:val="clear" w:color="auto" w:fill="auto"/>
          </w:tcPr>
          <w:p w14:paraId="42F99A0A" w14:textId="0EF3D15E"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7C974CE4" w14:textId="3AB3CDC7" w:rsidR="00394B10" w:rsidRPr="00416A2B" w:rsidRDefault="00394B10" w:rsidP="00394B10">
            <w:pPr>
              <w:pStyle w:val="TAL"/>
              <w:rPr>
                <w:sz w:val="16"/>
              </w:rPr>
            </w:pPr>
            <w:r w:rsidRPr="00416A2B">
              <w:rPr>
                <w:sz w:val="16"/>
              </w:rPr>
              <w:t>revised</w:t>
            </w:r>
          </w:p>
        </w:tc>
        <w:tc>
          <w:tcPr>
            <w:tcW w:w="0" w:type="auto"/>
            <w:shd w:val="clear" w:color="auto" w:fill="auto"/>
          </w:tcPr>
          <w:p w14:paraId="536DD02C" w14:textId="77777777" w:rsidR="00394B10" w:rsidRPr="00416A2B" w:rsidRDefault="00394B10" w:rsidP="00394B10">
            <w:pPr>
              <w:pStyle w:val="TAL"/>
              <w:rPr>
                <w:sz w:val="16"/>
              </w:rPr>
            </w:pPr>
          </w:p>
        </w:tc>
        <w:tc>
          <w:tcPr>
            <w:tcW w:w="0" w:type="auto"/>
            <w:shd w:val="clear" w:color="auto" w:fill="auto"/>
          </w:tcPr>
          <w:p w14:paraId="36D7FFE0" w14:textId="1EEA21D6" w:rsidR="00394B10" w:rsidRPr="00416A2B" w:rsidRDefault="00394B10" w:rsidP="00394B10">
            <w:pPr>
              <w:pStyle w:val="TAL"/>
              <w:rPr>
                <w:sz w:val="16"/>
              </w:rPr>
            </w:pPr>
            <w:r w:rsidRPr="00416A2B">
              <w:rPr>
                <w:sz w:val="16"/>
              </w:rPr>
              <w:t>S6-210300</w:t>
            </w:r>
          </w:p>
        </w:tc>
      </w:tr>
      <w:tr w:rsidR="00416A2B" w:rsidRPr="00416A2B" w14:paraId="5B66D8AD" w14:textId="77777777" w:rsidTr="00416A2B">
        <w:tc>
          <w:tcPr>
            <w:tcW w:w="0" w:type="auto"/>
            <w:shd w:val="clear" w:color="auto" w:fill="auto"/>
          </w:tcPr>
          <w:p w14:paraId="2F2F6878" w14:textId="13935D2F" w:rsidR="00394B10" w:rsidRPr="00416A2B" w:rsidRDefault="00394B10" w:rsidP="00394B10">
            <w:pPr>
              <w:pStyle w:val="TAL"/>
              <w:rPr>
                <w:sz w:val="16"/>
              </w:rPr>
            </w:pPr>
            <w:r w:rsidRPr="00416A2B">
              <w:rPr>
                <w:sz w:val="16"/>
              </w:rPr>
              <w:t>S6-210029</w:t>
            </w:r>
          </w:p>
        </w:tc>
        <w:tc>
          <w:tcPr>
            <w:tcW w:w="0" w:type="auto"/>
            <w:shd w:val="clear" w:color="auto" w:fill="auto"/>
          </w:tcPr>
          <w:p w14:paraId="48C79FE8" w14:textId="176AA2FA" w:rsidR="00394B10" w:rsidRPr="00416A2B" w:rsidRDefault="00394B10" w:rsidP="00394B10">
            <w:pPr>
              <w:pStyle w:val="TAL"/>
              <w:rPr>
                <w:sz w:val="16"/>
              </w:rPr>
            </w:pPr>
            <w:r w:rsidRPr="00416A2B">
              <w:rPr>
                <w:sz w:val="16"/>
              </w:rPr>
              <w:t>Device Onboarding</w:t>
            </w:r>
          </w:p>
        </w:tc>
        <w:tc>
          <w:tcPr>
            <w:tcW w:w="0" w:type="auto"/>
            <w:shd w:val="clear" w:color="auto" w:fill="auto"/>
          </w:tcPr>
          <w:p w14:paraId="2D4E58BB" w14:textId="70FB0E8F" w:rsidR="00394B10" w:rsidRPr="00416A2B" w:rsidRDefault="00394B10" w:rsidP="00394B10">
            <w:pPr>
              <w:pStyle w:val="TAL"/>
              <w:rPr>
                <w:sz w:val="16"/>
              </w:rPr>
            </w:pPr>
            <w:r w:rsidRPr="00416A2B">
              <w:rPr>
                <w:sz w:val="16"/>
              </w:rPr>
              <w:t>ZTE Corporation</w:t>
            </w:r>
          </w:p>
        </w:tc>
        <w:tc>
          <w:tcPr>
            <w:tcW w:w="0" w:type="auto"/>
            <w:shd w:val="clear" w:color="auto" w:fill="auto"/>
          </w:tcPr>
          <w:p w14:paraId="31AEC26B" w14:textId="6A6A7790" w:rsidR="00394B10" w:rsidRPr="00416A2B" w:rsidRDefault="00394B10" w:rsidP="00394B10">
            <w:pPr>
              <w:pStyle w:val="TAL"/>
              <w:rPr>
                <w:sz w:val="16"/>
              </w:rPr>
            </w:pPr>
            <w:r w:rsidRPr="00416A2B">
              <w:rPr>
                <w:sz w:val="16"/>
              </w:rPr>
              <w:t>revised</w:t>
            </w:r>
          </w:p>
        </w:tc>
        <w:tc>
          <w:tcPr>
            <w:tcW w:w="0" w:type="auto"/>
            <w:shd w:val="clear" w:color="auto" w:fill="auto"/>
          </w:tcPr>
          <w:p w14:paraId="18655D76" w14:textId="77777777" w:rsidR="00394B10" w:rsidRPr="00416A2B" w:rsidRDefault="00394B10" w:rsidP="00394B10">
            <w:pPr>
              <w:pStyle w:val="TAL"/>
              <w:rPr>
                <w:sz w:val="16"/>
              </w:rPr>
            </w:pPr>
          </w:p>
        </w:tc>
        <w:tc>
          <w:tcPr>
            <w:tcW w:w="0" w:type="auto"/>
            <w:shd w:val="clear" w:color="auto" w:fill="auto"/>
          </w:tcPr>
          <w:p w14:paraId="03BF4280" w14:textId="1179B3A5" w:rsidR="00394B10" w:rsidRPr="00416A2B" w:rsidRDefault="00394B10" w:rsidP="00394B10">
            <w:pPr>
              <w:pStyle w:val="TAL"/>
              <w:rPr>
                <w:sz w:val="16"/>
              </w:rPr>
            </w:pPr>
            <w:r w:rsidRPr="00416A2B">
              <w:rPr>
                <w:sz w:val="16"/>
              </w:rPr>
              <w:t>S6-210259</w:t>
            </w:r>
          </w:p>
        </w:tc>
      </w:tr>
      <w:tr w:rsidR="00416A2B" w:rsidRPr="00416A2B" w14:paraId="2334B991" w14:textId="77777777" w:rsidTr="00416A2B">
        <w:tc>
          <w:tcPr>
            <w:tcW w:w="0" w:type="auto"/>
            <w:shd w:val="clear" w:color="auto" w:fill="auto"/>
          </w:tcPr>
          <w:p w14:paraId="3330A7D7" w14:textId="38BFC3D2" w:rsidR="00394B10" w:rsidRPr="00416A2B" w:rsidRDefault="00394B10" w:rsidP="00394B10">
            <w:pPr>
              <w:pStyle w:val="TAL"/>
              <w:rPr>
                <w:sz w:val="16"/>
              </w:rPr>
            </w:pPr>
            <w:r w:rsidRPr="00416A2B">
              <w:rPr>
                <w:sz w:val="16"/>
              </w:rPr>
              <w:t>S6-210030</w:t>
            </w:r>
          </w:p>
        </w:tc>
        <w:tc>
          <w:tcPr>
            <w:tcW w:w="0" w:type="auto"/>
            <w:shd w:val="clear" w:color="auto" w:fill="auto"/>
          </w:tcPr>
          <w:p w14:paraId="6CA3B9A5" w14:textId="2FC82874" w:rsidR="00394B10" w:rsidRPr="00416A2B" w:rsidRDefault="00394B10" w:rsidP="00394B10">
            <w:pPr>
              <w:pStyle w:val="TAL"/>
              <w:rPr>
                <w:sz w:val="16"/>
              </w:rPr>
            </w:pPr>
            <w:r w:rsidRPr="00416A2B">
              <w:rPr>
                <w:sz w:val="16"/>
              </w:rPr>
              <w:t>Evaluation of solution #1</w:t>
            </w:r>
          </w:p>
        </w:tc>
        <w:tc>
          <w:tcPr>
            <w:tcW w:w="0" w:type="auto"/>
            <w:shd w:val="clear" w:color="auto" w:fill="auto"/>
          </w:tcPr>
          <w:p w14:paraId="6015E746" w14:textId="2CC4C9D3" w:rsidR="00394B10" w:rsidRPr="00416A2B" w:rsidRDefault="00394B10" w:rsidP="00394B10">
            <w:pPr>
              <w:pStyle w:val="TAL"/>
              <w:rPr>
                <w:sz w:val="16"/>
              </w:rPr>
            </w:pPr>
            <w:r w:rsidRPr="00416A2B">
              <w:rPr>
                <w:sz w:val="16"/>
              </w:rPr>
              <w:t>ZTE Corporation</w:t>
            </w:r>
          </w:p>
        </w:tc>
        <w:tc>
          <w:tcPr>
            <w:tcW w:w="0" w:type="auto"/>
            <w:shd w:val="clear" w:color="auto" w:fill="auto"/>
          </w:tcPr>
          <w:p w14:paraId="43565DD8" w14:textId="147F7BC5" w:rsidR="00394B10" w:rsidRPr="00416A2B" w:rsidRDefault="00394B10" w:rsidP="00394B10">
            <w:pPr>
              <w:pStyle w:val="TAL"/>
              <w:rPr>
                <w:sz w:val="16"/>
              </w:rPr>
            </w:pPr>
            <w:r w:rsidRPr="00416A2B">
              <w:rPr>
                <w:sz w:val="16"/>
              </w:rPr>
              <w:t>revised</w:t>
            </w:r>
          </w:p>
        </w:tc>
        <w:tc>
          <w:tcPr>
            <w:tcW w:w="0" w:type="auto"/>
            <w:shd w:val="clear" w:color="auto" w:fill="auto"/>
          </w:tcPr>
          <w:p w14:paraId="635AF325" w14:textId="77777777" w:rsidR="00394B10" w:rsidRPr="00416A2B" w:rsidRDefault="00394B10" w:rsidP="00394B10">
            <w:pPr>
              <w:pStyle w:val="TAL"/>
              <w:rPr>
                <w:sz w:val="16"/>
              </w:rPr>
            </w:pPr>
          </w:p>
        </w:tc>
        <w:tc>
          <w:tcPr>
            <w:tcW w:w="0" w:type="auto"/>
            <w:shd w:val="clear" w:color="auto" w:fill="auto"/>
          </w:tcPr>
          <w:p w14:paraId="332EBDD1" w14:textId="79BBFF6B" w:rsidR="00394B10" w:rsidRPr="00416A2B" w:rsidRDefault="00394B10" w:rsidP="00394B10">
            <w:pPr>
              <w:pStyle w:val="TAL"/>
              <w:rPr>
                <w:sz w:val="16"/>
              </w:rPr>
            </w:pPr>
            <w:r w:rsidRPr="00416A2B">
              <w:rPr>
                <w:sz w:val="16"/>
              </w:rPr>
              <w:t>S6-210260</w:t>
            </w:r>
          </w:p>
        </w:tc>
      </w:tr>
      <w:tr w:rsidR="00416A2B" w:rsidRPr="00416A2B" w14:paraId="22BECCA3" w14:textId="77777777" w:rsidTr="00416A2B">
        <w:tc>
          <w:tcPr>
            <w:tcW w:w="0" w:type="auto"/>
            <w:shd w:val="clear" w:color="auto" w:fill="auto"/>
          </w:tcPr>
          <w:p w14:paraId="275CE122" w14:textId="0CBD3C9E" w:rsidR="00394B10" w:rsidRPr="00416A2B" w:rsidRDefault="00394B10" w:rsidP="00394B10">
            <w:pPr>
              <w:pStyle w:val="TAL"/>
              <w:rPr>
                <w:sz w:val="16"/>
              </w:rPr>
            </w:pPr>
            <w:r w:rsidRPr="00416A2B">
              <w:rPr>
                <w:sz w:val="16"/>
              </w:rPr>
              <w:t>S6-210031</w:t>
            </w:r>
          </w:p>
        </w:tc>
        <w:tc>
          <w:tcPr>
            <w:tcW w:w="0" w:type="auto"/>
            <w:shd w:val="clear" w:color="auto" w:fill="auto"/>
          </w:tcPr>
          <w:p w14:paraId="31358C93" w14:textId="52CB441A" w:rsidR="00394B10" w:rsidRPr="00416A2B" w:rsidRDefault="00394B10" w:rsidP="00394B10">
            <w:pPr>
              <w:pStyle w:val="TAL"/>
              <w:rPr>
                <w:sz w:val="16"/>
              </w:rPr>
            </w:pPr>
            <w:r w:rsidRPr="00416A2B">
              <w:rPr>
                <w:sz w:val="16"/>
              </w:rPr>
              <w:t>Evaluation of solution #3</w:t>
            </w:r>
          </w:p>
        </w:tc>
        <w:tc>
          <w:tcPr>
            <w:tcW w:w="0" w:type="auto"/>
            <w:shd w:val="clear" w:color="auto" w:fill="auto"/>
          </w:tcPr>
          <w:p w14:paraId="6E5EB838" w14:textId="5B0076F4" w:rsidR="00394B10" w:rsidRPr="00416A2B" w:rsidRDefault="00394B10" w:rsidP="00394B10">
            <w:pPr>
              <w:pStyle w:val="TAL"/>
              <w:rPr>
                <w:sz w:val="16"/>
              </w:rPr>
            </w:pPr>
            <w:r w:rsidRPr="00416A2B">
              <w:rPr>
                <w:sz w:val="16"/>
              </w:rPr>
              <w:t>ZTE Corporation</w:t>
            </w:r>
          </w:p>
        </w:tc>
        <w:tc>
          <w:tcPr>
            <w:tcW w:w="0" w:type="auto"/>
            <w:shd w:val="clear" w:color="auto" w:fill="auto"/>
          </w:tcPr>
          <w:p w14:paraId="42CE2DDC" w14:textId="3BE062DB" w:rsidR="00394B10" w:rsidRPr="00416A2B" w:rsidRDefault="00394B10" w:rsidP="00394B10">
            <w:pPr>
              <w:pStyle w:val="TAL"/>
              <w:rPr>
                <w:sz w:val="16"/>
              </w:rPr>
            </w:pPr>
            <w:r w:rsidRPr="00416A2B">
              <w:rPr>
                <w:sz w:val="16"/>
              </w:rPr>
              <w:t>revised</w:t>
            </w:r>
          </w:p>
        </w:tc>
        <w:tc>
          <w:tcPr>
            <w:tcW w:w="0" w:type="auto"/>
            <w:shd w:val="clear" w:color="auto" w:fill="auto"/>
          </w:tcPr>
          <w:p w14:paraId="7AC231F3" w14:textId="77777777" w:rsidR="00394B10" w:rsidRPr="00416A2B" w:rsidRDefault="00394B10" w:rsidP="00394B10">
            <w:pPr>
              <w:pStyle w:val="TAL"/>
              <w:rPr>
                <w:sz w:val="16"/>
              </w:rPr>
            </w:pPr>
          </w:p>
        </w:tc>
        <w:tc>
          <w:tcPr>
            <w:tcW w:w="0" w:type="auto"/>
            <w:shd w:val="clear" w:color="auto" w:fill="auto"/>
          </w:tcPr>
          <w:p w14:paraId="0703401A" w14:textId="2A3D3AD6" w:rsidR="00394B10" w:rsidRPr="00416A2B" w:rsidRDefault="00394B10" w:rsidP="00394B10">
            <w:pPr>
              <w:pStyle w:val="TAL"/>
              <w:rPr>
                <w:sz w:val="16"/>
              </w:rPr>
            </w:pPr>
            <w:r w:rsidRPr="00416A2B">
              <w:rPr>
                <w:sz w:val="16"/>
              </w:rPr>
              <w:t>S6-210261</w:t>
            </w:r>
          </w:p>
        </w:tc>
      </w:tr>
      <w:tr w:rsidR="00416A2B" w:rsidRPr="00416A2B" w14:paraId="2A43A4E7" w14:textId="77777777" w:rsidTr="00416A2B">
        <w:tc>
          <w:tcPr>
            <w:tcW w:w="0" w:type="auto"/>
            <w:shd w:val="clear" w:color="auto" w:fill="auto"/>
          </w:tcPr>
          <w:p w14:paraId="6ABF1A9D" w14:textId="001A0BD6" w:rsidR="00394B10" w:rsidRPr="00416A2B" w:rsidRDefault="00394B10" w:rsidP="00394B10">
            <w:pPr>
              <w:pStyle w:val="TAL"/>
              <w:rPr>
                <w:sz w:val="16"/>
              </w:rPr>
            </w:pPr>
            <w:r w:rsidRPr="00416A2B">
              <w:rPr>
                <w:sz w:val="16"/>
              </w:rPr>
              <w:t>S6-210032</w:t>
            </w:r>
          </w:p>
        </w:tc>
        <w:tc>
          <w:tcPr>
            <w:tcW w:w="0" w:type="auto"/>
            <w:shd w:val="clear" w:color="auto" w:fill="auto"/>
          </w:tcPr>
          <w:p w14:paraId="406CE814" w14:textId="0244C306" w:rsidR="00394B10" w:rsidRPr="00416A2B" w:rsidRDefault="00394B10" w:rsidP="00394B10">
            <w:pPr>
              <w:pStyle w:val="TAL"/>
              <w:rPr>
                <w:sz w:val="16"/>
              </w:rPr>
            </w:pPr>
            <w:r w:rsidRPr="00416A2B">
              <w:rPr>
                <w:sz w:val="16"/>
              </w:rPr>
              <w:t>Evaluation of solution #5</w:t>
            </w:r>
          </w:p>
        </w:tc>
        <w:tc>
          <w:tcPr>
            <w:tcW w:w="0" w:type="auto"/>
            <w:shd w:val="clear" w:color="auto" w:fill="auto"/>
          </w:tcPr>
          <w:p w14:paraId="2D102873" w14:textId="22FA6C17" w:rsidR="00394B10" w:rsidRPr="00416A2B" w:rsidRDefault="00394B10" w:rsidP="00394B10">
            <w:pPr>
              <w:pStyle w:val="TAL"/>
              <w:rPr>
                <w:sz w:val="16"/>
              </w:rPr>
            </w:pPr>
            <w:r w:rsidRPr="00416A2B">
              <w:rPr>
                <w:sz w:val="16"/>
              </w:rPr>
              <w:t>ZTE Corporation</w:t>
            </w:r>
          </w:p>
        </w:tc>
        <w:tc>
          <w:tcPr>
            <w:tcW w:w="0" w:type="auto"/>
            <w:shd w:val="clear" w:color="auto" w:fill="auto"/>
          </w:tcPr>
          <w:p w14:paraId="5FEC8DCE" w14:textId="7C1164F7" w:rsidR="00394B10" w:rsidRPr="00416A2B" w:rsidRDefault="00394B10" w:rsidP="00394B10">
            <w:pPr>
              <w:pStyle w:val="TAL"/>
              <w:rPr>
                <w:sz w:val="16"/>
              </w:rPr>
            </w:pPr>
            <w:r w:rsidRPr="00416A2B">
              <w:rPr>
                <w:sz w:val="16"/>
              </w:rPr>
              <w:t>revised</w:t>
            </w:r>
          </w:p>
        </w:tc>
        <w:tc>
          <w:tcPr>
            <w:tcW w:w="0" w:type="auto"/>
            <w:shd w:val="clear" w:color="auto" w:fill="auto"/>
          </w:tcPr>
          <w:p w14:paraId="1109035C" w14:textId="77777777" w:rsidR="00394B10" w:rsidRPr="00416A2B" w:rsidRDefault="00394B10" w:rsidP="00394B10">
            <w:pPr>
              <w:pStyle w:val="TAL"/>
              <w:rPr>
                <w:sz w:val="16"/>
              </w:rPr>
            </w:pPr>
          </w:p>
        </w:tc>
        <w:tc>
          <w:tcPr>
            <w:tcW w:w="0" w:type="auto"/>
            <w:shd w:val="clear" w:color="auto" w:fill="auto"/>
          </w:tcPr>
          <w:p w14:paraId="21D2AD00" w14:textId="425B41A4" w:rsidR="00394B10" w:rsidRPr="00416A2B" w:rsidRDefault="00394B10" w:rsidP="00394B10">
            <w:pPr>
              <w:pStyle w:val="TAL"/>
              <w:rPr>
                <w:sz w:val="16"/>
              </w:rPr>
            </w:pPr>
            <w:r w:rsidRPr="00416A2B">
              <w:rPr>
                <w:sz w:val="16"/>
              </w:rPr>
              <w:t>S6-210262</w:t>
            </w:r>
          </w:p>
        </w:tc>
      </w:tr>
      <w:tr w:rsidR="00416A2B" w:rsidRPr="00416A2B" w14:paraId="1CB3A9BF" w14:textId="77777777" w:rsidTr="00416A2B">
        <w:tc>
          <w:tcPr>
            <w:tcW w:w="0" w:type="auto"/>
            <w:shd w:val="clear" w:color="auto" w:fill="auto"/>
          </w:tcPr>
          <w:p w14:paraId="003060AC" w14:textId="3383B9A9" w:rsidR="00394B10" w:rsidRPr="00416A2B" w:rsidRDefault="00394B10" w:rsidP="00394B10">
            <w:pPr>
              <w:pStyle w:val="TAL"/>
              <w:rPr>
                <w:sz w:val="16"/>
              </w:rPr>
            </w:pPr>
            <w:r w:rsidRPr="00416A2B">
              <w:rPr>
                <w:sz w:val="16"/>
              </w:rPr>
              <w:t>S6-210033</w:t>
            </w:r>
          </w:p>
        </w:tc>
        <w:tc>
          <w:tcPr>
            <w:tcW w:w="0" w:type="auto"/>
            <w:shd w:val="clear" w:color="auto" w:fill="auto"/>
          </w:tcPr>
          <w:p w14:paraId="5AF95AB5" w14:textId="5F7667DA" w:rsidR="00394B10" w:rsidRPr="00416A2B" w:rsidRDefault="00394B10" w:rsidP="00394B10">
            <w:pPr>
              <w:pStyle w:val="TAL"/>
              <w:rPr>
                <w:sz w:val="16"/>
              </w:rPr>
            </w:pPr>
            <w:r w:rsidRPr="00416A2B">
              <w:rPr>
                <w:sz w:val="16"/>
              </w:rPr>
              <w:t>Evaluation of solution #6</w:t>
            </w:r>
          </w:p>
        </w:tc>
        <w:tc>
          <w:tcPr>
            <w:tcW w:w="0" w:type="auto"/>
            <w:shd w:val="clear" w:color="auto" w:fill="auto"/>
          </w:tcPr>
          <w:p w14:paraId="2B19C2C0" w14:textId="5C7AFFC5" w:rsidR="00394B10" w:rsidRPr="00416A2B" w:rsidRDefault="00394B10" w:rsidP="00394B10">
            <w:pPr>
              <w:pStyle w:val="TAL"/>
              <w:rPr>
                <w:sz w:val="16"/>
              </w:rPr>
            </w:pPr>
            <w:r w:rsidRPr="00416A2B">
              <w:rPr>
                <w:sz w:val="16"/>
              </w:rPr>
              <w:t>ZTE Corporation</w:t>
            </w:r>
          </w:p>
        </w:tc>
        <w:tc>
          <w:tcPr>
            <w:tcW w:w="0" w:type="auto"/>
            <w:shd w:val="clear" w:color="auto" w:fill="auto"/>
          </w:tcPr>
          <w:p w14:paraId="1650FE51" w14:textId="75B2FFC8" w:rsidR="00394B10" w:rsidRPr="00416A2B" w:rsidRDefault="00394B10" w:rsidP="00394B10">
            <w:pPr>
              <w:pStyle w:val="TAL"/>
              <w:rPr>
                <w:sz w:val="16"/>
              </w:rPr>
            </w:pPr>
            <w:r w:rsidRPr="00416A2B">
              <w:rPr>
                <w:sz w:val="16"/>
              </w:rPr>
              <w:t>revised</w:t>
            </w:r>
          </w:p>
        </w:tc>
        <w:tc>
          <w:tcPr>
            <w:tcW w:w="0" w:type="auto"/>
            <w:shd w:val="clear" w:color="auto" w:fill="auto"/>
          </w:tcPr>
          <w:p w14:paraId="3C39369A" w14:textId="77777777" w:rsidR="00394B10" w:rsidRPr="00416A2B" w:rsidRDefault="00394B10" w:rsidP="00394B10">
            <w:pPr>
              <w:pStyle w:val="TAL"/>
              <w:rPr>
                <w:sz w:val="16"/>
              </w:rPr>
            </w:pPr>
          </w:p>
        </w:tc>
        <w:tc>
          <w:tcPr>
            <w:tcW w:w="0" w:type="auto"/>
            <w:shd w:val="clear" w:color="auto" w:fill="auto"/>
          </w:tcPr>
          <w:p w14:paraId="79F08F3A" w14:textId="6F0B85FA" w:rsidR="00394B10" w:rsidRPr="00416A2B" w:rsidRDefault="00394B10" w:rsidP="00394B10">
            <w:pPr>
              <w:pStyle w:val="TAL"/>
              <w:rPr>
                <w:sz w:val="16"/>
              </w:rPr>
            </w:pPr>
            <w:r w:rsidRPr="00416A2B">
              <w:rPr>
                <w:sz w:val="16"/>
              </w:rPr>
              <w:t>S6-210263</w:t>
            </w:r>
          </w:p>
        </w:tc>
      </w:tr>
      <w:tr w:rsidR="00416A2B" w:rsidRPr="00416A2B" w14:paraId="3B77EAB3" w14:textId="77777777" w:rsidTr="00416A2B">
        <w:tc>
          <w:tcPr>
            <w:tcW w:w="0" w:type="auto"/>
            <w:shd w:val="clear" w:color="auto" w:fill="auto"/>
          </w:tcPr>
          <w:p w14:paraId="5A96A00B" w14:textId="0273B7A3" w:rsidR="00394B10" w:rsidRPr="00416A2B" w:rsidRDefault="00394B10" w:rsidP="00394B10">
            <w:pPr>
              <w:pStyle w:val="TAL"/>
              <w:rPr>
                <w:sz w:val="16"/>
              </w:rPr>
            </w:pPr>
            <w:r w:rsidRPr="00416A2B">
              <w:rPr>
                <w:sz w:val="16"/>
              </w:rPr>
              <w:t>S6-210034</w:t>
            </w:r>
          </w:p>
        </w:tc>
        <w:tc>
          <w:tcPr>
            <w:tcW w:w="0" w:type="auto"/>
            <w:shd w:val="clear" w:color="auto" w:fill="auto"/>
          </w:tcPr>
          <w:p w14:paraId="5F8699C4" w14:textId="2C589D31" w:rsidR="00394B10" w:rsidRPr="00416A2B" w:rsidRDefault="00394B10" w:rsidP="00394B10">
            <w:pPr>
              <w:pStyle w:val="TAL"/>
              <w:rPr>
                <w:sz w:val="16"/>
              </w:rPr>
            </w:pPr>
            <w:r w:rsidRPr="00416A2B">
              <w:rPr>
                <w:sz w:val="16"/>
              </w:rPr>
              <w:t>Evaluation of solution #7</w:t>
            </w:r>
          </w:p>
        </w:tc>
        <w:tc>
          <w:tcPr>
            <w:tcW w:w="0" w:type="auto"/>
            <w:shd w:val="clear" w:color="auto" w:fill="auto"/>
          </w:tcPr>
          <w:p w14:paraId="49C5D0E4" w14:textId="5E932463" w:rsidR="00394B10" w:rsidRPr="00416A2B" w:rsidRDefault="00394B10" w:rsidP="00394B10">
            <w:pPr>
              <w:pStyle w:val="TAL"/>
              <w:rPr>
                <w:sz w:val="16"/>
              </w:rPr>
            </w:pPr>
            <w:r w:rsidRPr="00416A2B">
              <w:rPr>
                <w:sz w:val="16"/>
              </w:rPr>
              <w:t>ZTE Corporation</w:t>
            </w:r>
          </w:p>
        </w:tc>
        <w:tc>
          <w:tcPr>
            <w:tcW w:w="0" w:type="auto"/>
            <w:shd w:val="clear" w:color="auto" w:fill="auto"/>
          </w:tcPr>
          <w:p w14:paraId="44EB88C1" w14:textId="4DE7D4AA" w:rsidR="00394B10" w:rsidRPr="00416A2B" w:rsidRDefault="00394B10" w:rsidP="00394B10">
            <w:pPr>
              <w:pStyle w:val="TAL"/>
              <w:rPr>
                <w:sz w:val="16"/>
              </w:rPr>
            </w:pPr>
            <w:r w:rsidRPr="00416A2B">
              <w:rPr>
                <w:sz w:val="16"/>
              </w:rPr>
              <w:t>revised</w:t>
            </w:r>
          </w:p>
        </w:tc>
        <w:tc>
          <w:tcPr>
            <w:tcW w:w="0" w:type="auto"/>
            <w:shd w:val="clear" w:color="auto" w:fill="auto"/>
          </w:tcPr>
          <w:p w14:paraId="1AEA2A5C" w14:textId="77777777" w:rsidR="00394B10" w:rsidRPr="00416A2B" w:rsidRDefault="00394B10" w:rsidP="00394B10">
            <w:pPr>
              <w:pStyle w:val="TAL"/>
              <w:rPr>
                <w:sz w:val="16"/>
              </w:rPr>
            </w:pPr>
          </w:p>
        </w:tc>
        <w:tc>
          <w:tcPr>
            <w:tcW w:w="0" w:type="auto"/>
            <w:shd w:val="clear" w:color="auto" w:fill="auto"/>
          </w:tcPr>
          <w:p w14:paraId="2467C186" w14:textId="51D64A69" w:rsidR="00394B10" w:rsidRPr="00416A2B" w:rsidRDefault="00394B10" w:rsidP="00394B10">
            <w:pPr>
              <w:pStyle w:val="TAL"/>
              <w:rPr>
                <w:sz w:val="16"/>
              </w:rPr>
            </w:pPr>
            <w:r w:rsidRPr="00416A2B">
              <w:rPr>
                <w:sz w:val="16"/>
              </w:rPr>
              <w:t>S6-210264</w:t>
            </w:r>
          </w:p>
        </w:tc>
      </w:tr>
      <w:tr w:rsidR="00416A2B" w:rsidRPr="00416A2B" w14:paraId="3BEDCE0F" w14:textId="77777777" w:rsidTr="00416A2B">
        <w:tc>
          <w:tcPr>
            <w:tcW w:w="0" w:type="auto"/>
            <w:shd w:val="clear" w:color="auto" w:fill="auto"/>
          </w:tcPr>
          <w:p w14:paraId="568D1B61" w14:textId="2D06EF97" w:rsidR="00394B10" w:rsidRPr="00416A2B" w:rsidRDefault="00394B10" w:rsidP="00394B10">
            <w:pPr>
              <w:pStyle w:val="TAL"/>
              <w:rPr>
                <w:sz w:val="16"/>
              </w:rPr>
            </w:pPr>
            <w:r w:rsidRPr="00416A2B">
              <w:rPr>
                <w:sz w:val="16"/>
              </w:rPr>
              <w:t>S6-210035</w:t>
            </w:r>
          </w:p>
        </w:tc>
        <w:tc>
          <w:tcPr>
            <w:tcW w:w="0" w:type="auto"/>
            <w:shd w:val="clear" w:color="auto" w:fill="auto"/>
          </w:tcPr>
          <w:p w14:paraId="7E60476E" w14:textId="7E223B09" w:rsidR="00394B10" w:rsidRPr="00416A2B" w:rsidRDefault="00394B10" w:rsidP="00394B10">
            <w:pPr>
              <w:pStyle w:val="TAL"/>
              <w:rPr>
                <w:sz w:val="16"/>
              </w:rPr>
            </w:pPr>
            <w:r w:rsidRPr="00416A2B">
              <w:rPr>
                <w:sz w:val="16"/>
              </w:rPr>
              <w:t>Evaluation of solution #8</w:t>
            </w:r>
          </w:p>
        </w:tc>
        <w:tc>
          <w:tcPr>
            <w:tcW w:w="0" w:type="auto"/>
            <w:shd w:val="clear" w:color="auto" w:fill="auto"/>
          </w:tcPr>
          <w:p w14:paraId="4EA13614" w14:textId="023FB78B" w:rsidR="00394B10" w:rsidRPr="00416A2B" w:rsidRDefault="00394B10" w:rsidP="00394B10">
            <w:pPr>
              <w:pStyle w:val="TAL"/>
              <w:rPr>
                <w:sz w:val="16"/>
              </w:rPr>
            </w:pPr>
            <w:r w:rsidRPr="00416A2B">
              <w:rPr>
                <w:sz w:val="16"/>
              </w:rPr>
              <w:t>ZTE Corporation</w:t>
            </w:r>
          </w:p>
        </w:tc>
        <w:tc>
          <w:tcPr>
            <w:tcW w:w="0" w:type="auto"/>
            <w:shd w:val="clear" w:color="auto" w:fill="auto"/>
          </w:tcPr>
          <w:p w14:paraId="19A4857E" w14:textId="6170F8EE" w:rsidR="00394B10" w:rsidRPr="00416A2B" w:rsidRDefault="00394B10" w:rsidP="00394B10">
            <w:pPr>
              <w:pStyle w:val="TAL"/>
              <w:rPr>
                <w:sz w:val="16"/>
              </w:rPr>
            </w:pPr>
            <w:r w:rsidRPr="00416A2B">
              <w:rPr>
                <w:sz w:val="16"/>
              </w:rPr>
              <w:t>revised</w:t>
            </w:r>
          </w:p>
        </w:tc>
        <w:tc>
          <w:tcPr>
            <w:tcW w:w="0" w:type="auto"/>
            <w:shd w:val="clear" w:color="auto" w:fill="auto"/>
          </w:tcPr>
          <w:p w14:paraId="57A1FFA6" w14:textId="77777777" w:rsidR="00394B10" w:rsidRPr="00416A2B" w:rsidRDefault="00394B10" w:rsidP="00394B10">
            <w:pPr>
              <w:pStyle w:val="TAL"/>
              <w:rPr>
                <w:sz w:val="16"/>
              </w:rPr>
            </w:pPr>
          </w:p>
        </w:tc>
        <w:tc>
          <w:tcPr>
            <w:tcW w:w="0" w:type="auto"/>
            <w:shd w:val="clear" w:color="auto" w:fill="auto"/>
          </w:tcPr>
          <w:p w14:paraId="7CD96B14" w14:textId="460AAD76" w:rsidR="00394B10" w:rsidRPr="00416A2B" w:rsidRDefault="00394B10" w:rsidP="00394B10">
            <w:pPr>
              <w:pStyle w:val="TAL"/>
              <w:rPr>
                <w:sz w:val="16"/>
              </w:rPr>
            </w:pPr>
            <w:r w:rsidRPr="00416A2B">
              <w:rPr>
                <w:sz w:val="16"/>
              </w:rPr>
              <w:t>S6-210265</w:t>
            </w:r>
          </w:p>
        </w:tc>
      </w:tr>
      <w:tr w:rsidR="00416A2B" w:rsidRPr="00416A2B" w14:paraId="148493A4" w14:textId="77777777" w:rsidTr="00416A2B">
        <w:tc>
          <w:tcPr>
            <w:tcW w:w="0" w:type="auto"/>
            <w:shd w:val="clear" w:color="auto" w:fill="auto"/>
          </w:tcPr>
          <w:p w14:paraId="1972E19C" w14:textId="3D20C31C" w:rsidR="00394B10" w:rsidRPr="00416A2B" w:rsidRDefault="00394B10" w:rsidP="00394B10">
            <w:pPr>
              <w:pStyle w:val="TAL"/>
              <w:rPr>
                <w:sz w:val="16"/>
              </w:rPr>
            </w:pPr>
            <w:r w:rsidRPr="00416A2B">
              <w:rPr>
                <w:sz w:val="16"/>
              </w:rPr>
              <w:t>S6-210036</w:t>
            </w:r>
          </w:p>
        </w:tc>
        <w:tc>
          <w:tcPr>
            <w:tcW w:w="0" w:type="auto"/>
            <w:shd w:val="clear" w:color="auto" w:fill="auto"/>
          </w:tcPr>
          <w:p w14:paraId="6745D7D0" w14:textId="2CE9DC6B" w:rsidR="00394B10" w:rsidRPr="00416A2B" w:rsidRDefault="00394B10" w:rsidP="00394B10">
            <w:pPr>
              <w:pStyle w:val="TAL"/>
              <w:rPr>
                <w:sz w:val="16"/>
              </w:rPr>
            </w:pPr>
            <w:r w:rsidRPr="00416A2B">
              <w:rPr>
                <w:sz w:val="16"/>
              </w:rPr>
              <w:t>Evaluation of solution #14</w:t>
            </w:r>
          </w:p>
        </w:tc>
        <w:tc>
          <w:tcPr>
            <w:tcW w:w="0" w:type="auto"/>
            <w:shd w:val="clear" w:color="auto" w:fill="auto"/>
          </w:tcPr>
          <w:p w14:paraId="7D7544F7" w14:textId="22B9C725" w:rsidR="00394B10" w:rsidRPr="00416A2B" w:rsidRDefault="00394B10" w:rsidP="00394B10">
            <w:pPr>
              <w:pStyle w:val="TAL"/>
              <w:rPr>
                <w:sz w:val="16"/>
              </w:rPr>
            </w:pPr>
            <w:r w:rsidRPr="00416A2B">
              <w:rPr>
                <w:sz w:val="16"/>
              </w:rPr>
              <w:t>ZTE Corporation</w:t>
            </w:r>
          </w:p>
        </w:tc>
        <w:tc>
          <w:tcPr>
            <w:tcW w:w="0" w:type="auto"/>
            <w:shd w:val="clear" w:color="auto" w:fill="auto"/>
          </w:tcPr>
          <w:p w14:paraId="16E3A1FB" w14:textId="4C199ADA" w:rsidR="00394B10" w:rsidRPr="00416A2B" w:rsidRDefault="00394B10" w:rsidP="00394B10">
            <w:pPr>
              <w:pStyle w:val="TAL"/>
              <w:rPr>
                <w:sz w:val="16"/>
              </w:rPr>
            </w:pPr>
            <w:r w:rsidRPr="00416A2B">
              <w:rPr>
                <w:sz w:val="16"/>
              </w:rPr>
              <w:t>approved</w:t>
            </w:r>
          </w:p>
        </w:tc>
        <w:tc>
          <w:tcPr>
            <w:tcW w:w="0" w:type="auto"/>
            <w:shd w:val="clear" w:color="auto" w:fill="auto"/>
          </w:tcPr>
          <w:p w14:paraId="35C9E38A" w14:textId="77777777" w:rsidR="00394B10" w:rsidRPr="00416A2B" w:rsidRDefault="00394B10" w:rsidP="00394B10">
            <w:pPr>
              <w:pStyle w:val="TAL"/>
              <w:rPr>
                <w:sz w:val="16"/>
              </w:rPr>
            </w:pPr>
          </w:p>
        </w:tc>
        <w:tc>
          <w:tcPr>
            <w:tcW w:w="0" w:type="auto"/>
            <w:shd w:val="clear" w:color="auto" w:fill="auto"/>
          </w:tcPr>
          <w:p w14:paraId="1D2AF84E" w14:textId="77777777" w:rsidR="00394B10" w:rsidRPr="00416A2B" w:rsidRDefault="00394B10" w:rsidP="00394B10">
            <w:pPr>
              <w:pStyle w:val="TAL"/>
              <w:rPr>
                <w:sz w:val="16"/>
              </w:rPr>
            </w:pPr>
          </w:p>
        </w:tc>
      </w:tr>
      <w:tr w:rsidR="00416A2B" w:rsidRPr="00416A2B" w14:paraId="4E646589" w14:textId="77777777" w:rsidTr="00416A2B">
        <w:tc>
          <w:tcPr>
            <w:tcW w:w="0" w:type="auto"/>
            <w:shd w:val="clear" w:color="auto" w:fill="auto"/>
          </w:tcPr>
          <w:p w14:paraId="55EEAB4E" w14:textId="7C981A8C" w:rsidR="00394B10" w:rsidRPr="00416A2B" w:rsidRDefault="00394B10" w:rsidP="00394B10">
            <w:pPr>
              <w:pStyle w:val="TAL"/>
              <w:rPr>
                <w:sz w:val="16"/>
              </w:rPr>
            </w:pPr>
            <w:r w:rsidRPr="00416A2B">
              <w:rPr>
                <w:sz w:val="16"/>
              </w:rPr>
              <w:t>S6-210037</w:t>
            </w:r>
          </w:p>
        </w:tc>
        <w:tc>
          <w:tcPr>
            <w:tcW w:w="0" w:type="auto"/>
            <w:shd w:val="clear" w:color="auto" w:fill="auto"/>
          </w:tcPr>
          <w:p w14:paraId="402EA7AD" w14:textId="723F6EA2" w:rsidR="00394B10" w:rsidRPr="00416A2B" w:rsidRDefault="00394B10" w:rsidP="00394B10">
            <w:pPr>
              <w:pStyle w:val="TAL"/>
              <w:rPr>
                <w:sz w:val="16"/>
              </w:rPr>
            </w:pPr>
            <w:r w:rsidRPr="00416A2B">
              <w:rPr>
                <w:sz w:val="16"/>
              </w:rPr>
              <w:t>Evaluation of solution #17</w:t>
            </w:r>
          </w:p>
        </w:tc>
        <w:tc>
          <w:tcPr>
            <w:tcW w:w="0" w:type="auto"/>
            <w:shd w:val="clear" w:color="auto" w:fill="auto"/>
          </w:tcPr>
          <w:p w14:paraId="58E3779B" w14:textId="06842DC6" w:rsidR="00394B10" w:rsidRPr="00416A2B" w:rsidRDefault="00394B10" w:rsidP="00394B10">
            <w:pPr>
              <w:pStyle w:val="TAL"/>
              <w:rPr>
                <w:sz w:val="16"/>
              </w:rPr>
            </w:pPr>
            <w:r w:rsidRPr="00416A2B">
              <w:rPr>
                <w:sz w:val="16"/>
              </w:rPr>
              <w:t>ZTE Corporation</w:t>
            </w:r>
          </w:p>
        </w:tc>
        <w:tc>
          <w:tcPr>
            <w:tcW w:w="0" w:type="auto"/>
            <w:shd w:val="clear" w:color="auto" w:fill="auto"/>
          </w:tcPr>
          <w:p w14:paraId="29705465" w14:textId="17DCAE38" w:rsidR="00394B10" w:rsidRPr="00416A2B" w:rsidRDefault="00394B10" w:rsidP="00394B10">
            <w:pPr>
              <w:pStyle w:val="TAL"/>
              <w:rPr>
                <w:sz w:val="16"/>
              </w:rPr>
            </w:pPr>
            <w:r w:rsidRPr="00416A2B">
              <w:rPr>
                <w:sz w:val="16"/>
              </w:rPr>
              <w:t>revised</w:t>
            </w:r>
          </w:p>
        </w:tc>
        <w:tc>
          <w:tcPr>
            <w:tcW w:w="0" w:type="auto"/>
            <w:shd w:val="clear" w:color="auto" w:fill="auto"/>
          </w:tcPr>
          <w:p w14:paraId="55626D6C" w14:textId="77777777" w:rsidR="00394B10" w:rsidRPr="00416A2B" w:rsidRDefault="00394B10" w:rsidP="00394B10">
            <w:pPr>
              <w:pStyle w:val="TAL"/>
              <w:rPr>
                <w:sz w:val="16"/>
              </w:rPr>
            </w:pPr>
          </w:p>
        </w:tc>
        <w:tc>
          <w:tcPr>
            <w:tcW w:w="0" w:type="auto"/>
            <w:shd w:val="clear" w:color="auto" w:fill="auto"/>
          </w:tcPr>
          <w:p w14:paraId="3C0CB40F" w14:textId="0814510C" w:rsidR="00394B10" w:rsidRPr="00416A2B" w:rsidRDefault="00394B10" w:rsidP="00394B10">
            <w:pPr>
              <w:pStyle w:val="TAL"/>
              <w:rPr>
                <w:sz w:val="16"/>
              </w:rPr>
            </w:pPr>
            <w:r w:rsidRPr="00416A2B">
              <w:rPr>
                <w:sz w:val="16"/>
              </w:rPr>
              <w:t>S6-210266</w:t>
            </w:r>
          </w:p>
        </w:tc>
      </w:tr>
      <w:tr w:rsidR="00416A2B" w:rsidRPr="00416A2B" w14:paraId="2EE51227" w14:textId="77777777" w:rsidTr="00416A2B">
        <w:tc>
          <w:tcPr>
            <w:tcW w:w="0" w:type="auto"/>
            <w:shd w:val="clear" w:color="auto" w:fill="auto"/>
          </w:tcPr>
          <w:p w14:paraId="6E406953" w14:textId="24F62575" w:rsidR="00394B10" w:rsidRPr="00416A2B" w:rsidRDefault="00394B10" w:rsidP="00394B10">
            <w:pPr>
              <w:pStyle w:val="TAL"/>
              <w:rPr>
                <w:sz w:val="16"/>
              </w:rPr>
            </w:pPr>
            <w:r w:rsidRPr="00416A2B">
              <w:rPr>
                <w:sz w:val="16"/>
              </w:rPr>
              <w:t>S6-210038</w:t>
            </w:r>
          </w:p>
        </w:tc>
        <w:tc>
          <w:tcPr>
            <w:tcW w:w="0" w:type="auto"/>
            <w:shd w:val="clear" w:color="auto" w:fill="auto"/>
          </w:tcPr>
          <w:p w14:paraId="38157ECD" w14:textId="1207B154" w:rsidR="00394B10" w:rsidRPr="00416A2B" w:rsidRDefault="00394B10" w:rsidP="00394B10">
            <w:pPr>
              <w:pStyle w:val="TAL"/>
              <w:rPr>
                <w:sz w:val="16"/>
              </w:rPr>
            </w:pPr>
            <w:r w:rsidRPr="00416A2B">
              <w:rPr>
                <w:sz w:val="16"/>
              </w:rPr>
              <w:t>update 8.3 Key issue and solution evaluation</w:t>
            </w:r>
          </w:p>
        </w:tc>
        <w:tc>
          <w:tcPr>
            <w:tcW w:w="0" w:type="auto"/>
            <w:shd w:val="clear" w:color="auto" w:fill="auto"/>
          </w:tcPr>
          <w:p w14:paraId="2BAE5CCF" w14:textId="4C2AA35B" w:rsidR="00394B10" w:rsidRPr="00416A2B" w:rsidRDefault="00394B10" w:rsidP="00394B10">
            <w:pPr>
              <w:pStyle w:val="TAL"/>
              <w:rPr>
                <w:sz w:val="16"/>
              </w:rPr>
            </w:pPr>
            <w:r w:rsidRPr="00416A2B">
              <w:rPr>
                <w:sz w:val="16"/>
              </w:rPr>
              <w:t>ZTE Corporation</w:t>
            </w:r>
          </w:p>
        </w:tc>
        <w:tc>
          <w:tcPr>
            <w:tcW w:w="0" w:type="auto"/>
            <w:shd w:val="clear" w:color="auto" w:fill="auto"/>
          </w:tcPr>
          <w:p w14:paraId="5B2B3EF9" w14:textId="1AC9AA9C" w:rsidR="00394B10" w:rsidRPr="00416A2B" w:rsidRDefault="00394B10" w:rsidP="00394B10">
            <w:pPr>
              <w:pStyle w:val="TAL"/>
              <w:rPr>
                <w:sz w:val="16"/>
              </w:rPr>
            </w:pPr>
            <w:r w:rsidRPr="00416A2B">
              <w:rPr>
                <w:sz w:val="16"/>
              </w:rPr>
              <w:t>approved</w:t>
            </w:r>
          </w:p>
        </w:tc>
        <w:tc>
          <w:tcPr>
            <w:tcW w:w="0" w:type="auto"/>
            <w:shd w:val="clear" w:color="auto" w:fill="auto"/>
          </w:tcPr>
          <w:p w14:paraId="251BC521" w14:textId="77777777" w:rsidR="00394B10" w:rsidRPr="00416A2B" w:rsidRDefault="00394B10" w:rsidP="00394B10">
            <w:pPr>
              <w:pStyle w:val="TAL"/>
              <w:rPr>
                <w:sz w:val="16"/>
              </w:rPr>
            </w:pPr>
          </w:p>
        </w:tc>
        <w:tc>
          <w:tcPr>
            <w:tcW w:w="0" w:type="auto"/>
            <w:shd w:val="clear" w:color="auto" w:fill="auto"/>
          </w:tcPr>
          <w:p w14:paraId="35664154" w14:textId="77777777" w:rsidR="00394B10" w:rsidRPr="00416A2B" w:rsidRDefault="00394B10" w:rsidP="00394B10">
            <w:pPr>
              <w:pStyle w:val="TAL"/>
              <w:rPr>
                <w:sz w:val="16"/>
              </w:rPr>
            </w:pPr>
          </w:p>
        </w:tc>
      </w:tr>
      <w:tr w:rsidR="00416A2B" w:rsidRPr="00416A2B" w14:paraId="1FF641FA" w14:textId="77777777" w:rsidTr="00416A2B">
        <w:tc>
          <w:tcPr>
            <w:tcW w:w="0" w:type="auto"/>
            <w:shd w:val="clear" w:color="auto" w:fill="auto"/>
          </w:tcPr>
          <w:p w14:paraId="386DE68D" w14:textId="454DD1C9" w:rsidR="00394B10" w:rsidRPr="00416A2B" w:rsidRDefault="00394B10" w:rsidP="00394B10">
            <w:pPr>
              <w:pStyle w:val="TAL"/>
              <w:rPr>
                <w:sz w:val="16"/>
              </w:rPr>
            </w:pPr>
            <w:r w:rsidRPr="00416A2B">
              <w:rPr>
                <w:sz w:val="16"/>
              </w:rPr>
              <w:t>S6-210039</w:t>
            </w:r>
          </w:p>
        </w:tc>
        <w:tc>
          <w:tcPr>
            <w:tcW w:w="0" w:type="auto"/>
            <w:shd w:val="clear" w:color="auto" w:fill="auto"/>
          </w:tcPr>
          <w:p w14:paraId="6B327CEC" w14:textId="5575EE2D" w:rsidR="00394B10" w:rsidRPr="00416A2B" w:rsidRDefault="00394B10" w:rsidP="00394B10">
            <w:pPr>
              <w:pStyle w:val="TAL"/>
              <w:rPr>
                <w:sz w:val="16"/>
              </w:rPr>
            </w:pPr>
            <w:r w:rsidRPr="00416A2B">
              <w:rPr>
                <w:sz w:val="16"/>
              </w:rPr>
              <w:t>update 9 Conclusions</w:t>
            </w:r>
          </w:p>
        </w:tc>
        <w:tc>
          <w:tcPr>
            <w:tcW w:w="0" w:type="auto"/>
            <w:shd w:val="clear" w:color="auto" w:fill="auto"/>
          </w:tcPr>
          <w:p w14:paraId="0AEF5170" w14:textId="283F0C3E" w:rsidR="00394B10" w:rsidRPr="00416A2B" w:rsidRDefault="00394B10" w:rsidP="00394B10">
            <w:pPr>
              <w:pStyle w:val="TAL"/>
              <w:rPr>
                <w:sz w:val="16"/>
              </w:rPr>
            </w:pPr>
            <w:r w:rsidRPr="00416A2B">
              <w:rPr>
                <w:sz w:val="16"/>
              </w:rPr>
              <w:t>ZTE Corporation</w:t>
            </w:r>
          </w:p>
        </w:tc>
        <w:tc>
          <w:tcPr>
            <w:tcW w:w="0" w:type="auto"/>
            <w:shd w:val="clear" w:color="auto" w:fill="auto"/>
          </w:tcPr>
          <w:p w14:paraId="1A13F827" w14:textId="15C55C7A" w:rsidR="00394B10" w:rsidRPr="00416A2B" w:rsidRDefault="00394B10" w:rsidP="00394B10">
            <w:pPr>
              <w:pStyle w:val="TAL"/>
              <w:rPr>
                <w:sz w:val="16"/>
              </w:rPr>
            </w:pPr>
            <w:r w:rsidRPr="00416A2B">
              <w:rPr>
                <w:sz w:val="16"/>
              </w:rPr>
              <w:t>revised</w:t>
            </w:r>
          </w:p>
        </w:tc>
        <w:tc>
          <w:tcPr>
            <w:tcW w:w="0" w:type="auto"/>
            <w:shd w:val="clear" w:color="auto" w:fill="auto"/>
          </w:tcPr>
          <w:p w14:paraId="0B23A811" w14:textId="77777777" w:rsidR="00394B10" w:rsidRPr="00416A2B" w:rsidRDefault="00394B10" w:rsidP="00394B10">
            <w:pPr>
              <w:pStyle w:val="TAL"/>
              <w:rPr>
                <w:sz w:val="16"/>
              </w:rPr>
            </w:pPr>
          </w:p>
        </w:tc>
        <w:tc>
          <w:tcPr>
            <w:tcW w:w="0" w:type="auto"/>
            <w:shd w:val="clear" w:color="auto" w:fill="auto"/>
          </w:tcPr>
          <w:p w14:paraId="71F35AFB" w14:textId="4F795F67" w:rsidR="00394B10" w:rsidRPr="00416A2B" w:rsidRDefault="00394B10" w:rsidP="00394B10">
            <w:pPr>
              <w:pStyle w:val="TAL"/>
              <w:rPr>
                <w:sz w:val="16"/>
              </w:rPr>
            </w:pPr>
            <w:r w:rsidRPr="00416A2B">
              <w:rPr>
                <w:sz w:val="16"/>
              </w:rPr>
              <w:t>S6-210267</w:t>
            </w:r>
          </w:p>
        </w:tc>
      </w:tr>
      <w:tr w:rsidR="00416A2B" w:rsidRPr="00416A2B" w14:paraId="58B83A8B" w14:textId="77777777" w:rsidTr="00416A2B">
        <w:tc>
          <w:tcPr>
            <w:tcW w:w="0" w:type="auto"/>
            <w:shd w:val="clear" w:color="auto" w:fill="auto"/>
          </w:tcPr>
          <w:p w14:paraId="17B5B4FF" w14:textId="2EAABB3E" w:rsidR="00394B10" w:rsidRPr="00416A2B" w:rsidRDefault="00394B10" w:rsidP="00394B10">
            <w:pPr>
              <w:pStyle w:val="TAL"/>
              <w:rPr>
                <w:sz w:val="16"/>
              </w:rPr>
            </w:pPr>
            <w:r w:rsidRPr="00416A2B">
              <w:rPr>
                <w:sz w:val="16"/>
              </w:rPr>
              <w:t>S6-210040</w:t>
            </w:r>
          </w:p>
        </w:tc>
        <w:tc>
          <w:tcPr>
            <w:tcW w:w="0" w:type="auto"/>
            <w:shd w:val="clear" w:color="auto" w:fill="auto"/>
          </w:tcPr>
          <w:p w14:paraId="30ED4F2A" w14:textId="66DDFDB5" w:rsidR="00394B10" w:rsidRPr="00416A2B" w:rsidRDefault="00394B10" w:rsidP="00394B10">
            <w:pPr>
              <w:pStyle w:val="TAL"/>
              <w:rPr>
                <w:sz w:val="16"/>
              </w:rPr>
            </w:pPr>
            <w:proofErr w:type="spellStart"/>
            <w:r w:rsidRPr="00416A2B">
              <w:rPr>
                <w:sz w:val="16"/>
              </w:rPr>
              <w:t>FutureWork</w:t>
            </w:r>
            <w:proofErr w:type="spellEnd"/>
            <w:r w:rsidRPr="00416A2B">
              <w:rPr>
                <w:sz w:val="16"/>
              </w:rPr>
              <w:t>-New-WID-for-application-layer-support-for-FF</w:t>
            </w:r>
          </w:p>
        </w:tc>
        <w:tc>
          <w:tcPr>
            <w:tcW w:w="0" w:type="auto"/>
            <w:shd w:val="clear" w:color="auto" w:fill="auto"/>
          </w:tcPr>
          <w:p w14:paraId="1B02BE66" w14:textId="6D5AEDD4" w:rsidR="00394B10" w:rsidRPr="00416A2B" w:rsidRDefault="00394B10" w:rsidP="00394B10">
            <w:pPr>
              <w:pStyle w:val="TAL"/>
              <w:rPr>
                <w:sz w:val="16"/>
              </w:rPr>
            </w:pPr>
            <w:r w:rsidRPr="00416A2B">
              <w:rPr>
                <w:sz w:val="16"/>
              </w:rPr>
              <w:t>ZTE Corporation</w:t>
            </w:r>
          </w:p>
        </w:tc>
        <w:tc>
          <w:tcPr>
            <w:tcW w:w="0" w:type="auto"/>
            <w:shd w:val="clear" w:color="auto" w:fill="auto"/>
          </w:tcPr>
          <w:p w14:paraId="534F151D" w14:textId="5462DF7E" w:rsidR="00394B10" w:rsidRPr="00416A2B" w:rsidRDefault="00394B10" w:rsidP="00394B10">
            <w:pPr>
              <w:pStyle w:val="TAL"/>
              <w:rPr>
                <w:sz w:val="16"/>
              </w:rPr>
            </w:pPr>
            <w:r w:rsidRPr="00416A2B">
              <w:rPr>
                <w:sz w:val="16"/>
              </w:rPr>
              <w:t>postponed</w:t>
            </w:r>
          </w:p>
        </w:tc>
        <w:tc>
          <w:tcPr>
            <w:tcW w:w="0" w:type="auto"/>
            <w:shd w:val="clear" w:color="auto" w:fill="auto"/>
          </w:tcPr>
          <w:p w14:paraId="1BE9CD02" w14:textId="77777777" w:rsidR="00394B10" w:rsidRPr="00416A2B" w:rsidRDefault="00394B10" w:rsidP="00394B10">
            <w:pPr>
              <w:pStyle w:val="TAL"/>
              <w:rPr>
                <w:sz w:val="16"/>
              </w:rPr>
            </w:pPr>
          </w:p>
        </w:tc>
        <w:tc>
          <w:tcPr>
            <w:tcW w:w="0" w:type="auto"/>
            <w:shd w:val="clear" w:color="auto" w:fill="auto"/>
          </w:tcPr>
          <w:p w14:paraId="736A8689" w14:textId="77777777" w:rsidR="00394B10" w:rsidRPr="00416A2B" w:rsidRDefault="00394B10" w:rsidP="00394B10">
            <w:pPr>
              <w:pStyle w:val="TAL"/>
              <w:rPr>
                <w:sz w:val="16"/>
              </w:rPr>
            </w:pPr>
          </w:p>
        </w:tc>
      </w:tr>
      <w:tr w:rsidR="00416A2B" w:rsidRPr="00416A2B" w14:paraId="312FCAE5" w14:textId="77777777" w:rsidTr="00416A2B">
        <w:tc>
          <w:tcPr>
            <w:tcW w:w="0" w:type="auto"/>
            <w:shd w:val="clear" w:color="auto" w:fill="auto"/>
          </w:tcPr>
          <w:p w14:paraId="65EBDA6E" w14:textId="118791FB" w:rsidR="00394B10" w:rsidRPr="00416A2B" w:rsidRDefault="00394B10" w:rsidP="00394B10">
            <w:pPr>
              <w:pStyle w:val="TAL"/>
              <w:rPr>
                <w:sz w:val="16"/>
              </w:rPr>
            </w:pPr>
            <w:r w:rsidRPr="00416A2B">
              <w:rPr>
                <w:sz w:val="16"/>
              </w:rPr>
              <w:t>S6-210041</w:t>
            </w:r>
          </w:p>
        </w:tc>
        <w:tc>
          <w:tcPr>
            <w:tcW w:w="0" w:type="auto"/>
            <w:shd w:val="clear" w:color="auto" w:fill="auto"/>
          </w:tcPr>
          <w:p w14:paraId="24278E05" w14:textId="18F7F50C" w:rsidR="00394B10" w:rsidRPr="00416A2B" w:rsidRDefault="00394B10" w:rsidP="00394B10">
            <w:pPr>
              <w:pStyle w:val="TAL"/>
              <w:rPr>
                <w:sz w:val="16"/>
              </w:rPr>
            </w:pPr>
            <w:r w:rsidRPr="00416A2B">
              <w:rPr>
                <w:sz w:val="16"/>
              </w:rPr>
              <w:t>FFAPP-TS-Skeleton</w:t>
            </w:r>
          </w:p>
        </w:tc>
        <w:tc>
          <w:tcPr>
            <w:tcW w:w="0" w:type="auto"/>
            <w:shd w:val="clear" w:color="auto" w:fill="auto"/>
          </w:tcPr>
          <w:p w14:paraId="1C802A6A" w14:textId="7B807CEF" w:rsidR="00394B10" w:rsidRPr="00416A2B" w:rsidRDefault="00394B10" w:rsidP="00394B10">
            <w:pPr>
              <w:pStyle w:val="TAL"/>
              <w:rPr>
                <w:sz w:val="16"/>
              </w:rPr>
            </w:pPr>
            <w:r w:rsidRPr="00416A2B">
              <w:rPr>
                <w:sz w:val="16"/>
              </w:rPr>
              <w:t>ZTE Corporation</w:t>
            </w:r>
          </w:p>
        </w:tc>
        <w:tc>
          <w:tcPr>
            <w:tcW w:w="0" w:type="auto"/>
            <w:shd w:val="clear" w:color="auto" w:fill="auto"/>
          </w:tcPr>
          <w:p w14:paraId="7BE7DAC1" w14:textId="0B45EA24" w:rsidR="00394B10" w:rsidRPr="00416A2B" w:rsidRDefault="00394B10" w:rsidP="00394B10">
            <w:pPr>
              <w:pStyle w:val="TAL"/>
              <w:rPr>
                <w:sz w:val="16"/>
              </w:rPr>
            </w:pPr>
            <w:r w:rsidRPr="00416A2B">
              <w:rPr>
                <w:sz w:val="16"/>
              </w:rPr>
              <w:t>postponed</w:t>
            </w:r>
          </w:p>
        </w:tc>
        <w:tc>
          <w:tcPr>
            <w:tcW w:w="0" w:type="auto"/>
            <w:shd w:val="clear" w:color="auto" w:fill="auto"/>
          </w:tcPr>
          <w:p w14:paraId="08C00B70" w14:textId="77777777" w:rsidR="00394B10" w:rsidRPr="00416A2B" w:rsidRDefault="00394B10" w:rsidP="00394B10">
            <w:pPr>
              <w:pStyle w:val="TAL"/>
              <w:rPr>
                <w:sz w:val="16"/>
              </w:rPr>
            </w:pPr>
          </w:p>
        </w:tc>
        <w:tc>
          <w:tcPr>
            <w:tcW w:w="0" w:type="auto"/>
            <w:shd w:val="clear" w:color="auto" w:fill="auto"/>
          </w:tcPr>
          <w:p w14:paraId="4A837BC3" w14:textId="77777777" w:rsidR="00394B10" w:rsidRPr="00416A2B" w:rsidRDefault="00394B10" w:rsidP="00394B10">
            <w:pPr>
              <w:pStyle w:val="TAL"/>
              <w:rPr>
                <w:sz w:val="16"/>
              </w:rPr>
            </w:pPr>
          </w:p>
        </w:tc>
      </w:tr>
      <w:tr w:rsidR="00416A2B" w:rsidRPr="00416A2B" w14:paraId="5D0751C1" w14:textId="77777777" w:rsidTr="00416A2B">
        <w:tc>
          <w:tcPr>
            <w:tcW w:w="0" w:type="auto"/>
            <w:shd w:val="clear" w:color="auto" w:fill="auto"/>
          </w:tcPr>
          <w:p w14:paraId="3E412DD5" w14:textId="7CD83BF1" w:rsidR="00394B10" w:rsidRPr="00416A2B" w:rsidRDefault="00394B10" w:rsidP="00394B10">
            <w:pPr>
              <w:pStyle w:val="TAL"/>
              <w:rPr>
                <w:sz w:val="16"/>
              </w:rPr>
            </w:pPr>
            <w:r w:rsidRPr="00416A2B">
              <w:rPr>
                <w:sz w:val="16"/>
              </w:rPr>
              <w:t>S6-210042</w:t>
            </w:r>
          </w:p>
        </w:tc>
        <w:tc>
          <w:tcPr>
            <w:tcW w:w="0" w:type="auto"/>
            <w:shd w:val="clear" w:color="auto" w:fill="auto"/>
          </w:tcPr>
          <w:p w14:paraId="65881E4A" w14:textId="0E807CCC" w:rsidR="00394B10" w:rsidRPr="00416A2B" w:rsidRDefault="00394B10" w:rsidP="00394B10">
            <w:pPr>
              <w:pStyle w:val="TAL"/>
              <w:rPr>
                <w:sz w:val="16"/>
              </w:rPr>
            </w:pPr>
            <w:r w:rsidRPr="00416A2B">
              <w:rPr>
                <w:sz w:val="16"/>
              </w:rPr>
              <w:t>Editorial updates to clause 8</w:t>
            </w:r>
          </w:p>
        </w:tc>
        <w:tc>
          <w:tcPr>
            <w:tcW w:w="0" w:type="auto"/>
            <w:shd w:val="clear" w:color="auto" w:fill="auto"/>
          </w:tcPr>
          <w:p w14:paraId="31FEFBE3" w14:textId="7240557B" w:rsidR="00394B10" w:rsidRPr="00416A2B" w:rsidRDefault="00394B10" w:rsidP="00394B10">
            <w:pPr>
              <w:pStyle w:val="TAL"/>
              <w:rPr>
                <w:sz w:val="16"/>
              </w:rPr>
            </w:pPr>
            <w:r w:rsidRPr="00416A2B">
              <w:rPr>
                <w:sz w:val="16"/>
              </w:rPr>
              <w:t>NTT DOCOMO INC.</w:t>
            </w:r>
          </w:p>
        </w:tc>
        <w:tc>
          <w:tcPr>
            <w:tcW w:w="0" w:type="auto"/>
            <w:shd w:val="clear" w:color="auto" w:fill="auto"/>
          </w:tcPr>
          <w:p w14:paraId="1E1208BC" w14:textId="291C3271" w:rsidR="00394B10" w:rsidRPr="00416A2B" w:rsidRDefault="00394B10" w:rsidP="00394B10">
            <w:pPr>
              <w:pStyle w:val="TAL"/>
              <w:rPr>
                <w:sz w:val="16"/>
              </w:rPr>
            </w:pPr>
            <w:r w:rsidRPr="00416A2B">
              <w:rPr>
                <w:sz w:val="16"/>
              </w:rPr>
              <w:t>approved</w:t>
            </w:r>
          </w:p>
        </w:tc>
        <w:tc>
          <w:tcPr>
            <w:tcW w:w="0" w:type="auto"/>
            <w:shd w:val="clear" w:color="auto" w:fill="auto"/>
          </w:tcPr>
          <w:p w14:paraId="34E5E2E6" w14:textId="77777777" w:rsidR="00394B10" w:rsidRPr="00416A2B" w:rsidRDefault="00394B10" w:rsidP="00394B10">
            <w:pPr>
              <w:pStyle w:val="TAL"/>
              <w:rPr>
                <w:sz w:val="16"/>
              </w:rPr>
            </w:pPr>
          </w:p>
        </w:tc>
        <w:tc>
          <w:tcPr>
            <w:tcW w:w="0" w:type="auto"/>
            <w:shd w:val="clear" w:color="auto" w:fill="auto"/>
          </w:tcPr>
          <w:p w14:paraId="723E59C8" w14:textId="77777777" w:rsidR="00394B10" w:rsidRPr="00416A2B" w:rsidRDefault="00394B10" w:rsidP="00394B10">
            <w:pPr>
              <w:pStyle w:val="TAL"/>
              <w:rPr>
                <w:sz w:val="16"/>
              </w:rPr>
            </w:pPr>
          </w:p>
        </w:tc>
      </w:tr>
      <w:tr w:rsidR="00416A2B" w:rsidRPr="00416A2B" w14:paraId="6A77E41C" w14:textId="77777777" w:rsidTr="00416A2B">
        <w:tc>
          <w:tcPr>
            <w:tcW w:w="0" w:type="auto"/>
            <w:shd w:val="clear" w:color="auto" w:fill="auto"/>
          </w:tcPr>
          <w:p w14:paraId="7D82D18E" w14:textId="1476EB71" w:rsidR="00394B10" w:rsidRPr="00416A2B" w:rsidRDefault="00394B10" w:rsidP="00394B10">
            <w:pPr>
              <w:pStyle w:val="TAL"/>
              <w:rPr>
                <w:sz w:val="16"/>
              </w:rPr>
            </w:pPr>
            <w:r w:rsidRPr="00416A2B">
              <w:rPr>
                <w:sz w:val="16"/>
              </w:rPr>
              <w:lastRenderedPageBreak/>
              <w:t>S6-210043</w:t>
            </w:r>
          </w:p>
        </w:tc>
        <w:tc>
          <w:tcPr>
            <w:tcW w:w="0" w:type="auto"/>
            <w:shd w:val="clear" w:color="auto" w:fill="auto"/>
          </w:tcPr>
          <w:p w14:paraId="1EAE1D7D" w14:textId="31330101" w:rsidR="00394B10" w:rsidRPr="00416A2B" w:rsidRDefault="00394B10" w:rsidP="00394B10">
            <w:pPr>
              <w:pStyle w:val="TAL"/>
              <w:rPr>
                <w:sz w:val="16"/>
              </w:rPr>
            </w:pPr>
            <w:r w:rsidRPr="00416A2B">
              <w:rPr>
                <w:sz w:val="16"/>
              </w:rPr>
              <w:t>SA6 ToR Update</w:t>
            </w:r>
          </w:p>
        </w:tc>
        <w:tc>
          <w:tcPr>
            <w:tcW w:w="0" w:type="auto"/>
            <w:shd w:val="clear" w:color="auto" w:fill="auto"/>
          </w:tcPr>
          <w:p w14:paraId="18AE0347" w14:textId="0CBA4AA0" w:rsidR="00394B10" w:rsidRPr="00416A2B" w:rsidRDefault="00394B10" w:rsidP="00394B10">
            <w:pPr>
              <w:pStyle w:val="TAL"/>
              <w:rPr>
                <w:sz w:val="16"/>
              </w:rPr>
            </w:pPr>
            <w:r w:rsidRPr="00416A2B">
              <w:rPr>
                <w:sz w:val="16"/>
              </w:rPr>
              <w:t>SA6 Leadership</w:t>
            </w:r>
          </w:p>
        </w:tc>
        <w:tc>
          <w:tcPr>
            <w:tcW w:w="0" w:type="auto"/>
            <w:shd w:val="clear" w:color="auto" w:fill="auto"/>
          </w:tcPr>
          <w:p w14:paraId="66C07D7A" w14:textId="61CD85A2" w:rsidR="00394B10" w:rsidRPr="00416A2B" w:rsidRDefault="00394B10" w:rsidP="00394B10">
            <w:pPr>
              <w:pStyle w:val="TAL"/>
              <w:rPr>
                <w:sz w:val="16"/>
              </w:rPr>
            </w:pPr>
            <w:r w:rsidRPr="00416A2B">
              <w:rPr>
                <w:sz w:val="16"/>
              </w:rPr>
              <w:t>revised</w:t>
            </w:r>
          </w:p>
        </w:tc>
        <w:tc>
          <w:tcPr>
            <w:tcW w:w="0" w:type="auto"/>
            <w:shd w:val="clear" w:color="auto" w:fill="auto"/>
          </w:tcPr>
          <w:p w14:paraId="019AA47D" w14:textId="77777777" w:rsidR="00394B10" w:rsidRPr="00416A2B" w:rsidRDefault="00394B10" w:rsidP="00394B10">
            <w:pPr>
              <w:pStyle w:val="TAL"/>
              <w:rPr>
                <w:sz w:val="16"/>
              </w:rPr>
            </w:pPr>
          </w:p>
        </w:tc>
        <w:tc>
          <w:tcPr>
            <w:tcW w:w="0" w:type="auto"/>
            <w:shd w:val="clear" w:color="auto" w:fill="auto"/>
          </w:tcPr>
          <w:p w14:paraId="24A509DB" w14:textId="248C89D2" w:rsidR="00394B10" w:rsidRPr="00416A2B" w:rsidRDefault="00394B10" w:rsidP="00394B10">
            <w:pPr>
              <w:pStyle w:val="TAL"/>
              <w:rPr>
                <w:sz w:val="16"/>
              </w:rPr>
            </w:pPr>
            <w:r w:rsidRPr="00416A2B">
              <w:rPr>
                <w:sz w:val="16"/>
              </w:rPr>
              <w:t>S6-210268</w:t>
            </w:r>
          </w:p>
        </w:tc>
      </w:tr>
      <w:tr w:rsidR="00416A2B" w:rsidRPr="00416A2B" w14:paraId="12B7EC5B" w14:textId="77777777" w:rsidTr="00416A2B">
        <w:tc>
          <w:tcPr>
            <w:tcW w:w="0" w:type="auto"/>
            <w:shd w:val="clear" w:color="auto" w:fill="auto"/>
          </w:tcPr>
          <w:p w14:paraId="3A0BEAED" w14:textId="34F31922" w:rsidR="00394B10" w:rsidRPr="00416A2B" w:rsidRDefault="00394B10" w:rsidP="00394B10">
            <w:pPr>
              <w:pStyle w:val="TAL"/>
              <w:rPr>
                <w:sz w:val="16"/>
              </w:rPr>
            </w:pPr>
            <w:r w:rsidRPr="00416A2B">
              <w:rPr>
                <w:sz w:val="16"/>
              </w:rPr>
              <w:t>S6-210044</w:t>
            </w:r>
          </w:p>
        </w:tc>
        <w:tc>
          <w:tcPr>
            <w:tcW w:w="0" w:type="auto"/>
            <w:shd w:val="clear" w:color="auto" w:fill="auto"/>
          </w:tcPr>
          <w:p w14:paraId="764061BB" w14:textId="6D17EF10" w:rsidR="00394B10" w:rsidRPr="00416A2B" w:rsidRDefault="00394B10" w:rsidP="00394B10">
            <w:pPr>
              <w:pStyle w:val="TAL"/>
              <w:rPr>
                <w:sz w:val="16"/>
              </w:rPr>
            </w:pPr>
            <w:r w:rsidRPr="00416A2B">
              <w:rPr>
                <w:sz w:val="16"/>
              </w:rPr>
              <w:t>Report on SA6 related topics at SA#90-e</w:t>
            </w:r>
          </w:p>
        </w:tc>
        <w:tc>
          <w:tcPr>
            <w:tcW w:w="0" w:type="auto"/>
            <w:shd w:val="clear" w:color="auto" w:fill="auto"/>
          </w:tcPr>
          <w:p w14:paraId="1EF248C2" w14:textId="4A3B1E1E" w:rsidR="00394B10" w:rsidRPr="00416A2B" w:rsidRDefault="00394B10" w:rsidP="00394B10">
            <w:pPr>
              <w:pStyle w:val="TAL"/>
              <w:rPr>
                <w:sz w:val="16"/>
              </w:rPr>
            </w:pPr>
            <w:r w:rsidRPr="00416A2B">
              <w:rPr>
                <w:sz w:val="16"/>
              </w:rPr>
              <w:t>SA6 Chairman</w:t>
            </w:r>
          </w:p>
        </w:tc>
        <w:tc>
          <w:tcPr>
            <w:tcW w:w="0" w:type="auto"/>
            <w:shd w:val="clear" w:color="auto" w:fill="auto"/>
          </w:tcPr>
          <w:p w14:paraId="4FDDFDD6" w14:textId="58FF2E8D" w:rsidR="00394B10" w:rsidRPr="00416A2B" w:rsidRDefault="00394B10" w:rsidP="00394B10">
            <w:pPr>
              <w:pStyle w:val="TAL"/>
              <w:rPr>
                <w:sz w:val="16"/>
              </w:rPr>
            </w:pPr>
            <w:r w:rsidRPr="00416A2B">
              <w:rPr>
                <w:sz w:val="16"/>
              </w:rPr>
              <w:t>noted</w:t>
            </w:r>
          </w:p>
        </w:tc>
        <w:tc>
          <w:tcPr>
            <w:tcW w:w="0" w:type="auto"/>
            <w:shd w:val="clear" w:color="auto" w:fill="auto"/>
          </w:tcPr>
          <w:p w14:paraId="125FDFE6" w14:textId="77777777" w:rsidR="00394B10" w:rsidRPr="00416A2B" w:rsidRDefault="00394B10" w:rsidP="00394B10">
            <w:pPr>
              <w:pStyle w:val="TAL"/>
              <w:rPr>
                <w:sz w:val="16"/>
              </w:rPr>
            </w:pPr>
          </w:p>
        </w:tc>
        <w:tc>
          <w:tcPr>
            <w:tcW w:w="0" w:type="auto"/>
            <w:shd w:val="clear" w:color="auto" w:fill="auto"/>
          </w:tcPr>
          <w:p w14:paraId="031D3647" w14:textId="77777777" w:rsidR="00394B10" w:rsidRPr="00416A2B" w:rsidRDefault="00394B10" w:rsidP="00394B10">
            <w:pPr>
              <w:pStyle w:val="TAL"/>
              <w:rPr>
                <w:sz w:val="16"/>
              </w:rPr>
            </w:pPr>
          </w:p>
        </w:tc>
      </w:tr>
      <w:tr w:rsidR="00416A2B" w:rsidRPr="00416A2B" w14:paraId="48A3019C" w14:textId="77777777" w:rsidTr="00416A2B">
        <w:tc>
          <w:tcPr>
            <w:tcW w:w="0" w:type="auto"/>
            <w:shd w:val="clear" w:color="auto" w:fill="auto"/>
          </w:tcPr>
          <w:p w14:paraId="3982BE85" w14:textId="3081878D" w:rsidR="00394B10" w:rsidRPr="00416A2B" w:rsidRDefault="00394B10" w:rsidP="00394B10">
            <w:pPr>
              <w:pStyle w:val="TAL"/>
              <w:rPr>
                <w:sz w:val="16"/>
              </w:rPr>
            </w:pPr>
            <w:r w:rsidRPr="00416A2B">
              <w:rPr>
                <w:sz w:val="16"/>
              </w:rPr>
              <w:t>S6-210045</w:t>
            </w:r>
          </w:p>
        </w:tc>
        <w:tc>
          <w:tcPr>
            <w:tcW w:w="0" w:type="auto"/>
            <w:shd w:val="clear" w:color="auto" w:fill="auto"/>
          </w:tcPr>
          <w:p w14:paraId="67D3CCF4" w14:textId="743A09CE" w:rsidR="00394B10" w:rsidRPr="00416A2B" w:rsidRDefault="00394B10" w:rsidP="00394B10">
            <w:pPr>
              <w:pStyle w:val="TAL"/>
              <w:rPr>
                <w:sz w:val="16"/>
              </w:rPr>
            </w:pPr>
            <w:r w:rsidRPr="00416A2B">
              <w:rPr>
                <w:sz w:val="16"/>
              </w:rPr>
              <w:t>Edge Data Network service area</w:t>
            </w:r>
          </w:p>
        </w:tc>
        <w:tc>
          <w:tcPr>
            <w:tcW w:w="0" w:type="auto"/>
            <w:shd w:val="clear" w:color="auto" w:fill="auto"/>
          </w:tcPr>
          <w:p w14:paraId="436AA846" w14:textId="71971F04" w:rsidR="00394B10" w:rsidRPr="00416A2B" w:rsidRDefault="00394B10" w:rsidP="00394B10">
            <w:pPr>
              <w:pStyle w:val="TAL"/>
              <w:rPr>
                <w:sz w:val="16"/>
              </w:rPr>
            </w:pPr>
            <w:r w:rsidRPr="00416A2B">
              <w:rPr>
                <w:sz w:val="16"/>
              </w:rPr>
              <w:t>NTT DOCOMO INC.</w:t>
            </w:r>
          </w:p>
        </w:tc>
        <w:tc>
          <w:tcPr>
            <w:tcW w:w="0" w:type="auto"/>
            <w:shd w:val="clear" w:color="auto" w:fill="auto"/>
          </w:tcPr>
          <w:p w14:paraId="6DC65407" w14:textId="4D8DCDF8" w:rsidR="00394B10" w:rsidRPr="00416A2B" w:rsidRDefault="00394B10" w:rsidP="00394B10">
            <w:pPr>
              <w:pStyle w:val="TAL"/>
              <w:rPr>
                <w:sz w:val="16"/>
              </w:rPr>
            </w:pPr>
            <w:r w:rsidRPr="00416A2B">
              <w:rPr>
                <w:sz w:val="16"/>
              </w:rPr>
              <w:t>revised</w:t>
            </w:r>
          </w:p>
        </w:tc>
        <w:tc>
          <w:tcPr>
            <w:tcW w:w="0" w:type="auto"/>
            <w:shd w:val="clear" w:color="auto" w:fill="auto"/>
          </w:tcPr>
          <w:p w14:paraId="6C927F22" w14:textId="77777777" w:rsidR="00394B10" w:rsidRPr="00416A2B" w:rsidRDefault="00394B10" w:rsidP="00394B10">
            <w:pPr>
              <w:pStyle w:val="TAL"/>
              <w:rPr>
                <w:sz w:val="16"/>
              </w:rPr>
            </w:pPr>
          </w:p>
        </w:tc>
        <w:tc>
          <w:tcPr>
            <w:tcW w:w="0" w:type="auto"/>
            <w:shd w:val="clear" w:color="auto" w:fill="auto"/>
          </w:tcPr>
          <w:p w14:paraId="4B243F73" w14:textId="54238420" w:rsidR="00394B10" w:rsidRPr="00416A2B" w:rsidRDefault="00394B10" w:rsidP="00394B10">
            <w:pPr>
              <w:pStyle w:val="TAL"/>
              <w:rPr>
                <w:sz w:val="16"/>
              </w:rPr>
            </w:pPr>
            <w:r w:rsidRPr="00416A2B">
              <w:rPr>
                <w:sz w:val="16"/>
              </w:rPr>
              <w:t>S6-210207</w:t>
            </w:r>
          </w:p>
        </w:tc>
      </w:tr>
      <w:tr w:rsidR="00416A2B" w:rsidRPr="00416A2B" w14:paraId="1DD238F4" w14:textId="77777777" w:rsidTr="00416A2B">
        <w:tc>
          <w:tcPr>
            <w:tcW w:w="0" w:type="auto"/>
            <w:shd w:val="clear" w:color="auto" w:fill="auto"/>
          </w:tcPr>
          <w:p w14:paraId="1F68DE00" w14:textId="24DFB5D2" w:rsidR="00394B10" w:rsidRPr="00416A2B" w:rsidRDefault="00394B10" w:rsidP="00394B10">
            <w:pPr>
              <w:pStyle w:val="TAL"/>
              <w:rPr>
                <w:sz w:val="16"/>
              </w:rPr>
            </w:pPr>
            <w:r w:rsidRPr="00416A2B">
              <w:rPr>
                <w:sz w:val="16"/>
              </w:rPr>
              <w:t>S6-210046</w:t>
            </w:r>
          </w:p>
        </w:tc>
        <w:tc>
          <w:tcPr>
            <w:tcW w:w="0" w:type="auto"/>
            <w:shd w:val="clear" w:color="auto" w:fill="auto"/>
          </w:tcPr>
          <w:p w14:paraId="15197BDF" w14:textId="354EF036" w:rsidR="00394B10" w:rsidRPr="00416A2B" w:rsidRDefault="00394B10" w:rsidP="00394B10">
            <w:pPr>
              <w:pStyle w:val="TAL"/>
              <w:rPr>
                <w:sz w:val="16"/>
              </w:rPr>
            </w:pPr>
            <w:r w:rsidRPr="00416A2B">
              <w:rPr>
                <w:sz w:val="16"/>
              </w:rPr>
              <w:t>Network Capability Exposure information transfer</w:t>
            </w:r>
          </w:p>
        </w:tc>
        <w:tc>
          <w:tcPr>
            <w:tcW w:w="0" w:type="auto"/>
            <w:shd w:val="clear" w:color="auto" w:fill="auto"/>
          </w:tcPr>
          <w:p w14:paraId="0DB1D3A3" w14:textId="306226ED" w:rsidR="00394B10" w:rsidRPr="00416A2B" w:rsidRDefault="00394B10" w:rsidP="00394B10">
            <w:pPr>
              <w:pStyle w:val="TAL"/>
              <w:rPr>
                <w:sz w:val="16"/>
              </w:rPr>
            </w:pPr>
            <w:r w:rsidRPr="00416A2B">
              <w:rPr>
                <w:sz w:val="16"/>
              </w:rPr>
              <w:t>Samsung</w:t>
            </w:r>
          </w:p>
        </w:tc>
        <w:tc>
          <w:tcPr>
            <w:tcW w:w="0" w:type="auto"/>
            <w:shd w:val="clear" w:color="auto" w:fill="auto"/>
          </w:tcPr>
          <w:p w14:paraId="7A10BB79" w14:textId="407C2DBC" w:rsidR="00394B10" w:rsidRPr="00416A2B" w:rsidRDefault="00394B10" w:rsidP="00394B10">
            <w:pPr>
              <w:pStyle w:val="TAL"/>
              <w:rPr>
                <w:sz w:val="16"/>
              </w:rPr>
            </w:pPr>
            <w:r w:rsidRPr="00416A2B">
              <w:rPr>
                <w:sz w:val="16"/>
              </w:rPr>
              <w:t>revised</w:t>
            </w:r>
          </w:p>
        </w:tc>
        <w:tc>
          <w:tcPr>
            <w:tcW w:w="0" w:type="auto"/>
            <w:shd w:val="clear" w:color="auto" w:fill="auto"/>
          </w:tcPr>
          <w:p w14:paraId="6EF5180D" w14:textId="77777777" w:rsidR="00394B10" w:rsidRPr="00416A2B" w:rsidRDefault="00394B10" w:rsidP="00394B10">
            <w:pPr>
              <w:pStyle w:val="TAL"/>
              <w:rPr>
                <w:sz w:val="16"/>
              </w:rPr>
            </w:pPr>
          </w:p>
        </w:tc>
        <w:tc>
          <w:tcPr>
            <w:tcW w:w="0" w:type="auto"/>
            <w:shd w:val="clear" w:color="auto" w:fill="auto"/>
          </w:tcPr>
          <w:p w14:paraId="4BA897BE" w14:textId="76F364C1" w:rsidR="00394B10" w:rsidRPr="00416A2B" w:rsidRDefault="00394B10" w:rsidP="00394B10">
            <w:pPr>
              <w:pStyle w:val="TAL"/>
              <w:rPr>
                <w:sz w:val="16"/>
              </w:rPr>
            </w:pPr>
            <w:r w:rsidRPr="00416A2B">
              <w:rPr>
                <w:sz w:val="16"/>
              </w:rPr>
              <w:t>S6-210224</w:t>
            </w:r>
          </w:p>
        </w:tc>
      </w:tr>
      <w:tr w:rsidR="00416A2B" w:rsidRPr="00416A2B" w14:paraId="70A86A8B" w14:textId="77777777" w:rsidTr="00416A2B">
        <w:tc>
          <w:tcPr>
            <w:tcW w:w="0" w:type="auto"/>
            <w:shd w:val="clear" w:color="auto" w:fill="auto"/>
          </w:tcPr>
          <w:p w14:paraId="2F618BF0" w14:textId="080C55A7" w:rsidR="00394B10" w:rsidRPr="00416A2B" w:rsidRDefault="00394B10" w:rsidP="00394B10">
            <w:pPr>
              <w:pStyle w:val="TAL"/>
              <w:rPr>
                <w:sz w:val="16"/>
              </w:rPr>
            </w:pPr>
            <w:r w:rsidRPr="00416A2B">
              <w:rPr>
                <w:sz w:val="16"/>
              </w:rPr>
              <w:t>S6-210047</w:t>
            </w:r>
          </w:p>
        </w:tc>
        <w:tc>
          <w:tcPr>
            <w:tcW w:w="0" w:type="auto"/>
            <w:shd w:val="clear" w:color="auto" w:fill="auto"/>
          </w:tcPr>
          <w:p w14:paraId="4C423726" w14:textId="5C3EA495"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issue of network exposure function selection</w:t>
            </w:r>
          </w:p>
        </w:tc>
        <w:tc>
          <w:tcPr>
            <w:tcW w:w="0" w:type="auto"/>
            <w:shd w:val="clear" w:color="auto" w:fill="auto"/>
          </w:tcPr>
          <w:p w14:paraId="234A9927" w14:textId="6A3CDBD1" w:rsidR="00394B10" w:rsidRPr="00416A2B" w:rsidRDefault="00394B10" w:rsidP="00394B10">
            <w:pPr>
              <w:pStyle w:val="TAL"/>
              <w:rPr>
                <w:sz w:val="16"/>
              </w:rPr>
            </w:pPr>
            <w:r w:rsidRPr="00416A2B">
              <w:rPr>
                <w:sz w:val="16"/>
              </w:rPr>
              <w:t>Samsung</w:t>
            </w:r>
          </w:p>
        </w:tc>
        <w:tc>
          <w:tcPr>
            <w:tcW w:w="0" w:type="auto"/>
            <w:shd w:val="clear" w:color="auto" w:fill="auto"/>
          </w:tcPr>
          <w:p w14:paraId="7FE239AB" w14:textId="3BC9CC26" w:rsidR="00394B10" w:rsidRPr="00416A2B" w:rsidRDefault="00394B10" w:rsidP="00394B10">
            <w:pPr>
              <w:pStyle w:val="TAL"/>
              <w:rPr>
                <w:sz w:val="16"/>
              </w:rPr>
            </w:pPr>
            <w:r w:rsidRPr="00416A2B">
              <w:rPr>
                <w:sz w:val="16"/>
              </w:rPr>
              <w:t>revised</w:t>
            </w:r>
          </w:p>
        </w:tc>
        <w:tc>
          <w:tcPr>
            <w:tcW w:w="0" w:type="auto"/>
            <w:shd w:val="clear" w:color="auto" w:fill="auto"/>
          </w:tcPr>
          <w:p w14:paraId="24CB406C" w14:textId="77777777" w:rsidR="00394B10" w:rsidRPr="00416A2B" w:rsidRDefault="00394B10" w:rsidP="00394B10">
            <w:pPr>
              <w:pStyle w:val="TAL"/>
              <w:rPr>
                <w:sz w:val="16"/>
              </w:rPr>
            </w:pPr>
          </w:p>
        </w:tc>
        <w:tc>
          <w:tcPr>
            <w:tcW w:w="0" w:type="auto"/>
            <w:shd w:val="clear" w:color="auto" w:fill="auto"/>
          </w:tcPr>
          <w:p w14:paraId="247326E8" w14:textId="47A9A4DF" w:rsidR="00394B10" w:rsidRPr="00416A2B" w:rsidRDefault="00394B10" w:rsidP="00394B10">
            <w:pPr>
              <w:pStyle w:val="TAL"/>
              <w:rPr>
                <w:sz w:val="16"/>
              </w:rPr>
            </w:pPr>
            <w:r w:rsidRPr="00416A2B">
              <w:rPr>
                <w:sz w:val="16"/>
              </w:rPr>
              <w:t>S6-210225</w:t>
            </w:r>
          </w:p>
        </w:tc>
      </w:tr>
      <w:tr w:rsidR="00416A2B" w:rsidRPr="00416A2B" w14:paraId="58BB1E28" w14:textId="77777777" w:rsidTr="00416A2B">
        <w:tc>
          <w:tcPr>
            <w:tcW w:w="0" w:type="auto"/>
            <w:shd w:val="clear" w:color="auto" w:fill="auto"/>
          </w:tcPr>
          <w:p w14:paraId="7BD2DAC8" w14:textId="1D80D1C7" w:rsidR="00394B10" w:rsidRPr="00416A2B" w:rsidRDefault="00394B10" w:rsidP="00394B10">
            <w:pPr>
              <w:pStyle w:val="TAL"/>
              <w:rPr>
                <w:sz w:val="16"/>
              </w:rPr>
            </w:pPr>
            <w:r w:rsidRPr="00416A2B">
              <w:rPr>
                <w:sz w:val="16"/>
              </w:rPr>
              <w:t>S6-210048</w:t>
            </w:r>
          </w:p>
        </w:tc>
        <w:tc>
          <w:tcPr>
            <w:tcW w:w="0" w:type="auto"/>
            <w:shd w:val="clear" w:color="auto" w:fill="auto"/>
          </w:tcPr>
          <w:p w14:paraId="632034AC" w14:textId="71FC92AF"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w:t>
            </w:r>
            <w:proofErr w:type="spellStart"/>
            <w:proofErr w:type="gramStart"/>
            <w:r w:rsidRPr="00416A2B">
              <w:rPr>
                <w:sz w:val="16"/>
              </w:rPr>
              <w:t>sEAS</w:t>
            </w:r>
            <w:proofErr w:type="spellEnd"/>
            <w:r w:rsidRPr="00416A2B">
              <w:rPr>
                <w:sz w:val="16"/>
              </w:rPr>
              <w:t>-decided</w:t>
            </w:r>
            <w:proofErr w:type="gramEnd"/>
            <w:r w:rsidRPr="00416A2B">
              <w:rPr>
                <w:sz w:val="16"/>
              </w:rPr>
              <w:t xml:space="preserve"> ACR</w:t>
            </w:r>
          </w:p>
        </w:tc>
        <w:tc>
          <w:tcPr>
            <w:tcW w:w="0" w:type="auto"/>
            <w:shd w:val="clear" w:color="auto" w:fill="auto"/>
          </w:tcPr>
          <w:p w14:paraId="65919ACD" w14:textId="01944A26" w:rsidR="00394B10" w:rsidRPr="00416A2B" w:rsidRDefault="00394B10" w:rsidP="00394B10">
            <w:pPr>
              <w:pStyle w:val="TAL"/>
              <w:rPr>
                <w:sz w:val="16"/>
              </w:rPr>
            </w:pPr>
            <w:r w:rsidRPr="00416A2B">
              <w:rPr>
                <w:sz w:val="16"/>
              </w:rPr>
              <w:t>Samsung</w:t>
            </w:r>
          </w:p>
        </w:tc>
        <w:tc>
          <w:tcPr>
            <w:tcW w:w="0" w:type="auto"/>
            <w:shd w:val="clear" w:color="auto" w:fill="auto"/>
          </w:tcPr>
          <w:p w14:paraId="1DEC8F07" w14:textId="30ED4FF9" w:rsidR="00394B10" w:rsidRPr="00416A2B" w:rsidRDefault="00394B10" w:rsidP="00394B10">
            <w:pPr>
              <w:pStyle w:val="TAL"/>
              <w:rPr>
                <w:sz w:val="16"/>
              </w:rPr>
            </w:pPr>
            <w:r w:rsidRPr="00416A2B">
              <w:rPr>
                <w:sz w:val="16"/>
              </w:rPr>
              <w:t>revised</w:t>
            </w:r>
          </w:p>
        </w:tc>
        <w:tc>
          <w:tcPr>
            <w:tcW w:w="0" w:type="auto"/>
            <w:shd w:val="clear" w:color="auto" w:fill="auto"/>
          </w:tcPr>
          <w:p w14:paraId="1737D03E" w14:textId="77777777" w:rsidR="00394B10" w:rsidRPr="00416A2B" w:rsidRDefault="00394B10" w:rsidP="00394B10">
            <w:pPr>
              <w:pStyle w:val="TAL"/>
              <w:rPr>
                <w:sz w:val="16"/>
              </w:rPr>
            </w:pPr>
          </w:p>
        </w:tc>
        <w:tc>
          <w:tcPr>
            <w:tcW w:w="0" w:type="auto"/>
            <w:shd w:val="clear" w:color="auto" w:fill="auto"/>
          </w:tcPr>
          <w:p w14:paraId="533CA60D" w14:textId="1B21D7D4" w:rsidR="00394B10" w:rsidRPr="00416A2B" w:rsidRDefault="00394B10" w:rsidP="00394B10">
            <w:pPr>
              <w:pStyle w:val="TAL"/>
              <w:rPr>
                <w:sz w:val="16"/>
              </w:rPr>
            </w:pPr>
            <w:r w:rsidRPr="00416A2B">
              <w:rPr>
                <w:sz w:val="16"/>
              </w:rPr>
              <w:t>S6-210226</w:t>
            </w:r>
          </w:p>
        </w:tc>
      </w:tr>
      <w:tr w:rsidR="00416A2B" w:rsidRPr="00416A2B" w14:paraId="536608EB" w14:textId="77777777" w:rsidTr="00416A2B">
        <w:tc>
          <w:tcPr>
            <w:tcW w:w="0" w:type="auto"/>
            <w:shd w:val="clear" w:color="auto" w:fill="auto"/>
          </w:tcPr>
          <w:p w14:paraId="41CB1CA6" w14:textId="0C70FB50" w:rsidR="00394B10" w:rsidRPr="00416A2B" w:rsidRDefault="00394B10" w:rsidP="00394B10">
            <w:pPr>
              <w:pStyle w:val="TAL"/>
              <w:rPr>
                <w:sz w:val="16"/>
              </w:rPr>
            </w:pPr>
            <w:r w:rsidRPr="00416A2B">
              <w:rPr>
                <w:sz w:val="16"/>
              </w:rPr>
              <w:t>S6-210049</w:t>
            </w:r>
          </w:p>
        </w:tc>
        <w:tc>
          <w:tcPr>
            <w:tcW w:w="0" w:type="auto"/>
            <w:shd w:val="clear" w:color="auto" w:fill="auto"/>
          </w:tcPr>
          <w:p w14:paraId="2816DB35" w14:textId="6565DAAA"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EEC-executed ACR</w:t>
            </w:r>
          </w:p>
        </w:tc>
        <w:tc>
          <w:tcPr>
            <w:tcW w:w="0" w:type="auto"/>
            <w:shd w:val="clear" w:color="auto" w:fill="auto"/>
          </w:tcPr>
          <w:p w14:paraId="0FE43E00" w14:textId="0F82AB37" w:rsidR="00394B10" w:rsidRPr="00416A2B" w:rsidRDefault="00394B10" w:rsidP="00394B10">
            <w:pPr>
              <w:pStyle w:val="TAL"/>
              <w:rPr>
                <w:sz w:val="16"/>
              </w:rPr>
            </w:pPr>
            <w:r w:rsidRPr="00416A2B">
              <w:rPr>
                <w:sz w:val="16"/>
              </w:rPr>
              <w:t>Samsung</w:t>
            </w:r>
          </w:p>
        </w:tc>
        <w:tc>
          <w:tcPr>
            <w:tcW w:w="0" w:type="auto"/>
            <w:shd w:val="clear" w:color="auto" w:fill="auto"/>
          </w:tcPr>
          <w:p w14:paraId="422B2CE3" w14:textId="22EF0F56" w:rsidR="00394B10" w:rsidRPr="00416A2B" w:rsidRDefault="00394B10" w:rsidP="00394B10">
            <w:pPr>
              <w:pStyle w:val="TAL"/>
              <w:rPr>
                <w:sz w:val="16"/>
              </w:rPr>
            </w:pPr>
            <w:r w:rsidRPr="00416A2B">
              <w:rPr>
                <w:sz w:val="16"/>
              </w:rPr>
              <w:t>revised</w:t>
            </w:r>
          </w:p>
        </w:tc>
        <w:tc>
          <w:tcPr>
            <w:tcW w:w="0" w:type="auto"/>
            <w:shd w:val="clear" w:color="auto" w:fill="auto"/>
          </w:tcPr>
          <w:p w14:paraId="0D65E4B9" w14:textId="77777777" w:rsidR="00394B10" w:rsidRPr="00416A2B" w:rsidRDefault="00394B10" w:rsidP="00394B10">
            <w:pPr>
              <w:pStyle w:val="TAL"/>
              <w:rPr>
                <w:sz w:val="16"/>
              </w:rPr>
            </w:pPr>
          </w:p>
        </w:tc>
        <w:tc>
          <w:tcPr>
            <w:tcW w:w="0" w:type="auto"/>
            <w:shd w:val="clear" w:color="auto" w:fill="auto"/>
          </w:tcPr>
          <w:p w14:paraId="19044209" w14:textId="482C0C1E" w:rsidR="00394B10" w:rsidRPr="00416A2B" w:rsidRDefault="00394B10" w:rsidP="00394B10">
            <w:pPr>
              <w:pStyle w:val="TAL"/>
              <w:rPr>
                <w:sz w:val="16"/>
              </w:rPr>
            </w:pPr>
            <w:r w:rsidRPr="00416A2B">
              <w:rPr>
                <w:sz w:val="16"/>
              </w:rPr>
              <w:t>S6-210227</w:t>
            </w:r>
          </w:p>
        </w:tc>
      </w:tr>
      <w:tr w:rsidR="00416A2B" w:rsidRPr="00416A2B" w14:paraId="600C011D" w14:textId="77777777" w:rsidTr="00416A2B">
        <w:tc>
          <w:tcPr>
            <w:tcW w:w="0" w:type="auto"/>
            <w:shd w:val="clear" w:color="auto" w:fill="auto"/>
          </w:tcPr>
          <w:p w14:paraId="12881EC9" w14:textId="4793A7F3" w:rsidR="00394B10" w:rsidRPr="00416A2B" w:rsidRDefault="00394B10" w:rsidP="00394B10">
            <w:pPr>
              <w:pStyle w:val="TAL"/>
              <w:rPr>
                <w:sz w:val="16"/>
              </w:rPr>
            </w:pPr>
            <w:r w:rsidRPr="00416A2B">
              <w:rPr>
                <w:sz w:val="16"/>
              </w:rPr>
              <w:t>S6-210050</w:t>
            </w:r>
          </w:p>
        </w:tc>
        <w:tc>
          <w:tcPr>
            <w:tcW w:w="0" w:type="auto"/>
            <w:shd w:val="clear" w:color="auto" w:fill="auto"/>
          </w:tcPr>
          <w:p w14:paraId="0B11AE75" w14:textId="069EFD22"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ACR determination procedure</w:t>
            </w:r>
          </w:p>
        </w:tc>
        <w:tc>
          <w:tcPr>
            <w:tcW w:w="0" w:type="auto"/>
            <w:shd w:val="clear" w:color="auto" w:fill="auto"/>
          </w:tcPr>
          <w:p w14:paraId="405E8323" w14:textId="1C61AB64" w:rsidR="00394B10" w:rsidRPr="00416A2B" w:rsidRDefault="00394B10" w:rsidP="00394B10">
            <w:pPr>
              <w:pStyle w:val="TAL"/>
              <w:rPr>
                <w:sz w:val="16"/>
              </w:rPr>
            </w:pPr>
            <w:r w:rsidRPr="00416A2B">
              <w:rPr>
                <w:sz w:val="16"/>
              </w:rPr>
              <w:t>Samsung</w:t>
            </w:r>
          </w:p>
        </w:tc>
        <w:tc>
          <w:tcPr>
            <w:tcW w:w="0" w:type="auto"/>
            <w:shd w:val="clear" w:color="auto" w:fill="auto"/>
          </w:tcPr>
          <w:p w14:paraId="04D9BE3E" w14:textId="69F8CAFB" w:rsidR="00394B10" w:rsidRPr="00416A2B" w:rsidRDefault="00394B10" w:rsidP="00394B10">
            <w:pPr>
              <w:pStyle w:val="TAL"/>
              <w:rPr>
                <w:sz w:val="16"/>
              </w:rPr>
            </w:pPr>
            <w:r w:rsidRPr="00416A2B">
              <w:rPr>
                <w:sz w:val="16"/>
              </w:rPr>
              <w:t>revised</w:t>
            </w:r>
          </w:p>
        </w:tc>
        <w:tc>
          <w:tcPr>
            <w:tcW w:w="0" w:type="auto"/>
            <w:shd w:val="clear" w:color="auto" w:fill="auto"/>
          </w:tcPr>
          <w:p w14:paraId="306412E9" w14:textId="77777777" w:rsidR="00394B10" w:rsidRPr="00416A2B" w:rsidRDefault="00394B10" w:rsidP="00394B10">
            <w:pPr>
              <w:pStyle w:val="TAL"/>
              <w:rPr>
                <w:sz w:val="16"/>
              </w:rPr>
            </w:pPr>
          </w:p>
        </w:tc>
        <w:tc>
          <w:tcPr>
            <w:tcW w:w="0" w:type="auto"/>
            <w:shd w:val="clear" w:color="auto" w:fill="auto"/>
          </w:tcPr>
          <w:p w14:paraId="0A364BF1" w14:textId="088FED1B" w:rsidR="00394B10" w:rsidRPr="00416A2B" w:rsidRDefault="00394B10" w:rsidP="00394B10">
            <w:pPr>
              <w:pStyle w:val="TAL"/>
              <w:rPr>
                <w:sz w:val="16"/>
              </w:rPr>
            </w:pPr>
            <w:r w:rsidRPr="00416A2B">
              <w:rPr>
                <w:sz w:val="16"/>
              </w:rPr>
              <w:t>S6-210228</w:t>
            </w:r>
          </w:p>
        </w:tc>
      </w:tr>
      <w:tr w:rsidR="00416A2B" w:rsidRPr="00416A2B" w14:paraId="40BA0237" w14:textId="77777777" w:rsidTr="00416A2B">
        <w:tc>
          <w:tcPr>
            <w:tcW w:w="0" w:type="auto"/>
            <w:shd w:val="clear" w:color="auto" w:fill="auto"/>
          </w:tcPr>
          <w:p w14:paraId="6D65462E" w14:textId="3AF3BFC3" w:rsidR="00394B10" w:rsidRPr="00416A2B" w:rsidRDefault="00394B10" w:rsidP="00394B10">
            <w:pPr>
              <w:pStyle w:val="TAL"/>
              <w:rPr>
                <w:sz w:val="16"/>
              </w:rPr>
            </w:pPr>
            <w:r w:rsidRPr="00416A2B">
              <w:rPr>
                <w:sz w:val="16"/>
              </w:rPr>
              <w:t>S6-210051</w:t>
            </w:r>
          </w:p>
        </w:tc>
        <w:tc>
          <w:tcPr>
            <w:tcW w:w="0" w:type="auto"/>
            <w:shd w:val="clear" w:color="auto" w:fill="auto"/>
          </w:tcPr>
          <w:p w14:paraId="61423338" w14:textId="34107621" w:rsidR="00394B10" w:rsidRPr="00416A2B" w:rsidRDefault="00394B10" w:rsidP="00394B10">
            <w:pPr>
              <w:pStyle w:val="TAL"/>
              <w:rPr>
                <w:sz w:val="16"/>
              </w:rPr>
            </w:pPr>
            <w:r w:rsidRPr="00416A2B">
              <w:rPr>
                <w:sz w:val="16"/>
              </w:rPr>
              <w:t>Clarification on topological service area</w:t>
            </w:r>
          </w:p>
        </w:tc>
        <w:tc>
          <w:tcPr>
            <w:tcW w:w="0" w:type="auto"/>
            <w:shd w:val="clear" w:color="auto" w:fill="auto"/>
          </w:tcPr>
          <w:p w14:paraId="43B3C362" w14:textId="7690A51B" w:rsidR="00394B10" w:rsidRPr="00416A2B" w:rsidRDefault="00394B10" w:rsidP="00394B10">
            <w:pPr>
              <w:pStyle w:val="TAL"/>
              <w:rPr>
                <w:sz w:val="16"/>
              </w:rPr>
            </w:pPr>
            <w:r w:rsidRPr="00416A2B">
              <w:rPr>
                <w:sz w:val="16"/>
              </w:rPr>
              <w:t>Samsung</w:t>
            </w:r>
          </w:p>
        </w:tc>
        <w:tc>
          <w:tcPr>
            <w:tcW w:w="0" w:type="auto"/>
            <w:shd w:val="clear" w:color="auto" w:fill="auto"/>
          </w:tcPr>
          <w:p w14:paraId="625B70D9" w14:textId="261AE3D6" w:rsidR="00394B10" w:rsidRPr="00416A2B" w:rsidRDefault="00394B10" w:rsidP="00394B10">
            <w:pPr>
              <w:pStyle w:val="TAL"/>
              <w:rPr>
                <w:sz w:val="16"/>
              </w:rPr>
            </w:pPr>
            <w:r w:rsidRPr="00416A2B">
              <w:rPr>
                <w:sz w:val="16"/>
              </w:rPr>
              <w:t>revised</w:t>
            </w:r>
          </w:p>
        </w:tc>
        <w:tc>
          <w:tcPr>
            <w:tcW w:w="0" w:type="auto"/>
            <w:shd w:val="clear" w:color="auto" w:fill="auto"/>
          </w:tcPr>
          <w:p w14:paraId="69052466" w14:textId="77777777" w:rsidR="00394B10" w:rsidRPr="00416A2B" w:rsidRDefault="00394B10" w:rsidP="00394B10">
            <w:pPr>
              <w:pStyle w:val="TAL"/>
              <w:rPr>
                <w:sz w:val="16"/>
              </w:rPr>
            </w:pPr>
          </w:p>
        </w:tc>
        <w:tc>
          <w:tcPr>
            <w:tcW w:w="0" w:type="auto"/>
            <w:shd w:val="clear" w:color="auto" w:fill="auto"/>
          </w:tcPr>
          <w:p w14:paraId="055248A8" w14:textId="70A3594A" w:rsidR="00394B10" w:rsidRPr="00416A2B" w:rsidRDefault="00394B10" w:rsidP="00394B10">
            <w:pPr>
              <w:pStyle w:val="TAL"/>
              <w:rPr>
                <w:sz w:val="16"/>
              </w:rPr>
            </w:pPr>
            <w:r w:rsidRPr="00416A2B">
              <w:rPr>
                <w:sz w:val="16"/>
              </w:rPr>
              <w:t>S6-210229</w:t>
            </w:r>
          </w:p>
        </w:tc>
      </w:tr>
      <w:tr w:rsidR="00416A2B" w:rsidRPr="00416A2B" w14:paraId="4492A9C1" w14:textId="77777777" w:rsidTr="00416A2B">
        <w:tc>
          <w:tcPr>
            <w:tcW w:w="0" w:type="auto"/>
            <w:shd w:val="clear" w:color="auto" w:fill="auto"/>
          </w:tcPr>
          <w:p w14:paraId="6610A274" w14:textId="49872C73" w:rsidR="00394B10" w:rsidRPr="00416A2B" w:rsidRDefault="00394B10" w:rsidP="00394B10">
            <w:pPr>
              <w:pStyle w:val="TAL"/>
              <w:rPr>
                <w:sz w:val="16"/>
              </w:rPr>
            </w:pPr>
            <w:r w:rsidRPr="00416A2B">
              <w:rPr>
                <w:sz w:val="16"/>
              </w:rPr>
              <w:t>S6-210052</w:t>
            </w:r>
          </w:p>
        </w:tc>
        <w:tc>
          <w:tcPr>
            <w:tcW w:w="0" w:type="auto"/>
            <w:shd w:val="clear" w:color="auto" w:fill="auto"/>
          </w:tcPr>
          <w:p w14:paraId="27353C1F" w14:textId="61C121B9" w:rsidR="00394B10" w:rsidRPr="00416A2B" w:rsidRDefault="00394B10" w:rsidP="00394B10">
            <w:pPr>
              <w:pStyle w:val="TAL"/>
              <w:rPr>
                <w:sz w:val="16"/>
              </w:rPr>
            </w:pPr>
            <w:r w:rsidRPr="00416A2B">
              <w:rPr>
                <w:sz w:val="16"/>
              </w:rPr>
              <w:t>Clarification on reference points for network exposure</w:t>
            </w:r>
          </w:p>
        </w:tc>
        <w:tc>
          <w:tcPr>
            <w:tcW w:w="0" w:type="auto"/>
            <w:shd w:val="clear" w:color="auto" w:fill="auto"/>
          </w:tcPr>
          <w:p w14:paraId="40502E07" w14:textId="4937B044" w:rsidR="00394B10" w:rsidRPr="00416A2B" w:rsidRDefault="00394B10" w:rsidP="00394B10">
            <w:pPr>
              <w:pStyle w:val="TAL"/>
              <w:rPr>
                <w:sz w:val="16"/>
              </w:rPr>
            </w:pPr>
            <w:r w:rsidRPr="00416A2B">
              <w:rPr>
                <w:sz w:val="16"/>
              </w:rPr>
              <w:t>Samsung</w:t>
            </w:r>
          </w:p>
        </w:tc>
        <w:tc>
          <w:tcPr>
            <w:tcW w:w="0" w:type="auto"/>
            <w:shd w:val="clear" w:color="auto" w:fill="auto"/>
          </w:tcPr>
          <w:p w14:paraId="5F02A84B" w14:textId="7871F66B" w:rsidR="00394B10" w:rsidRPr="00416A2B" w:rsidRDefault="00394B10" w:rsidP="00394B10">
            <w:pPr>
              <w:pStyle w:val="TAL"/>
              <w:rPr>
                <w:sz w:val="16"/>
              </w:rPr>
            </w:pPr>
            <w:r w:rsidRPr="00416A2B">
              <w:rPr>
                <w:sz w:val="16"/>
              </w:rPr>
              <w:t>revised</w:t>
            </w:r>
          </w:p>
        </w:tc>
        <w:tc>
          <w:tcPr>
            <w:tcW w:w="0" w:type="auto"/>
            <w:shd w:val="clear" w:color="auto" w:fill="auto"/>
          </w:tcPr>
          <w:p w14:paraId="03FF38B7" w14:textId="77777777" w:rsidR="00394B10" w:rsidRPr="00416A2B" w:rsidRDefault="00394B10" w:rsidP="00394B10">
            <w:pPr>
              <w:pStyle w:val="TAL"/>
              <w:rPr>
                <w:sz w:val="16"/>
              </w:rPr>
            </w:pPr>
          </w:p>
        </w:tc>
        <w:tc>
          <w:tcPr>
            <w:tcW w:w="0" w:type="auto"/>
            <w:shd w:val="clear" w:color="auto" w:fill="auto"/>
          </w:tcPr>
          <w:p w14:paraId="712F746F" w14:textId="47075F48" w:rsidR="00394B10" w:rsidRPr="00416A2B" w:rsidRDefault="00394B10" w:rsidP="00394B10">
            <w:pPr>
              <w:pStyle w:val="TAL"/>
              <w:rPr>
                <w:sz w:val="16"/>
              </w:rPr>
            </w:pPr>
            <w:r w:rsidRPr="00416A2B">
              <w:rPr>
                <w:sz w:val="16"/>
              </w:rPr>
              <w:t>S6-210230</w:t>
            </w:r>
          </w:p>
        </w:tc>
      </w:tr>
      <w:tr w:rsidR="00416A2B" w:rsidRPr="00416A2B" w14:paraId="7B5AE8B9" w14:textId="77777777" w:rsidTr="00416A2B">
        <w:tc>
          <w:tcPr>
            <w:tcW w:w="0" w:type="auto"/>
            <w:shd w:val="clear" w:color="auto" w:fill="auto"/>
          </w:tcPr>
          <w:p w14:paraId="78F64B2F" w14:textId="699F06CD" w:rsidR="00394B10" w:rsidRPr="00416A2B" w:rsidRDefault="00394B10" w:rsidP="00394B10">
            <w:pPr>
              <w:pStyle w:val="TAL"/>
              <w:rPr>
                <w:sz w:val="16"/>
              </w:rPr>
            </w:pPr>
            <w:r w:rsidRPr="00416A2B">
              <w:rPr>
                <w:sz w:val="16"/>
              </w:rPr>
              <w:t>S6-210053</w:t>
            </w:r>
          </w:p>
        </w:tc>
        <w:tc>
          <w:tcPr>
            <w:tcW w:w="0" w:type="auto"/>
            <w:shd w:val="clear" w:color="auto" w:fill="auto"/>
          </w:tcPr>
          <w:p w14:paraId="1BAF3C91" w14:textId="14D4E195" w:rsidR="00394B10" w:rsidRPr="00416A2B" w:rsidRDefault="00394B10" w:rsidP="00394B10">
            <w:pPr>
              <w:pStyle w:val="TAL"/>
              <w:rPr>
                <w:sz w:val="16"/>
              </w:rPr>
            </w:pPr>
            <w:r w:rsidRPr="00416A2B">
              <w:rPr>
                <w:sz w:val="16"/>
              </w:rPr>
              <w:t>AC information and event exposure</w:t>
            </w:r>
          </w:p>
        </w:tc>
        <w:tc>
          <w:tcPr>
            <w:tcW w:w="0" w:type="auto"/>
            <w:shd w:val="clear" w:color="auto" w:fill="auto"/>
          </w:tcPr>
          <w:p w14:paraId="2CB34F22" w14:textId="45DED550" w:rsidR="00394B10" w:rsidRPr="00416A2B" w:rsidRDefault="00394B10" w:rsidP="00394B10">
            <w:pPr>
              <w:pStyle w:val="TAL"/>
              <w:rPr>
                <w:sz w:val="16"/>
              </w:rPr>
            </w:pPr>
            <w:r w:rsidRPr="00416A2B">
              <w:rPr>
                <w:sz w:val="16"/>
              </w:rPr>
              <w:t>Samsung</w:t>
            </w:r>
          </w:p>
        </w:tc>
        <w:tc>
          <w:tcPr>
            <w:tcW w:w="0" w:type="auto"/>
            <w:shd w:val="clear" w:color="auto" w:fill="auto"/>
          </w:tcPr>
          <w:p w14:paraId="75EF97A0" w14:textId="10AA4325" w:rsidR="00394B10" w:rsidRPr="00416A2B" w:rsidRDefault="00394B10" w:rsidP="00394B10">
            <w:pPr>
              <w:pStyle w:val="TAL"/>
              <w:rPr>
                <w:sz w:val="16"/>
              </w:rPr>
            </w:pPr>
            <w:r w:rsidRPr="00416A2B">
              <w:rPr>
                <w:sz w:val="16"/>
              </w:rPr>
              <w:t>postponed</w:t>
            </w:r>
          </w:p>
        </w:tc>
        <w:tc>
          <w:tcPr>
            <w:tcW w:w="0" w:type="auto"/>
            <w:shd w:val="clear" w:color="auto" w:fill="auto"/>
          </w:tcPr>
          <w:p w14:paraId="0398D1E2" w14:textId="77777777" w:rsidR="00394B10" w:rsidRPr="00416A2B" w:rsidRDefault="00394B10" w:rsidP="00394B10">
            <w:pPr>
              <w:pStyle w:val="TAL"/>
              <w:rPr>
                <w:sz w:val="16"/>
              </w:rPr>
            </w:pPr>
          </w:p>
        </w:tc>
        <w:tc>
          <w:tcPr>
            <w:tcW w:w="0" w:type="auto"/>
            <w:shd w:val="clear" w:color="auto" w:fill="auto"/>
          </w:tcPr>
          <w:p w14:paraId="18B88F37" w14:textId="77777777" w:rsidR="00394B10" w:rsidRPr="00416A2B" w:rsidRDefault="00394B10" w:rsidP="00394B10">
            <w:pPr>
              <w:pStyle w:val="TAL"/>
              <w:rPr>
                <w:sz w:val="16"/>
              </w:rPr>
            </w:pPr>
          </w:p>
        </w:tc>
      </w:tr>
      <w:tr w:rsidR="00416A2B" w:rsidRPr="00416A2B" w14:paraId="64661DCF" w14:textId="77777777" w:rsidTr="00416A2B">
        <w:tc>
          <w:tcPr>
            <w:tcW w:w="0" w:type="auto"/>
            <w:shd w:val="clear" w:color="auto" w:fill="auto"/>
          </w:tcPr>
          <w:p w14:paraId="2509F049" w14:textId="3C926F4F" w:rsidR="00394B10" w:rsidRPr="00416A2B" w:rsidRDefault="00394B10" w:rsidP="00394B10">
            <w:pPr>
              <w:pStyle w:val="TAL"/>
              <w:rPr>
                <w:sz w:val="16"/>
              </w:rPr>
            </w:pPr>
            <w:r w:rsidRPr="00416A2B">
              <w:rPr>
                <w:sz w:val="16"/>
              </w:rPr>
              <w:t>S6-210054</w:t>
            </w:r>
          </w:p>
        </w:tc>
        <w:tc>
          <w:tcPr>
            <w:tcW w:w="0" w:type="auto"/>
            <w:shd w:val="clear" w:color="auto" w:fill="auto"/>
          </w:tcPr>
          <w:p w14:paraId="0953E4DC" w14:textId="58C4ECC2" w:rsidR="00394B10" w:rsidRPr="00416A2B" w:rsidRDefault="00394B10" w:rsidP="00394B10">
            <w:pPr>
              <w:pStyle w:val="TAL"/>
              <w:rPr>
                <w:sz w:val="16"/>
              </w:rPr>
            </w:pPr>
            <w:r w:rsidRPr="00416A2B">
              <w:rPr>
                <w:sz w:val="16"/>
              </w:rPr>
              <w:t>Update to general section of service continuity</w:t>
            </w:r>
          </w:p>
        </w:tc>
        <w:tc>
          <w:tcPr>
            <w:tcW w:w="0" w:type="auto"/>
            <w:shd w:val="clear" w:color="auto" w:fill="auto"/>
          </w:tcPr>
          <w:p w14:paraId="727F7235" w14:textId="15BBBE1F" w:rsidR="00394B10" w:rsidRPr="00416A2B" w:rsidRDefault="00394B10" w:rsidP="00394B10">
            <w:pPr>
              <w:pStyle w:val="TAL"/>
              <w:rPr>
                <w:sz w:val="16"/>
              </w:rPr>
            </w:pPr>
            <w:r w:rsidRPr="00416A2B">
              <w:rPr>
                <w:sz w:val="16"/>
              </w:rPr>
              <w:t>Samsung</w:t>
            </w:r>
          </w:p>
        </w:tc>
        <w:tc>
          <w:tcPr>
            <w:tcW w:w="0" w:type="auto"/>
            <w:shd w:val="clear" w:color="auto" w:fill="auto"/>
          </w:tcPr>
          <w:p w14:paraId="1E4D547E" w14:textId="5E797776" w:rsidR="00394B10" w:rsidRPr="00416A2B" w:rsidRDefault="00394B10" w:rsidP="00394B10">
            <w:pPr>
              <w:pStyle w:val="TAL"/>
              <w:rPr>
                <w:sz w:val="16"/>
              </w:rPr>
            </w:pPr>
            <w:r w:rsidRPr="00416A2B">
              <w:rPr>
                <w:sz w:val="16"/>
              </w:rPr>
              <w:t>revised</w:t>
            </w:r>
          </w:p>
        </w:tc>
        <w:tc>
          <w:tcPr>
            <w:tcW w:w="0" w:type="auto"/>
            <w:shd w:val="clear" w:color="auto" w:fill="auto"/>
          </w:tcPr>
          <w:p w14:paraId="17AF155B" w14:textId="77777777" w:rsidR="00394B10" w:rsidRPr="00416A2B" w:rsidRDefault="00394B10" w:rsidP="00394B10">
            <w:pPr>
              <w:pStyle w:val="TAL"/>
              <w:rPr>
                <w:sz w:val="16"/>
              </w:rPr>
            </w:pPr>
          </w:p>
        </w:tc>
        <w:tc>
          <w:tcPr>
            <w:tcW w:w="0" w:type="auto"/>
            <w:shd w:val="clear" w:color="auto" w:fill="auto"/>
          </w:tcPr>
          <w:p w14:paraId="32D304A6" w14:textId="74E8DFA7" w:rsidR="00394B10" w:rsidRPr="00416A2B" w:rsidRDefault="00394B10" w:rsidP="00394B10">
            <w:pPr>
              <w:pStyle w:val="TAL"/>
              <w:rPr>
                <w:sz w:val="16"/>
              </w:rPr>
            </w:pPr>
            <w:r w:rsidRPr="00416A2B">
              <w:rPr>
                <w:sz w:val="16"/>
              </w:rPr>
              <w:t>S6-210231</w:t>
            </w:r>
          </w:p>
        </w:tc>
      </w:tr>
      <w:tr w:rsidR="00416A2B" w:rsidRPr="00416A2B" w14:paraId="63720467" w14:textId="77777777" w:rsidTr="00416A2B">
        <w:tc>
          <w:tcPr>
            <w:tcW w:w="0" w:type="auto"/>
            <w:shd w:val="clear" w:color="auto" w:fill="auto"/>
          </w:tcPr>
          <w:p w14:paraId="432A4D7B" w14:textId="281FBD7C" w:rsidR="00394B10" w:rsidRPr="00416A2B" w:rsidRDefault="00394B10" w:rsidP="00394B10">
            <w:pPr>
              <w:pStyle w:val="TAL"/>
              <w:rPr>
                <w:sz w:val="16"/>
              </w:rPr>
            </w:pPr>
            <w:r w:rsidRPr="00416A2B">
              <w:rPr>
                <w:sz w:val="16"/>
              </w:rPr>
              <w:t>S6-210055</w:t>
            </w:r>
          </w:p>
        </w:tc>
        <w:tc>
          <w:tcPr>
            <w:tcW w:w="0" w:type="auto"/>
            <w:shd w:val="clear" w:color="auto" w:fill="auto"/>
          </w:tcPr>
          <w:p w14:paraId="48EB3B14" w14:textId="64B4FE42" w:rsidR="00394B10" w:rsidRPr="00416A2B" w:rsidRDefault="00394B10" w:rsidP="00394B10">
            <w:pPr>
              <w:pStyle w:val="TAL"/>
              <w:rPr>
                <w:sz w:val="16"/>
              </w:rPr>
            </w:pPr>
            <w:r w:rsidRPr="00416A2B">
              <w:rPr>
                <w:sz w:val="16"/>
              </w:rPr>
              <w:t>Clarification on dynamic EAS instantiation triggering</w:t>
            </w:r>
          </w:p>
        </w:tc>
        <w:tc>
          <w:tcPr>
            <w:tcW w:w="0" w:type="auto"/>
            <w:shd w:val="clear" w:color="auto" w:fill="auto"/>
          </w:tcPr>
          <w:p w14:paraId="03464E7A" w14:textId="0E8B1D5F" w:rsidR="00394B10" w:rsidRPr="00416A2B" w:rsidRDefault="00394B10" w:rsidP="00394B10">
            <w:pPr>
              <w:pStyle w:val="TAL"/>
              <w:rPr>
                <w:sz w:val="16"/>
              </w:rPr>
            </w:pPr>
            <w:r w:rsidRPr="00416A2B">
              <w:rPr>
                <w:sz w:val="16"/>
              </w:rPr>
              <w:t>Samsung</w:t>
            </w:r>
          </w:p>
        </w:tc>
        <w:tc>
          <w:tcPr>
            <w:tcW w:w="0" w:type="auto"/>
            <w:shd w:val="clear" w:color="auto" w:fill="auto"/>
          </w:tcPr>
          <w:p w14:paraId="3B3D5A7D" w14:textId="09F26E80" w:rsidR="00394B10" w:rsidRPr="00416A2B" w:rsidRDefault="00394B10" w:rsidP="00394B10">
            <w:pPr>
              <w:pStyle w:val="TAL"/>
              <w:rPr>
                <w:sz w:val="16"/>
              </w:rPr>
            </w:pPr>
            <w:r w:rsidRPr="00416A2B">
              <w:rPr>
                <w:sz w:val="16"/>
              </w:rPr>
              <w:t>revised</w:t>
            </w:r>
          </w:p>
        </w:tc>
        <w:tc>
          <w:tcPr>
            <w:tcW w:w="0" w:type="auto"/>
            <w:shd w:val="clear" w:color="auto" w:fill="auto"/>
          </w:tcPr>
          <w:p w14:paraId="3BC541C8" w14:textId="77777777" w:rsidR="00394B10" w:rsidRPr="00416A2B" w:rsidRDefault="00394B10" w:rsidP="00394B10">
            <w:pPr>
              <w:pStyle w:val="TAL"/>
              <w:rPr>
                <w:sz w:val="16"/>
              </w:rPr>
            </w:pPr>
          </w:p>
        </w:tc>
        <w:tc>
          <w:tcPr>
            <w:tcW w:w="0" w:type="auto"/>
            <w:shd w:val="clear" w:color="auto" w:fill="auto"/>
          </w:tcPr>
          <w:p w14:paraId="1979745E" w14:textId="3485E5B0" w:rsidR="00394B10" w:rsidRPr="00416A2B" w:rsidRDefault="00394B10" w:rsidP="00394B10">
            <w:pPr>
              <w:pStyle w:val="TAL"/>
              <w:rPr>
                <w:sz w:val="16"/>
              </w:rPr>
            </w:pPr>
            <w:r w:rsidRPr="00416A2B">
              <w:rPr>
                <w:sz w:val="16"/>
              </w:rPr>
              <w:t>S6-210232</w:t>
            </w:r>
          </w:p>
        </w:tc>
      </w:tr>
      <w:tr w:rsidR="00416A2B" w:rsidRPr="00416A2B" w14:paraId="28372417" w14:textId="77777777" w:rsidTr="00416A2B">
        <w:tc>
          <w:tcPr>
            <w:tcW w:w="0" w:type="auto"/>
            <w:shd w:val="clear" w:color="auto" w:fill="auto"/>
          </w:tcPr>
          <w:p w14:paraId="25C5A7D8" w14:textId="66703E7A" w:rsidR="00394B10" w:rsidRPr="00416A2B" w:rsidRDefault="00394B10" w:rsidP="00394B10">
            <w:pPr>
              <w:pStyle w:val="TAL"/>
              <w:rPr>
                <w:sz w:val="16"/>
              </w:rPr>
            </w:pPr>
            <w:r w:rsidRPr="00416A2B">
              <w:rPr>
                <w:sz w:val="16"/>
              </w:rPr>
              <w:t>S6-210056</w:t>
            </w:r>
          </w:p>
        </w:tc>
        <w:tc>
          <w:tcPr>
            <w:tcW w:w="0" w:type="auto"/>
            <w:shd w:val="clear" w:color="auto" w:fill="auto"/>
          </w:tcPr>
          <w:p w14:paraId="2AC4CDBB" w14:textId="7B19AA07" w:rsidR="00394B10" w:rsidRPr="00416A2B" w:rsidRDefault="00394B10" w:rsidP="00394B10">
            <w:pPr>
              <w:pStyle w:val="TAL"/>
              <w:rPr>
                <w:sz w:val="16"/>
              </w:rPr>
            </w:pPr>
            <w:r w:rsidRPr="00416A2B">
              <w:rPr>
                <w:sz w:val="16"/>
              </w:rPr>
              <w:t>Device type information</w:t>
            </w:r>
          </w:p>
        </w:tc>
        <w:tc>
          <w:tcPr>
            <w:tcW w:w="0" w:type="auto"/>
            <w:shd w:val="clear" w:color="auto" w:fill="auto"/>
          </w:tcPr>
          <w:p w14:paraId="5B15449E" w14:textId="229CDB56" w:rsidR="00394B10" w:rsidRPr="00416A2B" w:rsidRDefault="00394B10" w:rsidP="00394B10">
            <w:pPr>
              <w:pStyle w:val="TAL"/>
              <w:rPr>
                <w:sz w:val="16"/>
              </w:rPr>
            </w:pPr>
            <w:r w:rsidRPr="00416A2B">
              <w:rPr>
                <w:sz w:val="16"/>
              </w:rPr>
              <w:t>Samsung</w:t>
            </w:r>
          </w:p>
        </w:tc>
        <w:tc>
          <w:tcPr>
            <w:tcW w:w="0" w:type="auto"/>
            <w:shd w:val="clear" w:color="auto" w:fill="auto"/>
          </w:tcPr>
          <w:p w14:paraId="59F63864" w14:textId="76973167" w:rsidR="00394B10" w:rsidRPr="00416A2B" w:rsidRDefault="00394B10" w:rsidP="00394B10">
            <w:pPr>
              <w:pStyle w:val="TAL"/>
              <w:rPr>
                <w:sz w:val="16"/>
              </w:rPr>
            </w:pPr>
            <w:r w:rsidRPr="00416A2B">
              <w:rPr>
                <w:sz w:val="16"/>
              </w:rPr>
              <w:t>postponed</w:t>
            </w:r>
          </w:p>
        </w:tc>
        <w:tc>
          <w:tcPr>
            <w:tcW w:w="0" w:type="auto"/>
            <w:shd w:val="clear" w:color="auto" w:fill="auto"/>
          </w:tcPr>
          <w:p w14:paraId="55DE29BF" w14:textId="77777777" w:rsidR="00394B10" w:rsidRPr="00416A2B" w:rsidRDefault="00394B10" w:rsidP="00394B10">
            <w:pPr>
              <w:pStyle w:val="TAL"/>
              <w:rPr>
                <w:sz w:val="16"/>
              </w:rPr>
            </w:pPr>
          </w:p>
        </w:tc>
        <w:tc>
          <w:tcPr>
            <w:tcW w:w="0" w:type="auto"/>
            <w:shd w:val="clear" w:color="auto" w:fill="auto"/>
          </w:tcPr>
          <w:p w14:paraId="46F460EC" w14:textId="77777777" w:rsidR="00394B10" w:rsidRPr="00416A2B" w:rsidRDefault="00394B10" w:rsidP="00394B10">
            <w:pPr>
              <w:pStyle w:val="TAL"/>
              <w:rPr>
                <w:sz w:val="16"/>
              </w:rPr>
            </w:pPr>
          </w:p>
        </w:tc>
      </w:tr>
      <w:tr w:rsidR="00416A2B" w:rsidRPr="00416A2B" w14:paraId="79450391" w14:textId="77777777" w:rsidTr="00416A2B">
        <w:tc>
          <w:tcPr>
            <w:tcW w:w="0" w:type="auto"/>
            <w:shd w:val="clear" w:color="auto" w:fill="auto"/>
          </w:tcPr>
          <w:p w14:paraId="5035DD7C" w14:textId="67A6DA91" w:rsidR="00394B10" w:rsidRPr="00416A2B" w:rsidRDefault="00394B10" w:rsidP="00394B10">
            <w:pPr>
              <w:pStyle w:val="TAL"/>
              <w:rPr>
                <w:sz w:val="16"/>
              </w:rPr>
            </w:pPr>
            <w:r w:rsidRPr="00416A2B">
              <w:rPr>
                <w:sz w:val="16"/>
              </w:rPr>
              <w:t>S6-210057</w:t>
            </w:r>
          </w:p>
        </w:tc>
        <w:tc>
          <w:tcPr>
            <w:tcW w:w="0" w:type="auto"/>
            <w:shd w:val="clear" w:color="auto" w:fill="auto"/>
          </w:tcPr>
          <w:p w14:paraId="3D7EAEBF" w14:textId="071BE77D" w:rsidR="00394B10" w:rsidRPr="00416A2B" w:rsidRDefault="00394B10" w:rsidP="00394B10">
            <w:pPr>
              <w:pStyle w:val="TAL"/>
              <w:rPr>
                <w:sz w:val="16"/>
              </w:rPr>
            </w:pPr>
            <w:r w:rsidRPr="00416A2B">
              <w:rPr>
                <w:sz w:val="16"/>
              </w:rPr>
              <w:t>Coordination on Application Context Relocation</w:t>
            </w:r>
          </w:p>
        </w:tc>
        <w:tc>
          <w:tcPr>
            <w:tcW w:w="0" w:type="auto"/>
            <w:shd w:val="clear" w:color="auto" w:fill="auto"/>
          </w:tcPr>
          <w:p w14:paraId="4002A0EA" w14:textId="548C4EB8" w:rsidR="00394B10" w:rsidRPr="00416A2B" w:rsidRDefault="00394B10" w:rsidP="00394B10">
            <w:pPr>
              <w:pStyle w:val="TAL"/>
              <w:rPr>
                <w:sz w:val="16"/>
              </w:rPr>
            </w:pPr>
            <w:r w:rsidRPr="00416A2B">
              <w:rPr>
                <w:sz w:val="16"/>
              </w:rPr>
              <w:t>Samsung</w:t>
            </w:r>
          </w:p>
        </w:tc>
        <w:tc>
          <w:tcPr>
            <w:tcW w:w="0" w:type="auto"/>
            <w:shd w:val="clear" w:color="auto" w:fill="auto"/>
          </w:tcPr>
          <w:p w14:paraId="3FE40E72" w14:textId="25B4DE68" w:rsidR="00394B10" w:rsidRPr="00416A2B" w:rsidRDefault="00394B10" w:rsidP="00394B10">
            <w:pPr>
              <w:pStyle w:val="TAL"/>
              <w:rPr>
                <w:sz w:val="16"/>
              </w:rPr>
            </w:pPr>
            <w:r w:rsidRPr="00416A2B">
              <w:rPr>
                <w:sz w:val="16"/>
              </w:rPr>
              <w:t>revised</w:t>
            </w:r>
          </w:p>
        </w:tc>
        <w:tc>
          <w:tcPr>
            <w:tcW w:w="0" w:type="auto"/>
            <w:shd w:val="clear" w:color="auto" w:fill="auto"/>
          </w:tcPr>
          <w:p w14:paraId="2B0AF24C" w14:textId="77777777" w:rsidR="00394B10" w:rsidRPr="00416A2B" w:rsidRDefault="00394B10" w:rsidP="00394B10">
            <w:pPr>
              <w:pStyle w:val="TAL"/>
              <w:rPr>
                <w:sz w:val="16"/>
              </w:rPr>
            </w:pPr>
          </w:p>
        </w:tc>
        <w:tc>
          <w:tcPr>
            <w:tcW w:w="0" w:type="auto"/>
            <w:shd w:val="clear" w:color="auto" w:fill="auto"/>
          </w:tcPr>
          <w:p w14:paraId="5DFE2101" w14:textId="26C51566" w:rsidR="00394B10" w:rsidRPr="00416A2B" w:rsidRDefault="00394B10" w:rsidP="00394B10">
            <w:pPr>
              <w:pStyle w:val="TAL"/>
              <w:rPr>
                <w:sz w:val="16"/>
              </w:rPr>
            </w:pPr>
            <w:r w:rsidRPr="00416A2B">
              <w:rPr>
                <w:sz w:val="16"/>
              </w:rPr>
              <w:t>S6-210233</w:t>
            </w:r>
          </w:p>
        </w:tc>
      </w:tr>
      <w:tr w:rsidR="00416A2B" w:rsidRPr="00416A2B" w14:paraId="45D92E73" w14:textId="77777777" w:rsidTr="00416A2B">
        <w:tc>
          <w:tcPr>
            <w:tcW w:w="0" w:type="auto"/>
            <w:shd w:val="clear" w:color="auto" w:fill="auto"/>
          </w:tcPr>
          <w:p w14:paraId="4C59AC6B" w14:textId="37D7C7DF" w:rsidR="00394B10" w:rsidRPr="00416A2B" w:rsidRDefault="00394B10" w:rsidP="00394B10">
            <w:pPr>
              <w:pStyle w:val="TAL"/>
              <w:rPr>
                <w:sz w:val="16"/>
              </w:rPr>
            </w:pPr>
            <w:r w:rsidRPr="00416A2B">
              <w:rPr>
                <w:sz w:val="16"/>
              </w:rPr>
              <w:t>S6-210058</w:t>
            </w:r>
          </w:p>
        </w:tc>
        <w:tc>
          <w:tcPr>
            <w:tcW w:w="0" w:type="auto"/>
            <w:shd w:val="clear" w:color="auto" w:fill="auto"/>
          </w:tcPr>
          <w:p w14:paraId="273859D7" w14:textId="6C1B8489" w:rsidR="00394B10" w:rsidRPr="00416A2B" w:rsidRDefault="00394B10" w:rsidP="00394B10">
            <w:pPr>
              <w:pStyle w:val="TAL"/>
              <w:rPr>
                <w:sz w:val="16"/>
              </w:rPr>
            </w:pPr>
            <w:r w:rsidRPr="00416A2B">
              <w:rPr>
                <w:sz w:val="16"/>
              </w:rPr>
              <w:t>Pseudo-CR on Use of network virtualisation for MC services</w:t>
            </w:r>
          </w:p>
        </w:tc>
        <w:tc>
          <w:tcPr>
            <w:tcW w:w="0" w:type="auto"/>
            <w:shd w:val="clear" w:color="auto" w:fill="auto"/>
          </w:tcPr>
          <w:p w14:paraId="37DB6632" w14:textId="76B86364" w:rsidR="00394B10" w:rsidRPr="00416A2B" w:rsidRDefault="00394B10" w:rsidP="00394B10">
            <w:pPr>
              <w:pStyle w:val="TAL"/>
              <w:rPr>
                <w:sz w:val="16"/>
                <w:lang w:val="fr-FR"/>
              </w:rPr>
            </w:pPr>
            <w:r w:rsidRPr="00416A2B">
              <w:rPr>
                <w:sz w:val="16"/>
                <w:lang w:val="fr-FR"/>
              </w:rPr>
              <w:t>Union Inter. Chemins de Fer</w:t>
            </w:r>
          </w:p>
        </w:tc>
        <w:tc>
          <w:tcPr>
            <w:tcW w:w="0" w:type="auto"/>
            <w:shd w:val="clear" w:color="auto" w:fill="auto"/>
          </w:tcPr>
          <w:p w14:paraId="76EC64E0" w14:textId="1AC9FBA0" w:rsidR="00394B10" w:rsidRPr="00416A2B" w:rsidRDefault="00394B10" w:rsidP="00394B10">
            <w:pPr>
              <w:pStyle w:val="TAL"/>
              <w:rPr>
                <w:sz w:val="16"/>
              </w:rPr>
            </w:pPr>
            <w:r w:rsidRPr="00416A2B">
              <w:rPr>
                <w:sz w:val="16"/>
              </w:rPr>
              <w:t>revised</w:t>
            </w:r>
          </w:p>
        </w:tc>
        <w:tc>
          <w:tcPr>
            <w:tcW w:w="0" w:type="auto"/>
            <w:shd w:val="clear" w:color="auto" w:fill="auto"/>
          </w:tcPr>
          <w:p w14:paraId="65E6E7F9" w14:textId="77777777" w:rsidR="00394B10" w:rsidRPr="00416A2B" w:rsidRDefault="00394B10" w:rsidP="00394B10">
            <w:pPr>
              <w:pStyle w:val="TAL"/>
              <w:rPr>
                <w:sz w:val="16"/>
              </w:rPr>
            </w:pPr>
          </w:p>
        </w:tc>
        <w:tc>
          <w:tcPr>
            <w:tcW w:w="0" w:type="auto"/>
            <w:shd w:val="clear" w:color="auto" w:fill="auto"/>
          </w:tcPr>
          <w:p w14:paraId="665E2C5F" w14:textId="51C6EC2F" w:rsidR="00394B10" w:rsidRPr="00416A2B" w:rsidRDefault="00394B10" w:rsidP="00394B10">
            <w:pPr>
              <w:pStyle w:val="TAL"/>
              <w:rPr>
                <w:sz w:val="16"/>
              </w:rPr>
            </w:pPr>
            <w:r w:rsidRPr="00416A2B">
              <w:rPr>
                <w:sz w:val="16"/>
              </w:rPr>
              <w:t>S6-210197</w:t>
            </w:r>
          </w:p>
        </w:tc>
      </w:tr>
      <w:tr w:rsidR="00416A2B" w:rsidRPr="00416A2B" w14:paraId="51CE2FD6" w14:textId="77777777" w:rsidTr="00416A2B">
        <w:tc>
          <w:tcPr>
            <w:tcW w:w="0" w:type="auto"/>
            <w:shd w:val="clear" w:color="auto" w:fill="auto"/>
          </w:tcPr>
          <w:p w14:paraId="61104C1E" w14:textId="6E0E04F3" w:rsidR="00394B10" w:rsidRPr="00416A2B" w:rsidRDefault="00394B10" w:rsidP="00394B10">
            <w:pPr>
              <w:pStyle w:val="TAL"/>
              <w:rPr>
                <w:sz w:val="16"/>
              </w:rPr>
            </w:pPr>
            <w:r w:rsidRPr="00416A2B">
              <w:rPr>
                <w:sz w:val="16"/>
              </w:rPr>
              <w:t>S6-210059</w:t>
            </w:r>
          </w:p>
        </w:tc>
        <w:tc>
          <w:tcPr>
            <w:tcW w:w="0" w:type="auto"/>
            <w:shd w:val="clear" w:color="auto" w:fill="auto"/>
          </w:tcPr>
          <w:p w14:paraId="49450718" w14:textId="2AE0C0CF" w:rsidR="00394B10" w:rsidRPr="00416A2B" w:rsidRDefault="00394B10" w:rsidP="00394B10">
            <w:pPr>
              <w:pStyle w:val="TAL"/>
              <w:rPr>
                <w:sz w:val="16"/>
              </w:rPr>
            </w:pPr>
            <w:r w:rsidRPr="00416A2B">
              <w:rPr>
                <w:sz w:val="16"/>
              </w:rPr>
              <w:t>Pseudo-CR on MC service system 5GS resource control for unicast communication</w:t>
            </w:r>
          </w:p>
        </w:tc>
        <w:tc>
          <w:tcPr>
            <w:tcW w:w="0" w:type="auto"/>
            <w:shd w:val="clear" w:color="auto" w:fill="auto"/>
          </w:tcPr>
          <w:p w14:paraId="782E08A5" w14:textId="0B5199A6" w:rsidR="00394B10" w:rsidRPr="00416A2B" w:rsidRDefault="00394B10" w:rsidP="00394B10">
            <w:pPr>
              <w:pStyle w:val="TAL"/>
              <w:rPr>
                <w:sz w:val="16"/>
                <w:lang w:val="fr-FR"/>
              </w:rPr>
            </w:pPr>
            <w:r w:rsidRPr="00416A2B">
              <w:rPr>
                <w:sz w:val="16"/>
                <w:lang w:val="fr-FR"/>
              </w:rPr>
              <w:t>Union Inter. Chemins de Fer</w:t>
            </w:r>
          </w:p>
        </w:tc>
        <w:tc>
          <w:tcPr>
            <w:tcW w:w="0" w:type="auto"/>
            <w:shd w:val="clear" w:color="auto" w:fill="auto"/>
          </w:tcPr>
          <w:p w14:paraId="190E957C" w14:textId="54801D9D" w:rsidR="00394B10" w:rsidRPr="00416A2B" w:rsidRDefault="00394B10" w:rsidP="00394B10">
            <w:pPr>
              <w:pStyle w:val="TAL"/>
              <w:rPr>
                <w:sz w:val="16"/>
              </w:rPr>
            </w:pPr>
            <w:r w:rsidRPr="00416A2B">
              <w:rPr>
                <w:sz w:val="16"/>
              </w:rPr>
              <w:t>revised</w:t>
            </w:r>
          </w:p>
        </w:tc>
        <w:tc>
          <w:tcPr>
            <w:tcW w:w="0" w:type="auto"/>
            <w:shd w:val="clear" w:color="auto" w:fill="auto"/>
          </w:tcPr>
          <w:p w14:paraId="5F896D1E" w14:textId="77777777" w:rsidR="00394B10" w:rsidRPr="00416A2B" w:rsidRDefault="00394B10" w:rsidP="00394B10">
            <w:pPr>
              <w:pStyle w:val="TAL"/>
              <w:rPr>
                <w:sz w:val="16"/>
              </w:rPr>
            </w:pPr>
          </w:p>
        </w:tc>
        <w:tc>
          <w:tcPr>
            <w:tcW w:w="0" w:type="auto"/>
            <w:shd w:val="clear" w:color="auto" w:fill="auto"/>
          </w:tcPr>
          <w:p w14:paraId="362C0525" w14:textId="51FD0599" w:rsidR="00394B10" w:rsidRPr="00416A2B" w:rsidRDefault="00394B10" w:rsidP="00394B10">
            <w:pPr>
              <w:pStyle w:val="TAL"/>
              <w:rPr>
                <w:sz w:val="16"/>
              </w:rPr>
            </w:pPr>
            <w:r w:rsidRPr="00416A2B">
              <w:rPr>
                <w:sz w:val="16"/>
              </w:rPr>
              <w:t>S6-210198</w:t>
            </w:r>
          </w:p>
        </w:tc>
      </w:tr>
      <w:tr w:rsidR="00416A2B" w:rsidRPr="00416A2B" w14:paraId="416EF174" w14:textId="77777777" w:rsidTr="00416A2B">
        <w:tc>
          <w:tcPr>
            <w:tcW w:w="0" w:type="auto"/>
            <w:shd w:val="clear" w:color="auto" w:fill="auto"/>
          </w:tcPr>
          <w:p w14:paraId="732441B2" w14:textId="5831B6FF" w:rsidR="00394B10" w:rsidRPr="00416A2B" w:rsidRDefault="00394B10" w:rsidP="00394B10">
            <w:pPr>
              <w:pStyle w:val="TAL"/>
              <w:rPr>
                <w:sz w:val="16"/>
              </w:rPr>
            </w:pPr>
            <w:r w:rsidRPr="00416A2B">
              <w:rPr>
                <w:sz w:val="16"/>
              </w:rPr>
              <w:t>S6-210060</w:t>
            </w:r>
          </w:p>
        </w:tc>
        <w:tc>
          <w:tcPr>
            <w:tcW w:w="0" w:type="auto"/>
            <w:shd w:val="clear" w:color="auto" w:fill="auto"/>
          </w:tcPr>
          <w:p w14:paraId="50F93E67" w14:textId="064635E6" w:rsidR="00394B10" w:rsidRPr="00416A2B" w:rsidRDefault="00394B10" w:rsidP="00394B10">
            <w:pPr>
              <w:pStyle w:val="TAL"/>
              <w:rPr>
                <w:sz w:val="16"/>
              </w:rPr>
            </w:pPr>
            <w:r w:rsidRPr="00416A2B">
              <w:rPr>
                <w:sz w:val="16"/>
              </w:rPr>
              <w:t>Pseudo-CR Configuration data for MC services using 5GS</w:t>
            </w:r>
          </w:p>
        </w:tc>
        <w:tc>
          <w:tcPr>
            <w:tcW w:w="0" w:type="auto"/>
            <w:shd w:val="clear" w:color="auto" w:fill="auto"/>
          </w:tcPr>
          <w:p w14:paraId="04DBCF43" w14:textId="4E8E6330" w:rsidR="00394B10" w:rsidRPr="00C5536D" w:rsidRDefault="00394B10" w:rsidP="00394B10">
            <w:pPr>
              <w:pStyle w:val="TAL"/>
              <w:rPr>
                <w:sz w:val="16"/>
                <w:lang w:val="fr-FR"/>
              </w:rPr>
            </w:pPr>
            <w:r w:rsidRPr="00C5536D">
              <w:rPr>
                <w:sz w:val="16"/>
                <w:lang w:val="fr-FR"/>
              </w:rPr>
              <w:t>Union Inter. Chemins de Fer</w:t>
            </w:r>
          </w:p>
        </w:tc>
        <w:tc>
          <w:tcPr>
            <w:tcW w:w="0" w:type="auto"/>
            <w:shd w:val="clear" w:color="auto" w:fill="auto"/>
          </w:tcPr>
          <w:p w14:paraId="7FAAE8A5" w14:textId="47800FD7" w:rsidR="00394B10" w:rsidRPr="00416A2B" w:rsidRDefault="00394B10" w:rsidP="00394B10">
            <w:pPr>
              <w:pStyle w:val="TAL"/>
              <w:rPr>
                <w:sz w:val="16"/>
              </w:rPr>
            </w:pPr>
            <w:r w:rsidRPr="00416A2B">
              <w:rPr>
                <w:sz w:val="16"/>
              </w:rPr>
              <w:t>revised</w:t>
            </w:r>
          </w:p>
        </w:tc>
        <w:tc>
          <w:tcPr>
            <w:tcW w:w="0" w:type="auto"/>
            <w:shd w:val="clear" w:color="auto" w:fill="auto"/>
          </w:tcPr>
          <w:p w14:paraId="5AAC01B1" w14:textId="77777777" w:rsidR="00394B10" w:rsidRPr="00416A2B" w:rsidRDefault="00394B10" w:rsidP="00394B10">
            <w:pPr>
              <w:pStyle w:val="TAL"/>
              <w:rPr>
                <w:sz w:val="16"/>
              </w:rPr>
            </w:pPr>
          </w:p>
        </w:tc>
        <w:tc>
          <w:tcPr>
            <w:tcW w:w="0" w:type="auto"/>
            <w:shd w:val="clear" w:color="auto" w:fill="auto"/>
          </w:tcPr>
          <w:p w14:paraId="13C9D7F8" w14:textId="16EC780F" w:rsidR="00394B10" w:rsidRPr="00416A2B" w:rsidRDefault="00394B10" w:rsidP="00394B10">
            <w:pPr>
              <w:pStyle w:val="TAL"/>
              <w:rPr>
                <w:sz w:val="16"/>
              </w:rPr>
            </w:pPr>
            <w:r w:rsidRPr="00416A2B">
              <w:rPr>
                <w:sz w:val="16"/>
              </w:rPr>
              <w:t>S6-210199</w:t>
            </w:r>
          </w:p>
        </w:tc>
      </w:tr>
      <w:tr w:rsidR="00416A2B" w:rsidRPr="00416A2B" w14:paraId="04F93674" w14:textId="77777777" w:rsidTr="00416A2B">
        <w:tc>
          <w:tcPr>
            <w:tcW w:w="0" w:type="auto"/>
            <w:shd w:val="clear" w:color="auto" w:fill="auto"/>
          </w:tcPr>
          <w:p w14:paraId="04D59490" w14:textId="67AAAE4B" w:rsidR="00394B10" w:rsidRPr="00416A2B" w:rsidRDefault="00394B10" w:rsidP="00394B10">
            <w:pPr>
              <w:pStyle w:val="TAL"/>
              <w:rPr>
                <w:sz w:val="16"/>
              </w:rPr>
            </w:pPr>
            <w:r w:rsidRPr="00416A2B">
              <w:rPr>
                <w:sz w:val="16"/>
              </w:rPr>
              <w:t>S6-210061</w:t>
            </w:r>
          </w:p>
        </w:tc>
        <w:tc>
          <w:tcPr>
            <w:tcW w:w="0" w:type="auto"/>
            <w:shd w:val="clear" w:color="auto" w:fill="auto"/>
          </w:tcPr>
          <w:p w14:paraId="10B10B44" w14:textId="19ED6F41" w:rsidR="00394B10" w:rsidRPr="00416A2B" w:rsidRDefault="00394B10" w:rsidP="00394B10">
            <w:pPr>
              <w:pStyle w:val="TAL"/>
              <w:rPr>
                <w:sz w:val="16"/>
              </w:rPr>
            </w:pPr>
            <w:r w:rsidRPr="00416A2B">
              <w:rPr>
                <w:sz w:val="16"/>
              </w:rPr>
              <w:t>Conclusion</w:t>
            </w:r>
          </w:p>
        </w:tc>
        <w:tc>
          <w:tcPr>
            <w:tcW w:w="0" w:type="auto"/>
            <w:shd w:val="clear" w:color="auto" w:fill="auto"/>
          </w:tcPr>
          <w:p w14:paraId="7309F6F5" w14:textId="44D1DBB1"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60540B3D" w14:textId="41E5EF4A" w:rsidR="00394B10" w:rsidRPr="00416A2B" w:rsidRDefault="00394B10" w:rsidP="00394B10">
            <w:pPr>
              <w:pStyle w:val="TAL"/>
              <w:rPr>
                <w:sz w:val="16"/>
              </w:rPr>
            </w:pPr>
            <w:r w:rsidRPr="00416A2B">
              <w:rPr>
                <w:sz w:val="16"/>
              </w:rPr>
              <w:t>revised</w:t>
            </w:r>
          </w:p>
        </w:tc>
        <w:tc>
          <w:tcPr>
            <w:tcW w:w="0" w:type="auto"/>
            <w:shd w:val="clear" w:color="auto" w:fill="auto"/>
          </w:tcPr>
          <w:p w14:paraId="13401547" w14:textId="77777777" w:rsidR="00394B10" w:rsidRPr="00416A2B" w:rsidRDefault="00394B10" w:rsidP="00394B10">
            <w:pPr>
              <w:pStyle w:val="TAL"/>
              <w:rPr>
                <w:sz w:val="16"/>
              </w:rPr>
            </w:pPr>
          </w:p>
        </w:tc>
        <w:tc>
          <w:tcPr>
            <w:tcW w:w="0" w:type="auto"/>
            <w:shd w:val="clear" w:color="auto" w:fill="auto"/>
          </w:tcPr>
          <w:p w14:paraId="1C7D10C6" w14:textId="2D19C97E" w:rsidR="00394B10" w:rsidRPr="00416A2B" w:rsidRDefault="00394B10" w:rsidP="00394B10">
            <w:pPr>
              <w:pStyle w:val="TAL"/>
              <w:rPr>
                <w:sz w:val="16"/>
              </w:rPr>
            </w:pPr>
            <w:r w:rsidRPr="00416A2B">
              <w:rPr>
                <w:sz w:val="16"/>
              </w:rPr>
              <w:t>S6-210213</w:t>
            </w:r>
          </w:p>
        </w:tc>
      </w:tr>
      <w:tr w:rsidR="00416A2B" w:rsidRPr="00416A2B" w14:paraId="13A1B985" w14:textId="77777777" w:rsidTr="00416A2B">
        <w:tc>
          <w:tcPr>
            <w:tcW w:w="0" w:type="auto"/>
            <w:shd w:val="clear" w:color="auto" w:fill="auto"/>
          </w:tcPr>
          <w:p w14:paraId="11AD3589" w14:textId="3E56DA17" w:rsidR="00394B10" w:rsidRPr="00416A2B" w:rsidRDefault="00394B10" w:rsidP="00394B10">
            <w:pPr>
              <w:pStyle w:val="TAL"/>
              <w:rPr>
                <w:sz w:val="16"/>
              </w:rPr>
            </w:pPr>
            <w:r w:rsidRPr="00416A2B">
              <w:rPr>
                <w:sz w:val="16"/>
              </w:rPr>
              <w:t>S6-210062</w:t>
            </w:r>
          </w:p>
        </w:tc>
        <w:tc>
          <w:tcPr>
            <w:tcW w:w="0" w:type="auto"/>
            <w:shd w:val="clear" w:color="auto" w:fill="auto"/>
          </w:tcPr>
          <w:p w14:paraId="3CEB7C19" w14:textId="24F975BB" w:rsidR="00394B10" w:rsidRPr="00416A2B" w:rsidRDefault="00394B10" w:rsidP="00394B10">
            <w:pPr>
              <w:pStyle w:val="TAL"/>
              <w:rPr>
                <w:sz w:val="16"/>
              </w:rPr>
            </w:pPr>
            <w:r w:rsidRPr="00416A2B">
              <w:rPr>
                <w:sz w:val="16"/>
              </w:rPr>
              <w:t>Minor corrections on Solution 20</w:t>
            </w:r>
          </w:p>
        </w:tc>
        <w:tc>
          <w:tcPr>
            <w:tcW w:w="0" w:type="auto"/>
            <w:shd w:val="clear" w:color="auto" w:fill="auto"/>
          </w:tcPr>
          <w:p w14:paraId="31048ED2" w14:textId="11264474"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16E7C98F" w14:textId="041CCE7E" w:rsidR="00394B10" w:rsidRPr="00416A2B" w:rsidRDefault="00394B10" w:rsidP="00394B10">
            <w:pPr>
              <w:pStyle w:val="TAL"/>
              <w:rPr>
                <w:sz w:val="16"/>
              </w:rPr>
            </w:pPr>
            <w:r w:rsidRPr="00416A2B">
              <w:rPr>
                <w:sz w:val="16"/>
              </w:rPr>
              <w:t>approved</w:t>
            </w:r>
          </w:p>
        </w:tc>
        <w:tc>
          <w:tcPr>
            <w:tcW w:w="0" w:type="auto"/>
            <w:shd w:val="clear" w:color="auto" w:fill="auto"/>
          </w:tcPr>
          <w:p w14:paraId="552C406D" w14:textId="77777777" w:rsidR="00394B10" w:rsidRPr="00416A2B" w:rsidRDefault="00394B10" w:rsidP="00394B10">
            <w:pPr>
              <w:pStyle w:val="TAL"/>
              <w:rPr>
                <w:sz w:val="16"/>
              </w:rPr>
            </w:pPr>
          </w:p>
        </w:tc>
        <w:tc>
          <w:tcPr>
            <w:tcW w:w="0" w:type="auto"/>
            <w:shd w:val="clear" w:color="auto" w:fill="auto"/>
          </w:tcPr>
          <w:p w14:paraId="1DB06865" w14:textId="77777777" w:rsidR="00394B10" w:rsidRPr="00416A2B" w:rsidRDefault="00394B10" w:rsidP="00394B10">
            <w:pPr>
              <w:pStyle w:val="TAL"/>
              <w:rPr>
                <w:sz w:val="16"/>
              </w:rPr>
            </w:pPr>
          </w:p>
        </w:tc>
      </w:tr>
      <w:tr w:rsidR="00416A2B" w:rsidRPr="00416A2B" w14:paraId="3ED24611" w14:textId="77777777" w:rsidTr="00416A2B">
        <w:tc>
          <w:tcPr>
            <w:tcW w:w="0" w:type="auto"/>
            <w:shd w:val="clear" w:color="auto" w:fill="auto"/>
          </w:tcPr>
          <w:p w14:paraId="3E7F615E" w14:textId="23D6E15B" w:rsidR="00394B10" w:rsidRPr="00416A2B" w:rsidRDefault="00394B10" w:rsidP="00394B10">
            <w:pPr>
              <w:pStyle w:val="TAL"/>
              <w:rPr>
                <w:sz w:val="16"/>
              </w:rPr>
            </w:pPr>
            <w:r w:rsidRPr="00416A2B">
              <w:rPr>
                <w:sz w:val="16"/>
              </w:rPr>
              <w:t>S6-210063</w:t>
            </w:r>
          </w:p>
        </w:tc>
        <w:tc>
          <w:tcPr>
            <w:tcW w:w="0" w:type="auto"/>
            <w:shd w:val="clear" w:color="auto" w:fill="auto"/>
          </w:tcPr>
          <w:p w14:paraId="37C739A7" w14:textId="0590181C" w:rsidR="00394B10" w:rsidRPr="00416A2B" w:rsidRDefault="00394B10" w:rsidP="00394B10">
            <w:pPr>
              <w:pStyle w:val="TAL"/>
              <w:rPr>
                <w:sz w:val="16"/>
              </w:rPr>
            </w:pPr>
            <w:r w:rsidRPr="00416A2B">
              <w:rPr>
                <w:sz w:val="16"/>
              </w:rPr>
              <w:t>Remove EN about segmentation size in KI 14</w:t>
            </w:r>
          </w:p>
        </w:tc>
        <w:tc>
          <w:tcPr>
            <w:tcW w:w="0" w:type="auto"/>
            <w:shd w:val="clear" w:color="auto" w:fill="auto"/>
          </w:tcPr>
          <w:p w14:paraId="70FB81B9" w14:textId="03F9988E"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7BAC900A" w14:textId="195E43C6" w:rsidR="00394B10" w:rsidRPr="00416A2B" w:rsidRDefault="00394B10" w:rsidP="00394B10">
            <w:pPr>
              <w:pStyle w:val="TAL"/>
              <w:rPr>
                <w:sz w:val="16"/>
              </w:rPr>
            </w:pPr>
            <w:r w:rsidRPr="00416A2B">
              <w:rPr>
                <w:sz w:val="16"/>
              </w:rPr>
              <w:t>approved</w:t>
            </w:r>
          </w:p>
        </w:tc>
        <w:tc>
          <w:tcPr>
            <w:tcW w:w="0" w:type="auto"/>
            <w:shd w:val="clear" w:color="auto" w:fill="auto"/>
          </w:tcPr>
          <w:p w14:paraId="261EB6F6" w14:textId="77777777" w:rsidR="00394B10" w:rsidRPr="00416A2B" w:rsidRDefault="00394B10" w:rsidP="00394B10">
            <w:pPr>
              <w:pStyle w:val="TAL"/>
              <w:rPr>
                <w:sz w:val="16"/>
              </w:rPr>
            </w:pPr>
          </w:p>
        </w:tc>
        <w:tc>
          <w:tcPr>
            <w:tcW w:w="0" w:type="auto"/>
            <w:shd w:val="clear" w:color="auto" w:fill="auto"/>
          </w:tcPr>
          <w:p w14:paraId="035DC16E" w14:textId="77777777" w:rsidR="00394B10" w:rsidRPr="00416A2B" w:rsidRDefault="00394B10" w:rsidP="00394B10">
            <w:pPr>
              <w:pStyle w:val="TAL"/>
              <w:rPr>
                <w:sz w:val="16"/>
              </w:rPr>
            </w:pPr>
          </w:p>
        </w:tc>
      </w:tr>
      <w:tr w:rsidR="00416A2B" w:rsidRPr="00416A2B" w14:paraId="524CE2F1" w14:textId="77777777" w:rsidTr="00416A2B">
        <w:tc>
          <w:tcPr>
            <w:tcW w:w="0" w:type="auto"/>
            <w:shd w:val="clear" w:color="auto" w:fill="auto"/>
          </w:tcPr>
          <w:p w14:paraId="7B16CF70" w14:textId="6AAB1D00" w:rsidR="00394B10" w:rsidRPr="00416A2B" w:rsidRDefault="00394B10" w:rsidP="00394B10">
            <w:pPr>
              <w:pStyle w:val="TAL"/>
              <w:rPr>
                <w:sz w:val="16"/>
              </w:rPr>
            </w:pPr>
            <w:r w:rsidRPr="00416A2B">
              <w:rPr>
                <w:sz w:val="16"/>
              </w:rPr>
              <w:t>S6-210064</w:t>
            </w:r>
          </w:p>
        </w:tc>
        <w:tc>
          <w:tcPr>
            <w:tcW w:w="0" w:type="auto"/>
            <w:shd w:val="clear" w:color="auto" w:fill="auto"/>
          </w:tcPr>
          <w:p w14:paraId="3520F84B" w14:textId="418486F4" w:rsidR="00394B10" w:rsidRPr="00416A2B" w:rsidRDefault="00394B10" w:rsidP="00394B10">
            <w:pPr>
              <w:pStyle w:val="TAL"/>
              <w:rPr>
                <w:sz w:val="16"/>
              </w:rPr>
            </w:pPr>
            <w:r w:rsidRPr="00416A2B">
              <w:rPr>
                <w:sz w:val="16"/>
              </w:rPr>
              <w:t>Remove ENs about API invoker</w:t>
            </w:r>
          </w:p>
        </w:tc>
        <w:tc>
          <w:tcPr>
            <w:tcW w:w="0" w:type="auto"/>
            <w:shd w:val="clear" w:color="auto" w:fill="auto"/>
          </w:tcPr>
          <w:p w14:paraId="4CE231C8" w14:textId="143A2572"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1C9CAC03" w14:textId="15BB41FC" w:rsidR="00394B10" w:rsidRPr="00416A2B" w:rsidRDefault="00394B10" w:rsidP="00394B10">
            <w:pPr>
              <w:pStyle w:val="TAL"/>
              <w:rPr>
                <w:sz w:val="16"/>
              </w:rPr>
            </w:pPr>
            <w:r w:rsidRPr="00416A2B">
              <w:rPr>
                <w:sz w:val="16"/>
              </w:rPr>
              <w:t>revised</w:t>
            </w:r>
          </w:p>
        </w:tc>
        <w:tc>
          <w:tcPr>
            <w:tcW w:w="0" w:type="auto"/>
            <w:shd w:val="clear" w:color="auto" w:fill="auto"/>
          </w:tcPr>
          <w:p w14:paraId="417FA736" w14:textId="77777777" w:rsidR="00394B10" w:rsidRPr="00416A2B" w:rsidRDefault="00394B10" w:rsidP="00394B10">
            <w:pPr>
              <w:pStyle w:val="TAL"/>
              <w:rPr>
                <w:sz w:val="16"/>
              </w:rPr>
            </w:pPr>
          </w:p>
        </w:tc>
        <w:tc>
          <w:tcPr>
            <w:tcW w:w="0" w:type="auto"/>
            <w:shd w:val="clear" w:color="auto" w:fill="auto"/>
          </w:tcPr>
          <w:p w14:paraId="593E9E54" w14:textId="4BDF2388" w:rsidR="00394B10" w:rsidRPr="00416A2B" w:rsidRDefault="00394B10" w:rsidP="00394B10">
            <w:pPr>
              <w:pStyle w:val="TAL"/>
              <w:rPr>
                <w:sz w:val="16"/>
              </w:rPr>
            </w:pPr>
            <w:r w:rsidRPr="00416A2B">
              <w:rPr>
                <w:sz w:val="16"/>
              </w:rPr>
              <w:t>S6-210215</w:t>
            </w:r>
          </w:p>
        </w:tc>
      </w:tr>
      <w:tr w:rsidR="00416A2B" w:rsidRPr="00416A2B" w14:paraId="16A3818E" w14:textId="77777777" w:rsidTr="00416A2B">
        <w:tc>
          <w:tcPr>
            <w:tcW w:w="0" w:type="auto"/>
            <w:shd w:val="clear" w:color="auto" w:fill="auto"/>
          </w:tcPr>
          <w:p w14:paraId="15177EFC" w14:textId="19ADDC2F" w:rsidR="00394B10" w:rsidRPr="00416A2B" w:rsidRDefault="00394B10" w:rsidP="00394B10">
            <w:pPr>
              <w:pStyle w:val="TAL"/>
              <w:rPr>
                <w:sz w:val="16"/>
              </w:rPr>
            </w:pPr>
            <w:r w:rsidRPr="00416A2B">
              <w:rPr>
                <w:sz w:val="16"/>
              </w:rPr>
              <w:t>S6-210065</w:t>
            </w:r>
          </w:p>
        </w:tc>
        <w:tc>
          <w:tcPr>
            <w:tcW w:w="0" w:type="auto"/>
            <w:shd w:val="clear" w:color="auto" w:fill="auto"/>
          </w:tcPr>
          <w:p w14:paraId="416F3C59" w14:textId="3DE4C85F" w:rsidR="00394B10" w:rsidRPr="00416A2B" w:rsidRDefault="00394B10" w:rsidP="00394B10">
            <w:pPr>
              <w:pStyle w:val="TAL"/>
              <w:rPr>
                <w:sz w:val="16"/>
              </w:rPr>
            </w:pPr>
            <w:r w:rsidRPr="00416A2B">
              <w:rPr>
                <w:sz w:val="16"/>
              </w:rPr>
              <w:t xml:space="preserve">List of </w:t>
            </w:r>
            <w:proofErr w:type="gramStart"/>
            <w:r w:rsidRPr="00416A2B">
              <w:rPr>
                <w:sz w:val="16"/>
              </w:rPr>
              <w:t>partner</w:t>
            </w:r>
            <w:proofErr w:type="gramEnd"/>
            <w:r w:rsidRPr="00416A2B">
              <w:rPr>
                <w:sz w:val="16"/>
              </w:rPr>
              <w:t xml:space="preserve"> MCPTT systems for private calls</w:t>
            </w:r>
          </w:p>
        </w:tc>
        <w:tc>
          <w:tcPr>
            <w:tcW w:w="0" w:type="auto"/>
            <w:shd w:val="clear" w:color="auto" w:fill="auto"/>
          </w:tcPr>
          <w:p w14:paraId="636B0203" w14:textId="0CE7C16D" w:rsidR="00394B10" w:rsidRPr="00416A2B" w:rsidRDefault="00394B10" w:rsidP="00394B10">
            <w:pPr>
              <w:pStyle w:val="TAL"/>
              <w:rPr>
                <w:sz w:val="16"/>
              </w:rPr>
            </w:pPr>
            <w:r w:rsidRPr="00416A2B">
              <w:rPr>
                <w:sz w:val="16"/>
              </w:rPr>
              <w:t>Nokia, Nokia Shanghai Bell</w:t>
            </w:r>
          </w:p>
        </w:tc>
        <w:tc>
          <w:tcPr>
            <w:tcW w:w="0" w:type="auto"/>
            <w:shd w:val="clear" w:color="auto" w:fill="auto"/>
          </w:tcPr>
          <w:p w14:paraId="1B392B92" w14:textId="31F42F11" w:rsidR="00394B10" w:rsidRPr="00416A2B" w:rsidRDefault="00394B10" w:rsidP="00394B10">
            <w:pPr>
              <w:pStyle w:val="TAL"/>
              <w:rPr>
                <w:sz w:val="16"/>
              </w:rPr>
            </w:pPr>
            <w:r w:rsidRPr="00416A2B">
              <w:rPr>
                <w:sz w:val="16"/>
              </w:rPr>
              <w:t>not pursued</w:t>
            </w:r>
          </w:p>
        </w:tc>
        <w:tc>
          <w:tcPr>
            <w:tcW w:w="0" w:type="auto"/>
            <w:shd w:val="clear" w:color="auto" w:fill="auto"/>
          </w:tcPr>
          <w:p w14:paraId="7B494AE4" w14:textId="77777777" w:rsidR="00394B10" w:rsidRPr="00416A2B" w:rsidRDefault="00394B10" w:rsidP="00394B10">
            <w:pPr>
              <w:pStyle w:val="TAL"/>
              <w:rPr>
                <w:sz w:val="16"/>
              </w:rPr>
            </w:pPr>
          </w:p>
        </w:tc>
        <w:tc>
          <w:tcPr>
            <w:tcW w:w="0" w:type="auto"/>
            <w:shd w:val="clear" w:color="auto" w:fill="auto"/>
          </w:tcPr>
          <w:p w14:paraId="45CAF846" w14:textId="77777777" w:rsidR="00394B10" w:rsidRPr="00416A2B" w:rsidRDefault="00394B10" w:rsidP="00394B10">
            <w:pPr>
              <w:pStyle w:val="TAL"/>
              <w:rPr>
                <w:sz w:val="16"/>
              </w:rPr>
            </w:pPr>
          </w:p>
        </w:tc>
      </w:tr>
      <w:tr w:rsidR="00416A2B" w:rsidRPr="00416A2B" w14:paraId="006B2AA8" w14:textId="77777777" w:rsidTr="00416A2B">
        <w:tc>
          <w:tcPr>
            <w:tcW w:w="0" w:type="auto"/>
            <w:shd w:val="clear" w:color="auto" w:fill="auto"/>
          </w:tcPr>
          <w:p w14:paraId="15311042" w14:textId="2A503025" w:rsidR="00394B10" w:rsidRPr="00416A2B" w:rsidRDefault="00394B10" w:rsidP="00394B10">
            <w:pPr>
              <w:pStyle w:val="TAL"/>
              <w:rPr>
                <w:sz w:val="16"/>
              </w:rPr>
            </w:pPr>
            <w:r w:rsidRPr="00416A2B">
              <w:rPr>
                <w:sz w:val="16"/>
              </w:rPr>
              <w:t>S6-210066</w:t>
            </w:r>
          </w:p>
        </w:tc>
        <w:tc>
          <w:tcPr>
            <w:tcW w:w="0" w:type="auto"/>
            <w:shd w:val="clear" w:color="auto" w:fill="auto"/>
          </w:tcPr>
          <w:p w14:paraId="164978C3" w14:textId="6153CF5C" w:rsidR="00394B10" w:rsidRPr="00416A2B" w:rsidRDefault="00394B10" w:rsidP="00394B10">
            <w:pPr>
              <w:pStyle w:val="TAL"/>
              <w:rPr>
                <w:sz w:val="16"/>
              </w:rPr>
            </w:pPr>
            <w:r w:rsidRPr="00416A2B">
              <w:rPr>
                <w:sz w:val="16"/>
              </w:rPr>
              <w:t>Functional alias used in multiple partner MC systems</w:t>
            </w:r>
          </w:p>
        </w:tc>
        <w:tc>
          <w:tcPr>
            <w:tcW w:w="0" w:type="auto"/>
            <w:shd w:val="clear" w:color="auto" w:fill="auto"/>
          </w:tcPr>
          <w:p w14:paraId="1BAAA0F1" w14:textId="6746F28B" w:rsidR="00394B10" w:rsidRPr="00416A2B" w:rsidRDefault="00394B10" w:rsidP="00394B10">
            <w:pPr>
              <w:pStyle w:val="TAL"/>
              <w:rPr>
                <w:sz w:val="16"/>
              </w:rPr>
            </w:pPr>
            <w:r w:rsidRPr="00416A2B">
              <w:rPr>
                <w:sz w:val="16"/>
              </w:rPr>
              <w:t>Nokia, Nokia Shanghai Bell, UIC</w:t>
            </w:r>
          </w:p>
        </w:tc>
        <w:tc>
          <w:tcPr>
            <w:tcW w:w="0" w:type="auto"/>
            <w:shd w:val="clear" w:color="auto" w:fill="auto"/>
          </w:tcPr>
          <w:p w14:paraId="7BECF7B1" w14:textId="27D3B93B" w:rsidR="00394B10" w:rsidRPr="00416A2B" w:rsidRDefault="00394B10" w:rsidP="00394B10">
            <w:pPr>
              <w:pStyle w:val="TAL"/>
              <w:rPr>
                <w:sz w:val="16"/>
              </w:rPr>
            </w:pPr>
            <w:r w:rsidRPr="00416A2B">
              <w:rPr>
                <w:sz w:val="16"/>
              </w:rPr>
              <w:t>revised</w:t>
            </w:r>
          </w:p>
        </w:tc>
        <w:tc>
          <w:tcPr>
            <w:tcW w:w="0" w:type="auto"/>
            <w:shd w:val="clear" w:color="auto" w:fill="auto"/>
          </w:tcPr>
          <w:p w14:paraId="4CE73FB4" w14:textId="77777777" w:rsidR="00394B10" w:rsidRPr="00416A2B" w:rsidRDefault="00394B10" w:rsidP="00394B10">
            <w:pPr>
              <w:pStyle w:val="TAL"/>
              <w:rPr>
                <w:sz w:val="16"/>
              </w:rPr>
            </w:pPr>
          </w:p>
        </w:tc>
        <w:tc>
          <w:tcPr>
            <w:tcW w:w="0" w:type="auto"/>
            <w:shd w:val="clear" w:color="auto" w:fill="auto"/>
          </w:tcPr>
          <w:p w14:paraId="5E83C6B6" w14:textId="0075D425" w:rsidR="00394B10" w:rsidRPr="00416A2B" w:rsidRDefault="00394B10" w:rsidP="00394B10">
            <w:pPr>
              <w:pStyle w:val="TAL"/>
              <w:rPr>
                <w:sz w:val="16"/>
              </w:rPr>
            </w:pPr>
            <w:r w:rsidRPr="00416A2B">
              <w:rPr>
                <w:sz w:val="16"/>
              </w:rPr>
              <w:t>S6-210204</w:t>
            </w:r>
          </w:p>
        </w:tc>
      </w:tr>
      <w:tr w:rsidR="00416A2B" w:rsidRPr="00416A2B" w14:paraId="5229010D" w14:textId="77777777" w:rsidTr="00416A2B">
        <w:tc>
          <w:tcPr>
            <w:tcW w:w="0" w:type="auto"/>
            <w:shd w:val="clear" w:color="auto" w:fill="auto"/>
          </w:tcPr>
          <w:p w14:paraId="1FFAEB37" w14:textId="0A1A3BB3" w:rsidR="00394B10" w:rsidRPr="00416A2B" w:rsidRDefault="00394B10" w:rsidP="00394B10">
            <w:pPr>
              <w:pStyle w:val="TAL"/>
              <w:rPr>
                <w:sz w:val="16"/>
              </w:rPr>
            </w:pPr>
            <w:r w:rsidRPr="00416A2B">
              <w:rPr>
                <w:sz w:val="16"/>
              </w:rPr>
              <w:t>S6-210067</w:t>
            </w:r>
          </w:p>
        </w:tc>
        <w:tc>
          <w:tcPr>
            <w:tcW w:w="0" w:type="auto"/>
            <w:shd w:val="clear" w:color="auto" w:fill="auto"/>
          </w:tcPr>
          <w:p w14:paraId="781E680E" w14:textId="2B70EBB0" w:rsidR="00394B10" w:rsidRPr="00416A2B" w:rsidRDefault="00394B10" w:rsidP="00394B10">
            <w:pPr>
              <w:pStyle w:val="TAL"/>
              <w:rPr>
                <w:sz w:val="16"/>
              </w:rPr>
            </w:pPr>
            <w:r w:rsidRPr="00416A2B">
              <w:rPr>
                <w:sz w:val="16"/>
              </w:rPr>
              <w:t>Functional aliases for migrated users</w:t>
            </w:r>
          </w:p>
        </w:tc>
        <w:tc>
          <w:tcPr>
            <w:tcW w:w="0" w:type="auto"/>
            <w:shd w:val="clear" w:color="auto" w:fill="auto"/>
          </w:tcPr>
          <w:p w14:paraId="418AE170" w14:textId="260E987B" w:rsidR="00394B10" w:rsidRPr="00416A2B" w:rsidRDefault="00394B10" w:rsidP="00394B10">
            <w:pPr>
              <w:pStyle w:val="TAL"/>
              <w:rPr>
                <w:sz w:val="16"/>
              </w:rPr>
            </w:pPr>
            <w:r w:rsidRPr="00416A2B">
              <w:rPr>
                <w:sz w:val="16"/>
              </w:rPr>
              <w:t>Nokia, Nokia Shanghai Bell, UIC, BDBOS</w:t>
            </w:r>
          </w:p>
        </w:tc>
        <w:tc>
          <w:tcPr>
            <w:tcW w:w="0" w:type="auto"/>
            <w:shd w:val="clear" w:color="auto" w:fill="auto"/>
          </w:tcPr>
          <w:p w14:paraId="07F76560" w14:textId="18FC5C7C" w:rsidR="00394B10" w:rsidRPr="00416A2B" w:rsidRDefault="00394B10" w:rsidP="00394B10">
            <w:pPr>
              <w:pStyle w:val="TAL"/>
              <w:rPr>
                <w:sz w:val="16"/>
              </w:rPr>
            </w:pPr>
            <w:r w:rsidRPr="00416A2B">
              <w:rPr>
                <w:sz w:val="16"/>
              </w:rPr>
              <w:t>revised</w:t>
            </w:r>
          </w:p>
        </w:tc>
        <w:tc>
          <w:tcPr>
            <w:tcW w:w="0" w:type="auto"/>
            <w:shd w:val="clear" w:color="auto" w:fill="auto"/>
          </w:tcPr>
          <w:p w14:paraId="38F8C5A1" w14:textId="77777777" w:rsidR="00394B10" w:rsidRPr="00416A2B" w:rsidRDefault="00394B10" w:rsidP="00394B10">
            <w:pPr>
              <w:pStyle w:val="TAL"/>
              <w:rPr>
                <w:sz w:val="16"/>
              </w:rPr>
            </w:pPr>
          </w:p>
        </w:tc>
        <w:tc>
          <w:tcPr>
            <w:tcW w:w="0" w:type="auto"/>
            <w:shd w:val="clear" w:color="auto" w:fill="auto"/>
          </w:tcPr>
          <w:p w14:paraId="3AC27C58" w14:textId="2474C48F" w:rsidR="00394B10" w:rsidRPr="00416A2B" w:rsidRDefault="00394B10" w:rsidP="00394B10">
            <w:pPr>
              <w:pStyle w:val="TAL"/>
              <w:rPr>
                <w:sz w:val="16"/>
              </w:rPr>
            </w:pPr>
            <w:r w:rsidRPr="00416A2B">
              <w:rPr>
                <w:sz w:val="16"/>
              </w:rPr>
              <w:t>S6-210205</w:t>
            </w:r>
          </w:p>
        </w:tc>
      </w:tr>
      <w:tr w:rsidR="00416A2B" w:rsidRPr="00416A2B" w14:paraId="7C4D6F11" w14:textId="77777777" w:rsidTr="00416A2B">
        <w:tc>
          <w:tcPr>
            <w:tcW w:w="0" w:type="auto"/>
            <w:shd w:val="clear" w:color="auto" w:fill="auto"/>
          </w:tcPr>
          <w:p w14:paraId="5352E3F1" w14:textId="41AADACF" w:rsidR="00394B10" w:rsidRPr="00416A2B" w:rsidRDefault="00394B10" w:rsidP="00394B10">
            <w:pPr>
              <w:pStyle w:val="TAL"/>
              <w:rPr>
                <w:sz w:val="16"/>
              </w:rPr>
            </w:pPr>
            <w:r w:rsidRPr="00416A2B">
              <w:rPr>
                <w:sz w:val="16"/>
              </w:rPr>
              <w:t>S6-210068</w:t>
            </w:r>
          </w:p>
        </w:tc>
        <w:tc>
          <w:tcPr>
            <w:tcW w:w="0" w:type="auto"/>
            <w:shd w:val="clear" w:color="auto" w:fill="auto"/>
          </w:tcPr>
          <w:p w14:paraId="2DFF7570" w14:textId="529905F3" w:rsidR="00394B10" w:rsidRPr="00416A2B" w:rsidRDefault="00394B10" w:rsidP="00394B10">
            <w:pPr>
              <w:pStyle w:val="TAL"/>
              <w:rPr>
                <w:sz w:val="16"/>
              </w:rPr>
            </w:pPr>
            <w:r w:rsidRPr="00416A2B">
              <w:rPr>
                <w:sz w:val="16"/>
              </w:rPr>
              <w:t>Migration to another MC system during an ongoing group communication</w:t>
            </w:r>
          </w:p>
        </w:tc>
        <w:tc>
          <w:tcPr>
            <w:tcW w:w="0" w:type="auto"/>
            <w:shd w:val="clear" w:color="auto" w:fill="auto"/>
          </w:tcPr>
          <w:p w14:paraId="3C490ED9" w14:textId="53861172" w:rsidR="00394B10" w:rsidRPr="00416A2B" w:rsidRDefault="00394B10" w:rsidP="00394B10">
            <w:pPr>
              <w:pStyle w:val="TAL"/>
              <w:rPr>
                <w:sz w:val="16"/>
              </w:rPr>
            </w:pPr>
            <w:r w:rsidRPr="00416A2B">
              <w:rPr>
                <w:sz w:val="16"/>
              </w:rPr>
              <w:t>Nokia, Nokia Shanghai Bell, UIC, BDBOS</w:t>
            </w:r>
          </w:p>
        </w:tc>
        <w:tc>
          <w:tcPr>
            <w:tcW w:w="0" w:type="auto"/>
            <w:shd w:val="clear" w:color="auto" w:fill="auto"/>
          </w:tcPr>
          <w:p w14:paraId="59CB6768" w14:textId="595817E8" w:rsidR="00394B10" w:rsidRPr="00416A2B" w:rsidRDefault="00394B10" w:rsidP="00394B10">
            <w:pPr>
              <w:pStyle w:val="TAL"/>
              <w:rPr>
                <w:sz w:val="16"/>
              </w:rPr>
            </w:pPr>
            <w:r w:rsidRPr="00416A2B">
              <w:rPr>
                <w:sz w:val="16"/>
              </w:rPr>
              <w:t>postponed</w:t>
            </w:r>
          </w:p>
        </w:tc>
        <w:tc>
          <w:tcPr>
            <w:tcW w:w="0" w:type="auto"/>
            <w:shd w:val="clear" w:color="auto" w:fill="auto"/>
          </w:tcPr>
          <w:p w14:paraId="6B4AF30B" w14:textId="77777777" w:rsidR="00394B10" w:rsidRPr="00416A2B" w:rsidRDefault="00394B10" w:rsidP="00394B10">
            <w:pPr>
              <w:pStyle w:val="TAL"/>
              <w:rPr>
                <w:sz w:val="16"/>
              </w:rPr>
            </w:pPr>
          </w:p>
        </w:tc>
        <w:tc>
          <w:tcPr>
            <w:tcW w:w="0" w:type="auto"/>
            <w:shd w:val="clear" w:color="auto" w:fill="auto"/>
          </w:tcPr>
          <w:p w14:paraId="355AED46" w14:textId="77777777" w:rsidR="00394B10" w:rsidRPr="00416A2B" w:rsidRDefault="00394B10" w:rsidP="00394B10">
            <w:pPr>
              <w:pStyle w:val="TAL"/>
              <w:rPr>
                <w:sz w:val="16"/>
              </w:rPr>
            </w:pPr>
          </w:p>
        </w:tc>
      </w:tr>
      <w:tr w:rsidR="00416A2B" w:rsidRPr="00416A2B" w14:paraId="0C230DCA" w14:textId="77777777" w:rsidTr="00416A2B">
        <w:tc>
          <w:tcPr>
            <w:tcW w:w="0" w:type="auto"/>
            <w:shd w:val="clear" w:color="auto" w:fill="auto"/>
          </w:tcPr>
          <w:p w14:paraId="688D2C69" w14:textId="37D4C4E4" w:rsidR="00394B10" w:rsidRPr="00416A2B" w:rsidRDefault="00394B10" w:rsidP="00394B10">
            <w:pPr>
              <w:pStyle w:val="TAL"/>
              <w:rPr>
                <w:sz w:val="16"/>
              </w:rPr>
            </w:pPr>
            <w:r w:rsidRPr="00416A2B">
              <w:rPr>
                <w:sz w:val="16"/>
              </w:rPr>
              <w:t>S6-210069</w:t>
            </w:r>
          </w:p>
        </w:tc>
        <w:tc>
          <w:tcPr>
            <w:tcW w:w="0" w:type="auto"/>
            <w:shd w:val="clear" w:color="auto" w:fill="auto"/>
          </w:tcPr>
          <w:p w14:paraId="0AED9A4E" w14:textId="789235BE" w:rsidR="00394B10" w:rsidRPr="00416A2B" w:rsidRDefault="00394B10" w:rsidP="00394B10">
            <w:pPr>
              <w:pStyle w:val="TAL"/>
              <w:rPr>
                <w:sz w:val="16"/>
              </w:rPr>
            </w:pPr>
            <w:r w:rsidRPr="00416A2B">
              <w:rPr>
                <w:sz w:val="16"/>
              </w:rPr>
              <w:t>Reply LS on clarifications for authorised user learning about the users whose floor requests are queued</w:t>
            </w:r>
          </w:p>
        </w:tc>
        <w:tc>
          <w:tcPr>
            <w:tcW w:w="0" w:type="auto"/>
            <w:shd w:val="clear" w:color="auto" w:fill="auto"/>
          </w:tcPr>
          <w:p w14:paraId="584553DD" w14:textId="1C24AED7" w:rsidR="00394B10" w:rsidRPr="00416A2B" w:rsidRDefault="00394B10" w:rsidP="00394B10">
            <w:pPr>
              <w:pStyle w:val="TAL"/>
              <w:rPr>
                <w:sz w:val="16"/>
              </w:rPr>
            </w:pPr>
            <w:r w:rsidRPr="00416A2B">
              <w:rPr>
                <w:sz w:val="16"/>
              </w:rPr>
              <w:t>Samsung R&amp;D Institute India, BDBOS, FirstNet, Police of the Netherlands</w:t>
            </w:r>
          </w:p>
        </w:tc>
        <w:tc>
          <w:tcPr>
            <w:tcW w:w="0" w:type="auto"/>
            <w:shd w:val="clear" w:color="auto" w:fill="auto"/>
          </w:tcPr>
          <w:p w14:paraId="76AF2198" w14:textId="46542879" w:rsidR="00394B10" w:rsidRPr="00416A2B" w:rsidRDefault="00394B10" w:rsidP="00394B10">
            <w:pPr>
              <w:pStyle w:val="TAL"/>
              <w:rPr>
                <w:sz w:val="16"/>
              </w:rPr>
            </w:pPr>
            <w:r w:rsidRPr="00416A2B">
              <w:rPr>
                <w:sz w:val="16"/>
              </w:rPr>
              <w:t>approved</w:t>
            </w:r>
          </w:p>
        </w:tc>
        <w:tc>
          <w:tcPr>
            <w:tcW w:w="0" w:type="auto"/>
            <w:shd w:val="clear" w:color="auto" w:fill="auto"/>
          </w:tcPr>
          <w:p w14:paraId="37A8BC08" w14:textId="25A196E8" w:rsidR="00394B10" w:rsidRPr="00416A2B" w:rsidRDefault="00394B10" w:rsidP="00394B10">
            <w:pPr>
              <w:pStyle w:val="TAL"/>
              <w:rPr>
                <w:sz w:val="16"/>
              </w:rPr>
            </w:pPr>
            <w:r w:rsidRPr="00416A2B">
              <w:rPr>
                <w:sz w:val="16"/>
              </w:rPr>
              <w:t>S6-202007</w:t>
            </w:r>
          </w:p>
        </w:tc>
        <w:tc>
          <w:tcPr>
            <w:tcW w:w="0" w:type="auto"/>
            <w:shd w:val="clear" w:color="auto" w:fill="auto"/>
          </w:tcPr>
          <w:p w14:paraId="5F424377" w14:textId="77777777" w:rsidR="00394B10" w:rsidRPr="00416A2B" w:rsidRDefault="00394B10" w:rsidP="00394B10">
            <w:pPr>
              <w:pStyle w:val="TAL"/>
              <w:rPr>
                <w:sz w:val="16"/>
              </w:rPr>
            </w:pPr>
          </w:p>
        </w:tc>
      </w:tr>
      <w:tr w:rsidR="00416A2B" w:rsidRPr="00416A2B" w14:paraId="59EDA09A" w14:textId="77777777" w:rsidTr="00416A2B">
        <w:tc>
          <w:tcPr>
            <w:tcW w:w="0" w:type="auto"/>
            <w:shd w:val="clear" w:color="auto" w:fill="auto"/>
          </w:tcPr>
          <w:p w14:paraId="1E7C1068" w14:textId="0C371D39" w:rsidR="00394B10" w:rsidRPr="00416A2B" w:rsidRDefault="00394B10" w:rsidP="00394B10">
            <w:pPr>
              <w:pStyle w:val="TAL"/>
              <w:rPr>
                <w:sz w:val="16"/>
              </w:rPr>
            </w:pPr>
            <w:r w:rsidRPr="00416A2B">
              <w:rPr>
                <w:sz w:val="16"/>
              </w:rPr>
              <w:t>S6-210070</w:t>
            </w:r>
          </w:p>
        </w:tc>
        <w:tc>
          <w:tcPr>
            <w:tcW w:w="0" w:type="auto"/>
            <w:shd w:val="clear" w:color="auto" w:fill="auto"/>
          </w:tcPr>
          <w:p w14:paraId="188E1810" w14:textId="3968CF0D" w:rsidR="00394B10" w:rsidRPr="00416A2B" w:rsidRDefault="00394B10" w:rsidP="00394B10">
            <w:pPr>
              <w:pStyle w:val="TAL"/>
              <w:rPr>
                <w:sz w:val="16"/>
              </w:rPr>
            </w:pPr>
            <w:r w:rsidRPr="00416A2B">
              <w:rPr>
                <w:sz w:val="16"/>
              </w:rPr>
              <w:t>Authorized user clearing the entire floor request queue</w:t>
            </w:r>
          </w:p>
        </w:tc>
        <w:tc>
          <w:tcPr>
            <w:tcW w:w="0" w:type="auto"/>
            <w:shd w:val="clear" w:color="auto" w:fill="auto"/>
          </w:tcPr>
          <w:p w14:paraId="1E3DCCB8" w14:textId="04DBFA2C" w:rsidR="00394B10" w:rsidRPr="00416A2B" w:rsidRDefault="00394B10" w:rsidP="00394B10">
            <w:pPr>
              <w:pStyle w:val="TAL"/>
              <w:rPr>
                <w:sz w:val="16"/>
              </w:rPr>
            </w:pPr>
            <w:r w:rsidRPr="00416A2B">
              <w:rPr>
                <w:sz w:val="16"/>
              </w:rPr>
              <w:t>Samsung R&amp;D Institute India, BDBOS, FirstNet, Police of the Netherlands</w:t>
            </w:r>
          </w:p>
        </w:tc>
        <w:tc>
          <w:tcPr>
            <w:tcW w:w="0" w:type="auto"/>
            <w:shd w:val="clear" w:color="auto" w:fill="auto"/>
          </w:tcPr>
          <w:p w14:paraId="43E37D72" w14:textId="0619124D" w:rsidR="00394B10" w:rsidRPr="00416A2B" w:rsidRDefault="00394B10" w:rsidP="00394B10">
            <w:pPr>
              <w:pStyle w:val="TAL"/>
              <w:rPr>
                <w:sz w:val="16"/>
              </w:rPr>
            </w:pPr>
            <w:r w:rsidRPr="00416A2B">
              <w:rPr>
                <w:sz w:val="16"/>
              </w:rPr>
              <w:t>agreed</w:t>
            </w:r>
          </w:p>
        </w:tc>
        <w:tc>
          <w:tcPr>
            <w:tcW w:w="0" w:type="auto"/>
            <w:shd w:val="clear" w:color="auto" w:fill="auto"/>
          </w:tcPr>
          <w:p w14:paraId="095046A6" w14:textId="77777777" w:rsidR="00394B10" w:rsidRPr="00416A2B" w:rsidRDefault="00394B10" w:rsidP="00394B10">
            <w:pPr>
              <w:pStyle w:val="TAL"/>
              <w:rPr>
                <w:sz w:val="16"/>
              </w:rPr>
            </w:pPr>
          </w:p>
        </w:tc>
        <w:tc>
          <w:tcPr>
            <w:tcW w:w="0" w:type="auto"/>
            <w:shd w:val="clear" w:color="auto" w:fill="auto"/>
          </w:tcPr>
          <w:p w14:paraId="67B305AD" w14:textId="77777777" w:rsidR="00394B10" w:rsidRPr="00416A2B" w:rsidRDefault="00394B10" w:rsidP="00394B10">
            <w:pPr>
              <w:pStyle w:val="TAL"/>
              <w:rPr>
                <w:sz w:val="16"/>
              </w:rPr>
            </w:pPr>
          </w:p>
        </w:tc>
      </w:tr>
      <w:tr w:rsidR="00416A2B" w:rsidRPr="00416A2B" w14:paraId="753E4170" w14:textId="77777777" w:rsidTr="00416A2B">
        <w:tc>
          <w:tcPr>
            <w:tcW w:w="0" w:type="auto"/>
            <w:shd w:val="clear" w:color="auto" w:fill="auto"/>
          </w:tcPr>
          <w:p w14:paraId="67843053" w14:textId="70615687" w:rsidR="00394B10" w:rsidRPr="00416A2B" w:rsidRDefault="00394B10" w:rsidP="00394B10">
            <w:pPr>
              <w:pStyle w:val="TAL"/>
              <w:rPr>
                <w:sz w:val="16"/>
              </w:rPr>
            </w:pPr>
            <w:r w:rsidRPr="00416A2B">
              <w:rPr>
                <w:sz w:val="16"/>
              </w:rPr>
              <w:t>S6-210071</w:t>
            </w:r>
          </w:p>
        </w:tc>
        <w:tc>
          <w:tcPr>
            <w:tcW w:w="0" w:type="auto"/>
            <w:shd w:val="clear" w:color="auto" w:fill="auto"/>
          </w:tcPr>
          <w:p w14:paraId="553EBC2A" w14:textId="61416829" w:rsidR="00394B10" w:rsidRPr="00416A2B" w:rsidRDefault="00394B10" w:rsidP="00394B10">
            <w:pPr>
              <w:pStyle w:val="TAL"/>
              <w:rPr>
                <w:sz w:val="16"/>
              </w:rPr>
            </w:pPr>
            <w:r w:rsidRPr="00416A2B">
              <w:rPr>
                <w:sz w:val="16"/>
              </w:rPr>
              <w:t>Removal of temporary regroup procedures</w:t>
            </w:r>
          </w:p>
        </w:tc>
        <w:tc>
          <w:tcPr>
            <w:tcW w:w="0" w:type="auto"/>
            <w:shd w:val="clear" w:color="auto" w:fill="auto"/>
          </w:tcPr>
          <w:p w14:paraId="62C57331" w14:textId="2545D51F" w:rsidR="00394B10" w:rsidRPr="00416A2B" w:rsidRDefault="00394B10" w:rsidP="00394B10">
            <w:pPr>
              <w:pStyle w:val="TAL"/>
              <w:rPr>
                <w:sz w:val="16"/>
              </w:rPr>
            </w:pPr>
            <w:r w:rsidRPr="00416A2B">
              <w:rPr>
                <w:sz w:val="16"/>
              </w:rPr>
              <w:t xml:space="preserve">Motorola Solutions, </w:t>
            </w:r>
            <w:proofErr w:type="spellStart"/>
            <w:r w:rsidRPr="00416A2B">
              <w:rPr>
                <w:sz w:val="16"/>
              </w:rPr>
              <w:t>Firstnet</w:t>
            </w:r>
            <w:proofErr w:type="spellEnd"/>
            <w:r w:rsidRPr="00416A2B">
              <w:rPr>
                <w:sz w:val="16"/>
              </w:rPr>
              <w:t>, Home Office, Sepura Ltd, Softil, L3 Harris Technologies, Airbus</w:t>
            </w:r>
          </w:p>
        </w:tc>
        <w:tc>
          <w:tcPr>
            <w:tcW w:w="0" w:type="auto"/>
            <w:shd w:val="clear" w:color="auto" w:fill="auto"/>
          </w:tcPr>
          <w:p w14:paraId="4BE11A22" w14:textId="030DD324" w:rsidR="00394B10" w:rsidRPr="00416A2B" w:rsidRDefault="00394B10" w:rsidP="00394B10">
            <w:pPr>
              <w:pStyle w:val="TAL"/>
              <w:rPr>
                <w:sz w:val="16"/>
              </w:rPr>
            </w:pPr>
            <w:r w:rsidRPr="00416A2B">
              <w:rPr>
                <w:sz w:val="16"/>
              </w:rPr>
              <w:t>postponed</w:t>
            </w:r>
          </w:p>
        </w:tc>
        <w:tc>
          <w:tcPr>
            <w:tcW w:w="0" w:type="auto"/>
            <w:shd w:val="clear" w:color="auto" w:fill="auto"/>
          </w:tcPr>
          <w:p w14:paraId="15B46372" w14:textId="77777777" w:rsidR="00394B10" w:rsidRPr="00416A2B" w:rsidRDefault="00394B10" w:rsidP="00394B10">
            <w:pPr>
              <w:pStyle w:val="TAL"/>
              <w:rPr>
                <w:sz w:val="16"/>
              </w:rPr>
            </w:pPr>
          </w:p>
        </w:tc>
        <w:tc>
          <w:tcPr>
            <w:tcW w:w="0" w:type="auto"/>
            <w:shd w:val="clear" w:color="auto" w:fill="auto"/>
          </w:tcPr>
          <w:p w14:paraId="4457BEC4" w14:textId="77777777" w:rsidR="00394B10" w:rsidRPr="00416A2B" w:rsidRDefault="00394B10" w:rsidP="00394B10">
            <w:pPr>
              <w:pStyle w:val="TAL"/>
              <w:rPr>
                <w:sz w:val="16"/>
              </w:rPr>
            </w:pPr>
          </w:p>
        </w:tc>
      </w:tr>
      <w:tr w:rsidR="00416A2B" w:rsidRPr="00416A2B" w14:paraId="588CE772" w14:textId="77777777" w:rsidTr="00416A2B">
        <w:tc>
          <w:tcPr>
            <w:tcW w:w="0" w:type="auto"/>
            <w:shd w:val="clear" w:color="auto" w:fill="auto"/>
          </w:tcPr>
          <w:p w14:paraId="40CC6A04" w14:textId="3097E4E5" w:rsidR="00394B10" w:rsidRPr="00416A2B" w:rsidRDefault="00394B10" w:rsidP="00394B10">
            <w:pPr>
              <w:pStyle w:val="TAL"/>
              <w:rPr>
                <w:sz w:val="16"/>
              </w:rPr>
            </w:pPr>
            <w:r w:rsidRPr="00416A2B">
              <w:rPr>
                <w:sz w:val="16"/>
              </w:rPr>
              <w:t>S6-210072</w:t>
            </w:r>
          </w:p>
        </w:tc>
        <w:tc>
          <w:tcPr>
            <w:tcW w:w="0" w:type="auto"/>
            <w:shd w:val="clear" w:color="auto" w:fill="auto"/>
          </w:tcPr>
          <w:p w14:paraId="7D0BE63A" w14:textId="4E34EEEC" w:rsidR="00394B10" w:rsidRPr="00416A2B" w:rsidRDefault="00394B10" w:rsidP="00394B10">
            <w:pPr>
              <w:pStyle w:val="TAL"/>
              <w:rPr>
                <w:sz w:val="16"/>
              </w:rPr>
            </w:pPr>
            <w:r w:rsidRPr="00416A2B">
              <w:rPr>
                <w:sz w:val="16"/>
              </w:rPr>
              <w:t>Resolution to Plugtest issues passed to SA6 by CT1</w:t>
            </w:r>
          </w:p>
        </w:tc>
        <w:tc>
          <w:tcPr>
            <w:tcW w:w="0" w:type="auto"/>
            <w:shd w:val="clear" w:color="auto" w:fill="auto"/>
          </w:tcPr>
          <w:p w14:paraId="4C8C49E9" w14:textId="5FBEA362" w:rsidR="00394B10" w:rsidRPr="00416A2B" w:rsidRDefault="00394B10" w:rsidP="00394B10">
            <w:pPr>
              <w:pStyle w:val="TAL"/>
              <w:rPr>
                <w:sz w:val="16"/>
              </w:rPr>
            </w:pPr>
            <w:r w:rsidRPr="00416A2B">
              <w:rPr>
                <w:sz w:val="16"/>
              </w:rPr>
              <w:t>Motorola Solutions</w:t>
            </w:r>
          </w:p>
        </w:tc>
        <w:tc>
          <w:tcPr>
            <w:tcW w:w="0" w:type="auto"/>
            <w:shd w:val="clear" w:color="auto" w:fill="auto"/>
          </w:tcPr>
          <w:p w14:paraId="3CFC5FD0" w14:textId="2F8EC3AA" w:rsidR="00394B10" w:rsidRPr="00416A2B" w:rsidRDefault="00394B10" w:rsidP="00394B10">
            <w:pPr>
              <w:pStyle w:val="TAL"/>
              <w:rPr>
                <w:sz w:val="16"/>
              </w:rPr>
            </w:pPr>
            <w:r w:rsidRPr="00416A2B">
              <w:rPr>
                <w:sz w:val="16"/>
              </w:rPr>
              <w:t>noted</w:t>
            </w:r>
          </w:p>
        </w:tc>
        <w:tc>
          <w:tcPr>
            <w:tcW w:w="0" w:type="auto"/>
            <w:shd w:val="clear" w:color="auto" w:fill="auto"/>
          </w:tcPr>
          <w:p w14:paraId="38F4852E" w14:textId="77777777" w:rsidR="00394B10" w:rsidRPr="00416A2B" w:rsidRDefault="00394B10" w:rsidP="00394B10">
            <w:pPr>
              <w:pStyle w:val="TAL"/>
              <w:rPr>
                <w:sz w:val="16"/>
              </w:rPr>
            </w:pPr>
          </w:p>
        </w:tc>
        <w:tc>
          <w:tcPr>
            <w:tcW w:w="0" w:type="auto"/>
            <w:shd w:val="clear" w:color="auto" w:fill="auto"/>
          </w:tcPr>
          <w:p w14:paraId="17A60EA7" w14:textId="77777777" w:rsidR="00394B10" w:rsidRPr="00416A2B" w:rsidRDefault="00394B10" w:rsidP="00394B10">
            <w:pPr>
              <w:pStyle w:val="TAL"/>
              <w:rPr>
                <w:sz w:val="16"/>
              </w:rPr>
            </w:pPr>
          </w:p>
        </w:tc>
      </w:tr>
      <w:tr w:rsidR="00416A2B" w:rsidRPr="00416A2B" w14:paraId="31FD58EE" w14:textId="77777777" w:rsidTr="00416A2B">
        <w:tc>
          <w:tcPr>
            <w:tcW w:w="0" w:type="auto"/>
            <w:shd w:val="clear" w:color="auto" w:fill="auto"/>
          </w:tcPr>
          <w:p w14:paraId="3B2AE15F" w14:textId="5F496F56" w:rsidR="00394B10" w:rsidRPr="00416A2B" w:rsidRDefault="00394B10" w:rsidP="00394B10">
            <w:pPr>
              <w:pStyle w:val="TAL"/>
              <w:rPr>
                <w:sz w:val="16"/>
              </w:rPr>
            </w:pPr>
            <w:r w:rsidRPr="00416A2B">
              <w:rPr>
                <w:sz w:val="16"/>
              </w:rPr>
              <w:t>S6-210073</w:t>
            </w:r>
          </w:p>
        </w:tc>
        <w:tc>
          <w:tcPr>
            <w:tcW w:w="0" w:type="auto"/>
            <w:shd w:val="clear" w:color="auto" w:fill="auto"/>
          </w:tcPr>
          <w:p w14:paraId="7714BCCC" w14:textId="1F411E05" w:rsidR="00394B10" w:rsidRPr="00416A2B" w:rsidRDefault="00394B10" w:rsidP="00394B10">
            <w:pPr>
              <w:pStyle w:val="TAL"/>
              <w:rPr>
                <w:sz w:val="16"/>
              </w:rPr>
            </w:pPr>
            <w:r w:rsidRPr="00416A2B">
              <w:rPr>
                <w:sz w:val="16"/>
              </w:rPr>
              <w:t>Update of Solution #16 on TSN policy negotiation</w:t>
            </w:r>
          </w:p>
        </w:tc>
        <w:tc>
          <w:tcPr>
            <w:tcW w:w="0" w:type="auto"/>
            <w:shd w:val="clear" w:color="auto" w:fill="auto"/>
          </w:tcPr>
          <w:p w14:paraId="719BCAAE" w14:textId="20296F40"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00BB56B2" w14:textId="709D9E06" w:rsidR="00394B10" w:rsidRPr="00416A2B" w:rsidRDefault="00394B10" w:rsidP="00394B10">
            <w:pPr>
              <w:pStyle w:val="TAL"/>
              <w:rPr>
                <w:sz w:val="16"/>
              </w:rPr>
            </w:pPr>
            <w:r w:rsidRPr="00416A2B">
              <w:rPr>
                <w:sz w:val="16"/>
              </w:rPr>
              <w:t>revised</w:t>
            </w:r>
          </w:p>
        </w:tc>
        <w:tc>
          <w:tcPr>
            <w:tcW w:w="0" w:type="auto"/>
            <w:shd w:val="clear" w:color="auto" w:fill="auto"/>
          </w:tcPr>
          <w:p w14:paraId="2DF9AA48" w14:textId="77777777" w:rsidR="00394B10" w:rsidRPr="00416A2B" w:rsidRDefault="00394B10" w:rsidP="00394B10">
            <w:pPr>
              <w:pStyle w:val="TAL"/>
              <w:rPr>
                <w:sz w:val="16"/>
              </w:rPr>
            </w:pPr>
          </w:p>
        </w:tc>
        <w:tc>
          <w:tcPr>
            <w:tcW w:w="0" w:type="auto"/>
            <w:shd w:val="clear" w:color="auto" w:fill="auto"/>
          </w:tcPr>
          <w:p w14:paraId="5E0647CD" w14:textId="69C439B9" w:rsidR="00394B10" w:rsidRPr="00416A2B" w:rsidRDefault="00394B10" w:rsidP="00394B10">
            <w:pPr>
              <w:pStyle w:val="TAL"/>
              <w:rPr>
                <w:sz w:val="16"/>
              </w:rPr>
            </w:pPr>
            <w:r w:rsidRPr="00416A2B">
              <w:rPr>
                <w:sz w:val="16"/>
              </w:rPr>
              <w:t>S6-210250</w:t>
            </w:r>
          </w:p>
        </w:tc>
      </w:tr>
      <w:tr w:rsidR="00416A2B" w:rsidRPr="00416A2B" w14:paraId="0D6DBA6E" w14:textId="77777777" w:rsidTr="00416A2B">
        <w:tc>
          <w:tcPr>
            <w:tcW w:w="0" w:type="auto"/>
            <w:shd w:val="clear" w:color="auto" w:fill="auto"/>
          </w:tcPr>
          <w:p w14:paraId="631C97DD" w14:textId="4595CCAD" w:rsidR="00394B10" w:rsidRPr="00416A2B" w:rsidRDefault="00394B10" w:rsidP="00394B10">
            <w:pPr>
              <w:pStyle w:val="TAL"/>
              <w:rPr>
                <w:sz w:val="16"/>
              </w:rPr>
            </w:pPr>
            <w:r w:rsidRPr="00416A2B">
              <w:rPr>
                <w:sz w:val="16"/>
              </w:rPr>
              <w:t>S6-210074</w:t>
            </w:r>
          </w:p>
        </w:tc>
        <w:tc>
          <w:tcPr>
            <w:tcW w:w="0" w:type="auto"/>
            <w:shd w:val="clear" w:color="auto" w:fill="auto"/>
          </w:tcPr>
          <w:p w14:paraId="5AFAE5B4" w14:textId="1ED9E3F6" w:rsidR="00394B10" w:rsidRPr="00416A2B" w:rsidRDefault="00394B10" w:rsidP="00394B10">
            <w:pPr>
              <w:pStyle w:val="TAL"/>
              <w:rPr>
                <w:sz w:val="16"/>
              </w:rPr>
            </w:pPr>
            <w:r w:rsidRPr="00416A2B">
              <w:rPr>
                <w:sz w:val="16"/>
              </w:rPr>
              <w:t>Clarification of provision of initial UE configuration</w:t>
            </w:r>
          </w:p>
        </w:tc>
        <w:tc>
          <w:tcPr>
            <w:tcW w:w="0" w:type="auto"/>
            <w:shd w:val="clear" w:color="auto" w:fill="auto"/>
          </w:tcPr>
          <w:p w14:paraId="664B2439" w14:textId="280B296A" w:rsidR="00394B10" w:rsidRPr="00416A2B" w:rsidRDefault="00394B10" w:rsidP="00394B10">
            <w:pPr>
              <w:pStyle w:val="TAL"/>
              <w:rPr>
                <w:sz w:val="16"/>
              </w:rPr>
            </w:pPr>
            <w:r w:rsidRPr="00416A2B">
              <w:rPr>
                <w:sz w:val="16"/>
              </w:rPr>
              <w:t>Motorola Solutions</w:t>
            </w:r>
          </w:p>
        </w:tc>
        <w:tc>
          <w:tcPr>
            <w:tcW w:w="0" w:type="auto"/>
            <w:shd w:val="clear" w:color="auto" w:fill="auto"/>
          </w:tcPr>
          <w:p w14:paraId="6BB985E2" w14:textId="4F408134" w:rsidR="00394B10" w:rsidRPr="00416A2B" w:rsidRDefault="00394B10" w:rsidP="00394B10">
            <w:pPr>
              <w:pStyle w:val="TAL"/>
              <w:rPr>
                <w:sz w:val="16"/>
              </w:rPr>
            </w:pPr>
            <w:r w:rsidRPr="00416A2B">
              <w:rPr>
                <w:sz w:val="16"/>
              </w:rPr>
              <w:t>postponed</w:t>
            </w:r>
          </w:p>
        </w:tc>
        <w:tc>
          <w:tcPr>
            <w:tcW w:w="0" w:type="auto"/>
            <w:shd w:val="clear" w:color="auto" w:fill="auto"/>
          </w:tcPr>
          <w:p w14:paraId="47520D83" w14:textId="77777777" w:rsidR="00394B10" w:rsidRPr="00416A2B" w:rsidRDefault="00394B10" w:rsidP="00394B10">
            <w:pPr>
              <w:pStyle w:val="TAL"/>
              <w:rPr>
                <w:sz w:val="16"/>
              </w:rPr>
            </w:pPr>
          </w:p>
        </w:tc>
        <w:tc>
          <w:tcPr>
            <w:tcW w:w="0" w:type="auto"/>
            <w:shd w:val="clear" w:color="auto" w:fill="auto"/>
          </w:tcPr>
          <w:p w14:paraId="31DD2F56" w14:textId="77777777" w:rsidR="00394B10" w:rsidRPr="00416A2B" w:rsidRDefault="00394B10" w:rsidP="00394B10">
            <w:pPr>
              <w:pStyle w:val="TAL"/>
              <w:rPr>
                <w:sz w:val="16"/>
              </w:rPr>
            </w:pPr>
          </w:p>
        </w:tc>
      </w:tr>
      <w:tr w:rsidR="00416A2B" w:rsidRPr="00416A2B" w14:paraId="46E376CF" w14:textId="77777777" w:rsidTr="00416A2B">
        <w:tc>
          <w:tcPr>
            <w:tcW w:w="0" w:type="auto"/>
            <w:shd w:val="clear" w:color="auto" w:fill="auto"/>
          </w:tcPr>
          <w:p w14:paraId="73B590FD" w14:textId="1F51C8A8" w:rsidR="00394B10" w:rsidRPr="00416A2B" w:rsidRDefault="00394B10" w:rsidP="00394B10">
            <w:pPr>
              <w:pStyle w:val="TAL"/>
              <w:rPr>
                <w:sz w:val="16"/>
              </w:rPr>
            </w:pPr>
            <w:r w:rsidRPr="00416A2B">
              <w:rPr>
                <w:sz w:val="16"/>
              </w:rPr>
              <w:t>S6-210075</w:t>
            </w:r>
          </w:p>
        </w:tc>
        <w:tc>
          <w:tcPr>
            <w:tcW w:w="0" w:type="auto"/>
            <w:shd w:val="clear" w:color="auto" w:fill="auto"/>
          </w:tcPr>
          <w:p w14:paraId="17883A91" w14:textId="1F8B8643" w:rsidR="00394B10" w:rsidRPr="00416A2B" w:rsidRDefault="00394B10" w:rsidP="00394B10">
            <w:pPr>
              <w:pStyle w:val="TAL"/>
              <w:rPr>
                <w:sz w:val="16"/>
              </w:rPr>
            </w:pPr>
            <w:r w:rsidRPr="00416A2B">
              <w:rPr>
                <w:sz w:val="16"/>
              </w:rPr>
              <w:t>Evaluation of Solution #9 and EN resolution</w:t>
            </w:r>
          </w:p>
        </w:tc>
        <w:tc>
          <w:tcPr>
            <w:tcW w:w="0" w:type="auto"/>
            <w:shd w:val="clear" w:color="auto" w:fill="auto"/>
          </w:tcPr>
          <w:p w14:paraId="603B7B81" w14:textId="46AA78C7"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64FDF1DB" w14:textId="14E84C3A" w:rsidR="00394B10" w:rsidRPr="00416A2B" w:rsidRDefault="00394B10" w:rsidP="00394B10">
            <w:pPr>
              <w:pStyle w:val="TAL"/>
              <w:rPr>
                <w:sz w:val="16"/>
              </w:rPr>
            </w:pPr>
            <w:r w:rsidRPr="00416A2B">
              <w:rPr>
                <w:sz w:val="16"/>
              </w:rPr>
              <w:t>revised</w:t>
            </w:r>
          </w:p>
        </w:tc>
        <w:tc>
          <w:tcPr>
            <w:tcW w:w="0" w:type="auto"/>
            <w:shd w:val="clear" w:color="auto" w:fill="auto"/>
          </w:tcPr>
          <w:p w14:paraId="7D345145" w14:textId="77777777" w:rsidR="00394B10" w:rsidRPr="00416A2B" w:rsidRDefault="00394B10" w:rsidP="00394B10">
            <w:pPr>
              <w:pStyle w:val="TAL"/>
              <w:rPr>
                <w:sz w:val="16"/>
              </w:rPr>
            </w:pPr>
          </w:p>
        </w:tc>
        <w:tc>
          <w:tcPr>
            <w:tcW w:w="0" w:type="auto"/>
            <w:shd w:val="clear" w:color="auto" w:fill="auto"/>
          </w:tcPr>
          <w:p w14:paraId="5B1EC7CA" w14:textId="2EC1100F" w:rsidR="00394B10" w:rsidRPr="00416A2B" w:rsidRDefault="00394B10" w:rsidP="00394B10">
            <w:pPr>
              <w:pStyle w:val="TAL"/>
              <w:rPr>
                <w:sz w:val="16"/>
              </w:rPr>
            </w:pPr>
            <w:r w:rsidRPr="00416A2B">
              <w:rPr>
                <w:sz w:val="16"/>
              </w:rPr>
              <w:t>S6-210251</w:t>
            </w:r>
          </w:p>
        </w:tc>
      </w:tr>
      <w:tr w:rsidR="00416A2B" w:rsidRPr="00416A2B" w14:paraId="09DDFD1E" w14:textId="77777777" w:rsidTr="00416A2B">
        <w:tc>
          <w:tcPr>
            <w:tcW w:w="0" w:type="auto"/>
            <w:shd w:val="clear" w:color="auto" w:fill="auto"/>
          </w:tcPr>
          <w:p w14:paraId="229D3FFA" w14:textId="2444136F" w:rsidR="00394B10" w:rsidRPr="00416A2B" w:rsidRDefault="00394B10" w:rsidP="00394B10">
            <w:pPr>
              <w:pStyle w:val="TAL"/>
              <w:rPr>
                <w:sz w:val="16"/>
              </w:rPr>
            </w:pPr>
            <w:r w:rsidRPr="00416A2B">
              <w:rPr>
                <w:sz w:val="16"/>
              </w:rPr>
              <w:t>S6-210076</w:t>
            </w:r>
          </w:p>
        </w:tc>
        <w:tc>
          <w:tcPr>
            <w:tcW w:w="0" w:type="auto"/>
            <w:shd w:val="clear" w:color="auto" w:fill="auto"/>
          </w:tcPr>
          <w:p w14:paraId="05AC0CB3" w14:textId="62AA5141" w:rsidR="00394B10" w:rsidRPr="00416A2B" w:rsidRDefault="00394B10" w:rsidP="00394B10">
            <w:pPr>
              <w:pStyle w:val="TAL"/>
              <w:rPr>
                <w:sz w:val="16"/>
              </w:rPr>
            </w:pPr>
            <w:r w:rsidRPr="00416A2B">
              <w:rPr>
                <w:sz w:val="16"/>
              </w:rPr>
              <w:t>Update of Solution #4 on QoS provisioning for C2 communication</w:t>
            </w:r>
          </w:p>
        </w:tc>
        <w:tc>
          <w:tcPr>
            <w:tcW w:w="0" w:type="auto"/>
            <w:shd w:val="clear" w:color="auto" w:fill="auto"/>
          </w:tcPr>
          <w:p w14:paraId="346FEF51" w14:textId="3AFC12D7"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453CCA6C" w14:textId="736B8EFB" w:rsidR="00394B10" w:rsidRPr="00416A2B" w:rsidRDefault="00394B10" w:rsidP="00394B10">
            <w:pPr>
              <w:pStyle w:val="TAL"/>
              <w:rPr>
                <w:sz w:val="16"/>
              </w:rPr>
            </w:pPr>
            <w:r w:rsidRPr="00416A2B">
              <w:rPr>
                <w:sz w:val="16"/>
              </w:rPr>
              <w:t>revised</w:t>
            </w:r>
          </w:p>
        </w:tc>
        <w:tc>
          <w:tcPr>
            <w:tcW w:w="0" w:type="auto"/>
            <w:shd w:val="clear" w:color="auto" w:fill="auto"/>
          </w:tcPr>
          <w:p w14:paraId="482E5C76" w14:textId="77777777" w:rsidR="00394B10" w:rsidRPr="00416A2B" w:rsidRDefault="00394B10" w:rsidP="00394B10">
            <w:pPr>
              <w:pStyle w:val="TAL"/>
              <w:rPr>
                <w:sz w:val="16"/>
              </w:rPr>
            </w:pPr>
          </w:p>
        </w:tc>
        <w:tc>
          <w:tcPr>
            <w:tcW w:w="0" w:type="auto"/>
            <w:shd w:val="clear" w:color="auto" w:fill="auto"/>
          </w:tcPr>
          <w:p w14:paraId="359E02CB" w14:textId="00591AF7" w:rsidR="00394B10" w:rsidRPr="00416A2B" w:rsidRDefault="00394B10" w:rsidP="00394B10">
            <w:pPr>
              <w:pStyle w:val="TAL"/>
              <w:rPr>
                <w:sz w:val="16"/>
              </w:rPr>
            </w:pPr>
            <w:r w:rsidRPr="00416A2B">
              <w:rPr>
                <w:sz w:val="16"/>
              </w:rPr>
              <w:t>S6-210252</w:t>
            </w:r>
          </w:p>
        </w:tc>
      </w:tr>
      <w:tr w:rsidR="00416A2B" w:rsidRPr="00416A2B" w14:paraId="35ED9DC2" w14:textId="77777777" w:rsidTr="00416A2B">
        <w:tc>
          <w:tcPr>
            <w:tcW w:w="0" w:type="auto"/>
            <w:shd w:val="clear" w:color="auto" w:fill="auto"/>
          </w:tcPr>
          <w:p w14:paraId="525D0399" w14:textId="77C9FA55" w:rsidR="00394B10" w:rsidRPr="00416A2B" w:rsidRDefault="00394B10" w:rsidP="00394B10">
            <w:pPr>
              <w:pStyle w:val="TAL"/>
              <w:rPr>
                <w:sz w:val="16"/>
              </w:rPr>
            </w:pPr>
            <w:r w:rsidRPr="00416A2B">
              <w:rPr>
                <w:sz w:val="16"/>
              </w:rPr>
              <w:t>S6-210077</w:t>
            </w:r>
          </w:p>
        </w:tc>
        <w:tc>
          <w:tcPr>
            <w:tcW w:w="0" w:type="auto"/>
            <w:shd w:val="clear" w:color="auto" w:fill="auto"/>
          </w:tcPr>
          <w:p w14:paraId="555FD68D" w14:textId="1A958D6F" w:rsidR="00394B10" w:rsidRPr="00416A2B" w:rsidRDefault="00394B10" w:rsidP="00394B10">
            <w:pPr>
              <w:pStyle w:val="TAL"/>
              <w:rPr>
                <w:sz w:val="16"/>
              </w:rPr>
            </w:pPr>
            <w:r w:rsidRPr="00416A2B">
              <w:rPr>
                <w:sz w:val="16"/>
              </w:rPr>
              <w:t>LS on Plugtest issues</w:t>
            </w:r>
          </w:p>
        </w:tc>
        <w:tc>
          <w:tcPr>
            <w:tcW w:w="0" w:type="auto"/>
            <w:shd w:val="clear" w:color="auto" w:fill="auto"/>
          </w:tcPr>
          <w:p w14:paraId="58B6D47C" w14:textId="765FAD38" w:rsidR="00394B10" w:rsidRPr="00416A2B" w:rsidRDefault="00394B10" w:rsidP="00394B10">
            <w:pPr>
              <w:pStyle w:val="TAL"/>
              <w:rPr>
                <w:sz w:val="16"/>
              </w:rPr>
            </w:pPr>
            <w:r w:rsidRPr="00416A2B">
              <w:rPr>
                <w:sz w:val="16"/>
              </w:rPr>
              <w:t>Motorola Solutions</w:t>
            </w:r>
          </w:p>
        </w:tc>
        <w:tc>
          <w:tcPr>
            <w:tcW w:w="0" w:type="auto"/>
            <w:shd w:val="clear" w:color="auto" w:fill="auto"/>
          </w:tcPr>
          <w:p w14:paraId="79027D26" w14:textId="4F852BA3" w:rsidR="00394B10" w:rsidRPr="00416A2B" w:rsidRDefault="00394B10" w:rsidP="00394B10">
            <w:pPr>
              <w:pStyle w:val="TAL"/>
              <w:rPr>
                <w:sz w:val="16"/>
              </w:rPr>
            </w:pPr>
            <w:r w:rsidRPr="00416A2B">
              <w:rPr>
                <w:sz w:val="16"/>
              </w:rPr>
              <w:t>revised</w:t>
            </w:r>
          </w:p>
        </w:tc>
        <w:tc>
          <w:tcPr>
            <w:tcW w:w="0" w:type="auto"/>
            <w:shd w:val="clear" w:color="auto" w:fill="auto"/>
          </w:tcPr>
          <w:p w14:paraId="6F880E6B" w14:textId="77777777" w:rsidR="00394B10" w:rsidRPr="00416A2B" w:rsidRDefault="00394B10" w:rsidP="00394B10">
            <w:pPr>
              <w:pStyle w:val="TAL"/>
              <w:rPr>
                <w:sz w:val="16"/>
              </w:rPr>
            </w:pPr>
          </w:p>
        </w:tc>
        <w:tc>
          <w:tcPr>
            <w:tcW w:w="0" w:type="auto"/>
            <w:shd w:val="clear" w:color="auto" w:fill="auto"/>
          </w:tcPr>
          <w:p w14:paraId="519E0333" w14:textId="42E7F471" w:rsidR="00394B10" w:rsidRPr="00416A2B" w:rsidRDefault="00394B10" w:rsidP="00394B10">
            <w:pPr>
              <w:pStyle w:val="TAL"/>
              <w:rPr>
                <w:sz w:val="16"/>
              </w:rPr>
            </w:pPr>
            <w:r w:rsidRPr="00416A2B">
              <w:rPr>
                <w:sz w:val="16"/>
              </w:rPr>
              <w:t>S6-210203</w:t>
            </w:r>
          </w:p>
        </w:tc>
      </w:tr>
      <w:tr w:rsidR="00416A2B" w:rsidRPr="00416A2B" w14:paraId="226F4613" w14:textId="77777777" w:rsidTr="00416A2B">
        <w:tc>
          <w:tcPr>
            <w:tcW w:w="0" w:type="auto"/>
            <w:shd w:val="clear" w:color="auto" w:fill="auto"/>
          </w:tcPr>
          <w:p w14:paraId="77B60FC9" w14:textId="21E00D7D" w:rsidR="00394B10" w:rsidRPr="00416A2B" w:rsidRDefault="00394B10" w:rsidP="00394B10">
            <w:pPr>
              <w:pStyle w:val="TAL"/>
              <w:rPr>
                <w:sz w:val="16"/>
              </w:rPr>
            </w:pPr>
            <w:r w:rsidRPr="00416A2B">
              <w:rPr>
                <w:sz w:val="16"/>
              </w:rPr>
              <w:t>S6-210078</w:t>
            </w:r>
          </w:p>
        </w:tc>
        <w:tc>
          <w:tcPr>
            <w:tcW w:w="0" w:type="auto"/>
            <w:shd w:val="clear" w:color="auto" w:fill="auto"/>
          </w:tcPr>
          <w:p w14:paraId="1E889C6A" w14:textId="2B722BEF" w:rsidR="00394B10" w:rsidRPr="00416A2B" w:rsidRDefault="00394B10" w:rsidP="00394B10">
            <w:pPr>
              <w:pStyle w:val="TAL"/>
              <w:rPr>
                <w:sz w:val="16"/>
              </w:rPr>
            </w:pPr>
            <w:r w:rsidRPr="00416A2B">
              <w:rPr>
                <w:sz w:val="16"/>
              </w:rPr>
              <w:t>Network Slice Enablement functional model</w:t>
            </w:r>
          </w:p>
        </w:tc>
        <w:tc>
          <w:tcPr>
            <w:tcW w:w="0" w:type="auto"/>
            <w:shd w:val="clear" w:color="auto" w:fill="auto"/>
          </w:tcPr>
          <w:p w14:paraId="79E554DD" w14:textId="560C3A27"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6DF591A0" w14:textId="2E1FCB34" w:rsidR="00394B10" w:rsidRPr="00416A2B" w:rsidRDefault="00394B10" w:rsidP="00394B10">
            <w:pPr>
              <w:pStyle w:val="TAL"/>
              <w:rPr>
                <w:sz w:val="16"/>
              </w:rPr>
            </w:pPr>
            <w:r w:rsidRPr="00416A2B">
              <w:rPr>
                <w:sz w:val="16"/>
              </w:rPr>
              <w:t>postponed</w:t>
            </w:r>
          </w:p>
        </w:tc>
        <w:tc>
          <w:tcPr>
            <w:tcW w:w="0" w:type="auto"/>
            <w:shd w:val="clear" w:color="auto" w:fill="auto"/>
          </w:tcPr>
          <w:p w14:paraId="00E0A456" w14:textId="77777777" w:rsidR="00394B10" w:rsidRPr="00416A2B" w:rsidRDefault="00394B10" w:rsidP="00394B10">
            <w:pPr>
              <w:pStyle w:val="TAL"/>
              <w:rPr>
                <w:sz w:val="16"/>
              </w:rPr>
            </w:pPr>
          </w:p>
        </w:tc>
        <w:tc>
          <w:tcPr>
            <w:tcW w:w="0" w:type="auto"/>
            <w:shd w:val="clear" w:color="auto" w:fill="auto"/>
          </w:tcPr>
          <w:p w14:paraId="450D186F" w14:textId="77777777" w:rsidR="00394B10" w:rsidRPr="00416A2B" w:rsidRDefault="00394B10" w:rsidP="00394B10">
            <w:pPr>
              <w:pStyle w:val="TAL"/>
              <w:rPr>
                <w:sz w:val="16"/>
              </w:rPr>
            </w:pPr>
          </w:p>
        </w:tc>
      </w:tr>
      <w:tr w:rsidR="00416A2B" w:rsidRPr="00416A2B" w14:paraId="2D05DBCB" w14:textId="77777777" w:rsidTr="00416A2B">
        <w:tc>
          <w:tcPr>
            <w:tcW w:w="0" w:type="auto"/>
            <w:shd w:val="clear" w:color="auto" w:fill="auto"/>
          </w:tcPr>
          <w:p w14:paraId="572F2214" w14:textId="54CDBCE8" w:rsidR="00394B10" w:rsidRPr="00416A2B" w:rsidRDefault="00394B10" w:rsidP="00394B10">
            <w:pPr>
              <w:pStyle w:val="TAL"/>
              <w:rPr>
                <w:sz w:val="16"/>
              </w:rPr>
            </w:pPr>
            <w:r w:rsidRPr="00416A2B">
              <w:rPr>
                <w:sz w:val="16"/>
              </w:rPr>
              <w:t>S6-210079</w:t>
            </w:r>
          </w:p>
        </w:tc>
        <w:tc>
          <w:tcPr>
            <w:tcW w:w="0" w:type="auto"/>
            <w:shd w:val="clear" w:color="auto" w:fill="auto"/>
          </w:tcPr>
          <w:p w14:paraId="463B367A" w14:textId="73D4F907" w:rsidR="00394B10" w:rsidRPr="00416A2B" w:rsidRDefault="00394B10" w:rsidP="00394B10">
            <w:pPr>
              <w:pStyle w:val="TAL"/>
              <w:rPr>
                <w:sz w:val="16"/>
              </w:rPr>
            </w:pPr>
            <w:r w:rsidRPr="00416A2B">
              <w:rPr>
                <w:sz w:val="16"/>
              </w:rPr>
              <w:t>Subclause 8.3 Consistency maintenance</w:t>
            </w:r>
          </w:p>
        </w:tc>
        <w:tc>
          <w:tcPr>
            <w:tcW w:w="0" w:type="auto"/>
            <w:shd w:val="clear" w:color="auto" w:fill="auto"/>
          </w:tcPr>
          <w:p w14:paraId="68A5BEA9" w14:textId="4C627F33"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39903927" w14:textId="79B69287" w:rsidR="00394B10" w:rsidRPr="00416A2B" w:rsidRDefault="00394B10" w:rsidP="00394B10">
            <w:pPr>
              <w:pStyle w:val="TAL"/>
              <w:rPr>
                <w:sz w:val="16"/>
              </w:rPr>
            </w:pPr>
            <w:r w:rsidRPr="00416A2B">
              <w:rPr>
                <w:sz w:val="16"/>
              </w:rPr>
              <w:t>revised</w:t>
            </w:r>
          </w:p>
        </w:tc>
        <w:tc>
          <w:tcPr>
            <w:tcW w:w="0" w:type="auto"/>
            <w:shd w:val="clear" w:color="auto" w:fill="auto"/>
          </w:tcPr>
          <w:p w14:paraId="6CED6C40" w14:textId="77777777" w:rsidR="00394B10" w:rsidRPr="00416A2B" w:rsidRDefault="00394B10" w:rsidP="00394B10">
            <w:pPr>
              <w:pStyle w:val="TAL"/>
              <w:rPr>
                <w:sz w:val="16"/>
              </w:rPr>
            </w:pPr>
          </w:p>
        </w:tc>
        <w:tc>
          <w:tcPr>
            <w:tcW w:w="0" w:type="auto"/>
            <w:shd w:val="clear" w:color="auto" w:fill="auto"/>
          </w:tcPr>
          <w:p w14:paraId="6B5EC058" w14:textId="6C203E6D" w:rsidR="00394B10" w:rsidRPr="00416A2B" w:rsidRDefault="00394B10" w:rsidP="00394B10">
            <w:pPr>
              <w:pStyle w:val="TAL"/>
              <w:rPr>
                <w:sz w:val="16"/>
              </w:rPr>
            </w:pPr>
            <w:r w:rsidRPr="00416A2B">
              <w:rPr>
                <w:sz w:val="16"/>
              </w:rPr>
              <w:t>S6-210289</w:t>
            </w:r>
          </w:p>
        </w:tc>
      </w:tr>
      <w:tr w:rsidR="00416A2B" w:rsidRPr="00416A2B" w14:paraId="168BFDDB" w14:textId="77777777" w:rsidTr="00416A2B">
        <w:tc>
          <w:tcPr>
            <w:tcW w:w="0" w:type="auto"/>
            <w:shd w:val="clear" w:color="auto" w:fill="auto"/>
          </w:tcPr>
          <w:p w14:paraId="7E48177A" w14:textId="13968856" w:rsidR="00394B10" w:rsidRPr="00416A2B" w:rsidRDefault="00394B10" w:rsidP="00394B10">
            <w:pPr>
              <w:pStyle w:val="TAL"/>
              <w:rPr>
                <w:sz w:val="16"/>
              </w:rPr>
            </w:pPr>
            <w:r w:rsidRPr="00416A2B">
              <w:rPr>
                <w:sz w:val="16"/>
              </w:rPr>
              <w:t>S6-210080</w:t>
            </w:r>
          </w:p>
        </w:tc>
        <w:tc>
          <w:tcPr>
            <w:tcW w:w="0" w:type="auto"/>
            <w:shd w:val="clear" w:color="auto" w:fill="auto"/>
          </w:tcPr>
          <w:p w14:paraId="2EB99510" w14:textId="10F9138D" w:rsidR="00394B10" w:rsidRPr="00416A2B" w:rsidRDefault="00394B10" w:rsidP="00394B10">
            <w:pPr>
              <w:pStyle w:val="TAL"/>
              <w:rPr>
                <w:sz w:val="16"/>
              </w:rPr>
            </w:pPr>
            <w:r w:rsidRPr="00416A2B">
              <w:rPr>
                <w:sz w:val="16"/>
              </w:rPr>
              <w:t>Subclause 8.4 Consistency maintenance</w:t>
            </w:r>
          </w:p>
        </w:tc>
        <w:tc>
          <w:tcPr>
            <w:tcW w:w="0" w:type="auto"/>
            <w:shd w:val="clear" w:color="auto" w:fill="auto"/>
          </w:tcPr>
          <w:p w14:paraId="20985677" w14:textId="3E6FC690"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0F39C9EE" w14:textId="612160F2" w:rsidR="00394B10" w:rsidRPr="00416A2B" w:rsidRDefault="00394B10" w:rsidP="00394B10">
            <w:pPr>
              <w:pStyle w:val="TAL"/>
              <w:rPr>
                <w:sz w:val="16"/>
              </w:rPr>
            </w:pPr>
            <w:r w:rsidRPr="00416A2B">
              <w:rPr>
                <w:sz w:val="16"/>
              </w:rPr>
              <w:t>revised</w:t>
            </w:r>
          </w:p>
        </w:tc>
        <w:tc>
          <w:tcPr>
            <w:tcW w:w="0" w:type="auto"/>
            <w:shd w:val="clear" w:color="auto" w:fill="auto"/>
          </w:tcPr>
          <w:p w14:paraId="370479DE" w14:textId="77777777" w:rsidR="00394B10" w:rsidRPr="00416A2B" w:rsidRDefault="00394B10" w:rsidP="00394B10">
            <w:pPr>
              <w:pStyle w:val="TAL"/>
              <w:rPr>
                <w:sz w:val="16"/>
              </w:rPr>
            </w:pPr>
          </w:p>
        </w:tc>
        <w:tc>
          <w:tcPr>
            <w:tcW w:w="0" w:type="auto"/>
            <w:shd w:val="clear" w:color="auto" w:fill="auto"/>
          </w:tcPr>
          <w:p w14:paraId="41C3FB49" w14:textId="58910D90" w:rsidR="00394B10" w:rsidRPr="00416A2B" w:rsidRDefault="00394B10" w:rsidP="00394B10">
            <w:pPr>
              <w:pStyle w:val="TAL"/>
              <w:rPr>
                <w:sz w:val="16"/>
              </w:rPr>
            </w:pPr>
            <w:r w:rsidRPr="00416A2B">
              <w:rPr>
                <w:sz w:val="16"/>
              </w:rPr>
              <w:t>S6-210290</w:t>
            </w:r>
          </w:p>
        </w:tc>
      </w:tr>
      <w:tr w:rsidR="00416A2B" w:rsidRPr="00416A2B" w14:paraId="716E7BE8" w14:textId="77777777" w:rsidTr="00416A2B">
        <w:tc>
          <w:tcPr>
            <w:tcW w:w="0" w:type="auto"/>
            <w:shd w:val="clear" w:color="auto" w:fill="auto"/>
          </w:tcPr>
          <w:p w14:paraId="0391F3F6" w14:textId="36947535" w:rsidR="00394B10" w:rsidRPr="00416A2B" w:rsidRDefault="00394B10" w:rsidP="00394B10">
            <w:pPr>
              <w:pStyle w:val="TAL"/>
              <w:rPr>
                <w:sz w:val="16"/>
              </w:rPr>
            </w:pPr>
            <w:r w:rsidRPr="00416A2B">
              <w:rPr>
                <w:sz w:val="16"/>
              </w:rPr>
              <w:t>S6-210081</w:t>
            </w:r>
          </w:p>
        </w:tc>
        <w:tc>
          <w:tcPr>
            <w:tcW w:w="0" w:type="auto"/>
            <w:shd w:val="clear" w:color="auto" w:fill="auto"/>
          </w:tcPr>
          <w:p w14:paraId="1148E3E9" w14:textId="78614AE4" w:rsidR="00394B10" w:rsidRPr="00416A2B" w:rsidRDefault="00394B10" w:rsidP="00394B10">
            <w:pPr>
              <w:pStyle w:val="TAL"/>
              <w:rPr>
                <w:sz w:val="16"/>
              </w:rPr>
            </w:pPr>
            <w:r w:rsidRPr="00416A2B">
              <w:rPr>
                <w:sz w:val="16"/>
              </w:rPr>
              <w:t>Subclause 8.5 Consistency maintenance</w:t>
            </w:r>
          </w:p>
        </w:tc>
        <w:tc>
          <w:tcPr>
            <w:tcW w:w="0" w:type="auto"/>
            <w:shd w:val="clear" w:color="auto" w:fill="auto"/>
          </w:tcPr>
          <w:p w14:paraId="345C1652" w14:textId="47830876"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4BD115DD" w14:textId="08E8659F" w:rsidR="00394B10" w:rsidRPr="00416A2B" w:rsidRDefault="00394B10" w:rsidP="00394B10">
            <w:pPr>
              <w:pStyle w:val="TAL"/>
              <w:rPr>
                <w:sz w:val="16"/>
              </w:rPr>
            </w:pPr>
            <w:r w:rsidRPr="00416A2B">
              <w:rPr>
                <w:sz w:val="16"/>
              </w:rPr>
              <w:t>revised</w:t>
            </w:r>
          </w:p>
        </w:tc>
        <w:tc>
          <w:tcPr>
            <w:tcW w:w="0" w:type="auto"/>
            <w:shd w:val="clear" w:color="auto" w:fill="auto"/>
          </w:tcPr>
          <w:p w14:paraId="2F40A377" w14:textId="77777777" w:rsidR="00394B10" w:rsidRPr="00416A2B" w:rsidRDefault="00394B10" w:rsidP="00394B10">
            <w:pPr>
              <w:pStyle w:val="TAL"/>
              <w:rPr>
                <w:sz w:val="16"/>
              </w:rPr>
            </w:pPr>
          </w:p>
        </w:tc>
        <w:tc>
          <w:tcPr>
            <w:tcW w:w="0" w:type="auto"/>
            <w:shd w:val="clear" w:color="auto" w:fill="auto"/>
          </w:tcPr>
          <w:p w14:paraId="5DCBE073" w14:textId="568F3491" w:rsidR="00394B10" w:rsidRPr="00416A2B" w:rsidRDefault="00394B10" w:rsidP="00394B10">
            <w:pPr>
              <w:pStyle w:val="TAL"/>
              <w:rPr>
                <w:sz w:val="16"/>
              </w:rPr>
            </w:pPr>
            <w:r w:rsidRPr="00416A2B">
              <w:rPr>
                <w:sz w:val="16"/>
              </w:rPr>
              <w:t>S6-210291</w:t>
            </w:r>
          </w:p>
        </w:tc>
      </w:tr>
      <w:tr w:rsidR="00416A2B" w:rsidRPr="00416A2B" w14:paraId="1C7F535D" w14:textId="77777777" w:rsidTr="00416A2B">
        <w:tc>
          <w:tcPr>
            <w:tcW w:w="0" w:type="auto"/>
            <w:shd w:val="clear" w:color="auto" w:fill="auto"/>
          </w:tcPr>
          <w:p w14:paraId="081757F6" w14:textId="5BADE66F" w:rsidR="00394B10" w:rsidRPr="00416A2B" w:rsidRDefault="00394B10" w:rsidP="00394B10">
            <w:pPr>
              <w:pStyle w:val="TAL"/>
              <w:rPr>
                <w:sz w:val="16"/>
              </w:rPr>
            </w:pPr>
            <w:r w:rsidRPr="00416A2B">
              <w:rPr>
                <w:sz w:val="16"/>
              </w:rPr>
              <w:t>S6-210082</w:t>
            </w:r>
          </w:p>
        </w:tc>
        <w:tc>
          <w:tcPr>
            <w:tcW w:w="0" w:type="auto"/>
            <w:shd w:val="clear" w:color="auto" w:fill="auto"/>
          </w:tcPr>
          <w:p w14:paraId="02963F1B" w14:textId="396E0D63" w:rsidR="00394B10" w:rsidRPr="00416A2B" w:rsidRDefault="00394B10" w:rsidP="00394B10">
            <w:pPr>
              <w:pStyle w:val="TAL"/>
              <w:rPr>
                <w:sz w:val="16"/>
              </w:rPr>
            </w:pPr>
            <w:r w:rsidRPr="00416A2B">
              <w:rPr>
                <w:sz w:val="16"/>
              </w:rPr>
              <w:t>Reply LS on APIs in EDGEAPP</w:t>
            </w:r>
          </w:p>
        </w:tc>
        <w:tc>
          <w:tcPr>
            <w:tcW w:w="0" w:type="auto"/>
            <w:shd w:val="clear" w:color="auto" w:fill="auto"/>
          </w:tcPr>
          <w:p w14:paraId="58FF8DE7" w14:textId="4E04595E" w:rsidR="00394B10" w:rsidRPr="00416A2B" w:rsidRDefault="00394B10" w:rsidP="00394B10">
            <w:pPr>
              <w:pStyle w:val="TAL"/>
              <w:rPr>
                <w:sz w:val="16"/>
              </w:rPr>
            </w:pPr>
            <w:r w:rsidRPr="00416A2B">
              <w:rPr>
                <w:sz w:val="16"/>
              </w:rPr>
              <w:t>Ericsson</w:t>
            </w:r>
          </w:p>
        </w:tc>
        <w:tc>
          <w:tcPr>
            <w:tcW w:w="0" w:type="auto"/>
            <w:shd w:val="clear" w:color="auto" w:fill="auto"/>
          </w:tcPr>
          <w:p w14:paraId="5EF3BF5E" w14:textId="17E55327" w:rsidR="00394B10" w:rsidRPr="00416A2B" w:rsidRDefault="00394B10" w:rsidP="00394B10">
            <w:pPr>
              <w:pStyle w:val="TAL"/>
              <w:rPr>
                <w:sz w:val="16"/>
              </w:rPr>
            </w:pPr>
            <w:r w:rsidRPr="00416A2B">
              <w:rPr>
                <w:sz w:val="16"/>
              </w:rPr>
              <w:t>noted</w:t>
            </w:r>
          </w:p>
        </w:tc>
        <w:tc>
          <w:tcPr>
            <w:tcW w:w="0" w:type="auto"/>
            <w:shd w:val="clear" w:color="auto" w:fill="auto"/>
          </w:tcPr>
          <w:p w14:paraId="480171EF" w14:textId="77777777" w:rsidR="00394B10" w:rsidRPr="00416A2B" w:rsidRDefault="00394B10" w:rsidP="00394B10">
            <w:pPr>
              <w:pStyle w:val="TAL"/>
              <w:rPr>
                <w:sz w:val="16"/>
              </w:rPr>
            </w:pPr>
          </w:p>
        </w:tc>
        <w:tc>
          <w:tcPr>
            <w:tcW w:w="0" w:type="auto"/>
            <w:shd w:val="clear" w:color="auto" w:fill="auto"/>
          </w:tcPr>
          <w:p w14:paraId="7A7CB02B" w14:textId="77777777" w:rsidR="00394B10" w:rsidRPr="00416A2B" w:rsidRDefault="00394B10" w:rsidP="00394B10">
            <w:pPr>
              <w:pStyle w:val="TAL"/>
              <w:rPr>
                <w:sz w:val="16"/>
              </w:rPr>
            </w:pPr>
          </w:p>
        </w:tc>
      </w:tr>
      <w:tr w:rsidR="00416A2B" w:rsidRPr="00416A2B" w14:paraId="55E63AB7" w14:textId="77777777" w:rsidTr="00416A2B">
        <w:tc>
          <w:tcPr>
            <w:tcW w:w="0" w:type="auto"/>
            <w:shd w:val="clear" w:color="auto" w:fill="auto"/>
          </w:tcPr>
          <w:p w14:paraId="7E1B93C6" w14:textId="7C6761C2" w:rsidR="00394B10" w:rsidRPr="00416A2B" w:rsidRDefault="00394B10" w:rsidP="00394B10">
            <w:pPr>
              <w:pStyle w:val="TAL"/>
              <w:rPr>
                <w:sz w:val="16"/>
              </w:rPr>
            </w:pPr>
            <w:r w:rsidRPr="00416A2B">
              <w:rPr>
                <w:sz w:val="16"/>
              </w:rPr>
              <w:t>S6-210083</w:t>
            </w:r>
          </w:p>
        </w:tc>
        <w:tc>
          <w:tcPr>
            <w:tcW w:w="0" w:type="auto"/>
            <w:shd w:val="clear" w:color="auto" w:fill="auto"/>
          </w:tcPr>
          <w:p w14:paraId="03010713" w14:textId="251E432B" w:rsidR="00394B10" w:rsidRPr="00416A2B" w:rsidRDefault="00394B10" w:rsidP="00394B10">
            <w:pPr>
              <w:pStyle w:val="TAL"/>
              <w:rPr>
                <w:sz w:val="16"/>
              </w:rPr>
            </w:pPr>
            <w:r w:rsidRPr="00416A2B">
              <w:rPr>
                <w:sz w:val="16"/>
              </w:rPr>
              <w:t>Reply LS on clarification regarding EEC ID</w:t>
            </w:r>
          </w:p>
        </w:tc>
        <w:tc>
          <w:tcPr>
            <w:tcW w:w="0" w:type="auto"/>
            <w:shd w:val="clear" w:color="auto" w:fill="auto"/>
          </w:tcPr>
          <w:p w14:paraId="597905FE" w14:textId="15038D7C" w:rsidR="00394B10" w:rsidRPr="00416A2B" w:rsidRDefault="00394B10" w:rsidP="00394B10">
            <w:pPr>
              <w:pStyle w:val="TAL"/>
              <w:rPr>
                <w:sz w:val="16"/>
              </w:rPr>
            </w:pPr>
            <w:r w:rsidRPr="00416A2B">
              <w:rPr>
                <w:sz w:val="16"/>
              </w:rPr>
              <w:t>Ericsson</w:t>
            </w:r>
          </w:p>
        </w:tc>
        <w:tc>
          <w:tcPr>
            <w:tcW w:w="0" w:type="auto"/>
            <w:shd w:val="clear" w:color="auto" w:fill="auto"/>
          </w:tcPr>
          <w:p w14:paraId="12E7D3EB" w14:textId="44577EC0" w:rsidR="00394B10" w:rsidRPr="00416A2B" w:rsidRDefault="00394B10" w:rsidP="00394B10">
            <w:pPr>
              <w:pStyle w:val="TAL"/>
              <w:rPr>
                <w:sz w:val="16"/>
              </w:rPr>
            </w:pPr>
            <w:r w:rsidRPr="00416A2B">
              <w:rPr>
                <w:sz w:val="16"/>
              </w:rPr>
              <w:t>postponed</w:t>
            </w:r>
          </w:p>
        </w:tc>
        <w:tc>
          <w:tcPr>
            <w:tcW w:w="0" w:type="auto"/>
            <w:shd w:val="clear" w:color="auto" w:fill="auto"/>
          </w:tcPr>
          <w:p w14:paraId="62B9A567" w14:textId="77777777" w:rsidR="00394B10" w:rsidRPr="00416A2B" w:rsidRDefault="00394B10" w:rsidP="00394B10">
            <w:pPr>
              <w:pStyle w:val="TAL"/>
              <w:rPr>
                <w:sz w:val="16"/>
              </w:rPr>
            </w:pPr>
          </w:p>
        </w:tc>
        <w:tc>
          <w:tcPr>
            <w:tcW w:w="0" w:type="auto"/>
            <w:shd w:val="clear" w:color="auto" w:fill="auto"/>
          </w:tcPr>
          <w:p w14:paraId="070B41C1" w14:textId="77777777" w:rsidR="00394B10" w:rsidRPr="00416A2B" w:rsidRDefault="00394B10" w:rsidP="00394B10">
            <w:pPr>
              <w:pStyle w:val="TAL"/>
              <w:rPr>
                <w:sz w:val="16"/>
              </w:rPr>
            </w:pPr>
          </w:p>
        </w:tc>
      </w:tr>
      <w:tr w:rsidR="00416A2B" w:rsidRPr="00416A2B" w14:paraId="073C7921" w14:textId="77777777" w:rsidTr="00416A2B">
        <w:tc>
          <w:tcPr>
            <w:tcW w:w="0" w:type="auto"/>
            <w:shd w:val="clear" w:color="auto" w:fill="auto"/>
          </w:tcPr>
          <w:p w14:paraId="55D2293E" w14:textId="35FF8DCD" w:rsidR="00394B10" w:rsidRPr="00416A2B" w:rsidRDefault="00394B10" w:rsidP="00394B10">
            <w:pPr>
              <w:pStyle w:val="TAL"/>
              <w:rPr>
                <w:sz w:val="16"/>
              </w:rPr>
            </w:pPr>
            <w:r w:rsidRPr="00416A2B">
              <w:rPr>
                <w:sz w:val="16"/>
              </w:rPr>
              <w:t>S6-210084</w:t>
            </w:r>
          </w:p>
        </w:tc>
        <w:tc>
          <w:tcPr>
            <w:tcW w:w="0" w:type="auto"/>
            <w:shd w:val="clear" w:color="auto" w:fill="auto"/>
          </w:tcPr>
          <w:p w14:paraId="7A85132D" w14:textId="27EFCEC3" w:rsidR="00394B10" w:rsidRPr="00416A2B" w:rsidRDefault="00394B10" w:rsidP="00394B10">
            <w:pPr>
              <w:pStyle w:val="TAL"/>
              <w:rPr>
                <w:sz w:val="16"/>
              </w:rPr>
            </w:pPr>
            <w:r w:rsidRPr="00416A2B">
              <w:rPr>
                <w:sz w:val="16"/>
              </w:rPr>
              <w:t>ACR API</w:t>
            </w:r>
          </w:p>
        </w:tc>
        <w:tc>
          <w:tcPr>
            <w:tcW w:w="0" w:type="auto"/>
            <w:shd w:val="clear" w:color="auto" w:fill="auto"/>
          </w:tcPr>
          <w:p w14:paraId="5E3D9584" w14:textId="35DBC7C9" w:rsidR="00394B10" w:rsidRPr="00416A2B" w:rsidRDefault="00394B10" w:rsidP="00394B10">
            <w:pPr>
              <w:pStyle w:val="TAL"/>
              <w:rPr>
                <w:sz w:val="16"/>
              </w:rPr>
            </w:pPr>
            <w:r w:rsidRPr="00416A2B">
              <w:rPr>
                <w:sz w:val="16"/>
              </w:rPr>
              <w:t>Ericsson</w:t>
            </w:r>
          </w:p>
        </w:tc>
        <w:tc>
          <w:tcPr>
            <w:tcW w:w="0" w:type="auto"/>
            <w:shd w:val="clear" w:color="auto" w:fill="auto"/>
          </w:tcPr>
          <w:p w14:paraId="7B9DBFA4" w14:textId="4B8C45A8" w:rsidR="00394B10" w:rsidRPr="00416A2B" w:rsidRDefault="00394B10" w:rsidP="00394B10">
            <w:pPr>
              <w:pStyle w:val="TAL"/>
              <w:rPr>
                <w:sz w:val="16"/>
              </w:rPr>
            </w:pPr>
            <w:r w:rsidRPr="00416A2B">
              <w:rPr>
                <w:sz w:val="16"/>
              </w:rPr>
              <w:t>revised</w:t>
            </w:r>
          </w:p>
        </w:tc>
        <w:tc>
          <w:tcPr>
            <w:tcW w:w="0" w:type="auto"/>
            <w:shd w:val="clear" w:color="auto" w:fill="auto"/>
          </w:tcPr>
          <w:p w14:paraId="6DCDFCD9" w14:textId="77777777" w:rsidR="00394B10" w:rsidRPr="00416A2B" w:rsidRDefault="00394B10" w:rsidP="00394B10">
            <w:pPr>
              <w:pStyle w:val="TAL"/>
              <w:rPr>
                <w:sz w:val="16"/>
              </w:rPr>
            </w:pPr>
          </w:p>
        </w:tc>
        <w:tc>
          <w:tcPr>
            <w:tcW w:w="0" w:type="auto"/>
            <w:shd w:val="clear" w:color="auto" w:fill="auto"/>
          </w:tcPr>
          <w:p w14:paraId="1269FDDB" w14:textId="5F591D7D" w:rsidR="00394B10" w:rsidRPr="00416A2B" w:rsidRDefault="00394B10" w:rsidP="00394B10">
            <w:pPr>
              <w:pStyle w:val="TAL"/>
              <w:rPr>
                <w:sz w:val="16"/>
              </w:rPr>
            </w:pPr>
            <w:r w:rsidRPr="00416A2B">
              <w:rPr>
                <w:sz w:val="16"/>
              </w:rPr>
              <w:t>S6-210238</w:t>
            </w:r>
          </w:p>
        </w:tc>
      </w:tr>
      <w:tr w:rsidR="00416A2B" w:rsidRPr="00416A2B" w14:paraId="7CCEC336" w14:textId="77777777" w:rsidTr="00416A2B">
        <w:tc>
          <w:tcPr>
            <w:tcW w:w="0" w:type="auto"/>
            <w:shd w:val="clear" w:color="auto" w:fill="auto"/>
          </w:tcPr>
          <w:p w14:paraId="5200ED22" w14:textId="2323FC75" w:rsidR="00394B10" w:rsidRPr="00416A2B" w:rsidRDefault="00394B10" w:rsidP="00394B10">
            <w:pPr>
              <w:pStyle w:val="TAL"/>
              <w:rPr>
                <w:sz w:val="16"/>
              </w:rPr>
            </w:pPr>
            <w:r w:rsidRPr="00416A2B">
              <w:rPr>
                <w:sz w:val="16"/>
              </w:rPr>
              <w:t>S6-210085</w:t>
            </w:r>
          </w:p>
        </w:tc>
        <w:tc>
          <w:tcPr>
            <w:tcW w:w="0" w:type="auto"/>
            <w:shd w:val="clear" w:color="auto" w:fill="auto"/>
          </w:tcPr>
          <w:p w14:paraId="089619E1" w14:textId="3698E880" w:rsidR="00394B10" w:rsidRPr="00416A2B" w:rsidRDefault="00394B10" w:rsidP="00394B10">
            <w:pPr>
              <w:pStyle w:val="TAL"/>
              <w:rPr>
                <w:sz w:val="16"/>
              </w:rPr>
            </w:pPr>
            <w:r w:rsidRPr="00416A2B">
              <w:rPr>
                <w:sz w:val="16"/>
              </w:rPr>
              <w:t>Context Id in ACR</w:t>
            </w:r>
          </w:p>
        </w:tc>
        <w:tc>
          <w:tcPr>
            <w:tcW w:w="0" w:type="auto"/>
            <w:shd w:val="clear" w:color="auto" w:fill="auto"/>
          </w:tcPr>
          <w:p w14:paraId="016B8F21" w14:textId="231C41BB" w:rsidR="00394B10" w:rsidRPr="00416A2B" w:rsidRDefault="00394B10" w:rsidP="00394B10">
            <w:pPr>
              <w:pStyle w:val="TAL"/>
              <w:rPr>
                <w:sz w:val="16"/>
              </w:rPr>
            </w:pPr>
            <w:r w:rsidRPr="00416A2B">
              <w:rPr>
                <w:sz w:val="16"/>
              </w:rPr>
              <w:t>Ericsson</w:t>
            </w:r>
          </w:p>
        </w:tc>
        <w:tc>
          <w:tcPr>
            <w:tcW w:w="0" w:type="auto"/>
            <w:shd w:val="clear" w:color="auto" w:fill="auto"/>
          </w:tcPr>
          <w:p w14:paraId="165E95EB" w14:textId="0E126480" w:rsidR="00394B10" w:rsidRPr="00416A2B" w:rsidRDefault="00394B10" w:rsidP="00394B10">
            <w:pPr>
              <w:pStyle w:val="TAL"/>
              <w:rPr>
                <w:sz w:val="16"/>
              </w:rPr>
            </w:pPr>
            <w:r w:rsidRPr="00416A2B">
              <w:rPr>
                <w:sz w:val="16"/>
              </w:rPr>
              <w:t>revised</w:t>
            </w:r>
          </w:p>
        </w:tc>
        <w:tc>
          <w:tcPr>
            <w:tcW w:w="0" w:type="auto"/>
            <w:shd w:val="clear" w:color="auto" w:fill="auto"/>
          </w:tcPr>
          <w:p w14:paraId="45AA234D" w14:textId="77777777" w:rsidR="00394B10" w:rsidRPr="00416A2B" w:rsidRDefault="00394B10" w:rsidP="00394B10">
            <w:pPr>
              <w:pStyle w:val="TAL"/>
              <w:rPr>
                <w:sz w:val="16"/>
              </w:rPr>
            </w:pPr>
          </w:p>
        </w:tc>
        <w:tc>
          <w:tcPr>
            <w:tcW w:w="0" w:type="auto"/>
            <w:shd w:val="clear" w:color="auto" w:fill="auto"/>
          </w:tcPr>
          <w:p w14:paraId="2B191887" w14:textId="72A63380" w:rsidR="00394B10" w:rsidRPr="00416A2B" w:rsidRDefault="00394B10" w:rsidP="00394B10">
            <w:pPr>
              <w:pStyle w:val="TAL"/>
              <w:rPr>
                <w:sz w:val="16"/>
              </w:rPr>
            </w:pPr>
            <w:r w:rsidRPr="00416A2B">
              <w:rPr>
                <w:sz w:val="16"/>
              </w:rPr>
              <w:t>S6-210239</w:t>
            </w:r>
          </w:p>
        </w:tc>
      </w:tr>
      <w:tr w:rsidR="00416A2B" w:rsidRPr="00416A2B" w14:paraId="7B7DEE1A" w14:textId="77777777" w:rsidTr="00416A2B">
        <w:tc>
          <w:tcPr>
            <w:tcW w:w="0" w:type="auto"/>
            <w:shd w:val="clear" w:color="auto" w:fill="auto"/>
          </w:tcPr>
          <w:p w14:paraId="1D51DA00" w14:textId="29244A31" w:rsidR="00394B10" w:rsidRPr="00416A2B" w:rsidRDefault="00394B10" w:rsidP="00394B10">
            <w:pPr>
              <w:pStyle w:val="TAL"/>
              <w:rPr>
                <w:sz w:val="16"/>
              </w:rPr>
            </w:pPr>
            <w:r w:rsidRPr="00416A2B">
              <w:rPr>
                <w:sz w:val="16"/>
              </w:rPr>
              <w:lastRenderedPageBreak/>
              <w:t>S6-210086</w:t>
            </w:r>
          </w:p>
        </w:tc>
        <w:tc>
          <w:tcPr>
            <w:tcW w:w="0" w:type="auto"/>
            <w:shd w:val="clear" w:color="auto" w:fill="auto"/>
          </w:tcPr>
          <w:p w14:paraId="6824F968" w14:textId="703EFF42" w:rsidR="00394B10" w:rsidRPr="00416A2B" w:rsidRDefault="00394B10" w:rsidP="00394B10">
            <w:pPr>
              <w:pStyle w:val="TAL"/>
              <w:rPr>
                <w:sz w:val="16"/>
              </w:rPr>
            </w:pPr>
            <w:r w:rsidRPr="00416A2B">
              <w:rPr>
                <w:sz w:val="16"/>
              </w:rPr>
              <w:t xml:space="preserve">EAS discovery and Service provisioning </w:t>
            </w:r>
          </w:p>
        </w:tc>
        <w:tc>
          <w:tcPr>
            <w:tcW w:w="0" w:type="auto"/>
            <w:shd w:val="clear" w:color="auto" w:fill="auto"/>
          </w:tcPr>
          <w:p w14:paraId="6D80E897" w14:textId="3BD36F6D" w:rsidR="00394B10" w:rsidRPr="00416A2B" w:rsidRDefault="00394B10" w:rsidP="00394B10">
            <w:pPr>
              <w:pStyle w:val="TAL"/>
              <w:rPr>
                <w:sz w:val="16"/>
              </w:rPr>
            </w:pPr>
            <w:r w:rsidRPr="00416A2B">
              <w:rPr>
                <w:sz w:val="16"/>
              </w:rPr>
              <w:t>Ericsson</w:t>
            </w:r>
          </w:p>
        </w:tc>
        <w:tc>
          <w:tcPr>
            <w:tcW w:w="0" w:type="auto"/>
            <w:shd w:val="clear" w:color="auto" w:fill="auto"/>
          </w:tcPr>
          <w:p w14:paraId="0567D295" w14:textId="39668A88" w:rsidR="00394B10" w:rsidRPr="00416A2B" w:rsidRDefault="00394B10" w:rsidP="00394B10">
            <w:pPr>
              <w:pStyle w:val="TAL"/>
              <w:rPr>
                <w:sz w:val="16"/>
              </w:rPr>
            </w:pPr>
            <w:r w:rsidRPr="00416A2B">
              <w:rPr>
                <w:sz w:val="16"/>
              </w:rPr>
              <w:t>revised</w:t>
            </w:r>
          </w:p>
        </w:tc>
        <w:tc>
          <w:tcPr>
            <w:tcW w:w="0" w:type="auto"/>
            <w:shd w:val="clear" w:color="auto" w:fill="auto"/>
          </w:tcPr>
          <w:p w14:paraId="7B065CFE" w14:textId="77777777" w:rsidR="00394B10" w:rsidRPr="00416A2B" w:rsidRDefault="00394B10" w:rsidP="00394B10">
            <w:pPr>
              <w:pStyle w:val="TAL"/>
              <w:rPr>
                <w:sz w:val="16"/>
              </w:rPr>
            </w:pPr>
          </w:p>
        </w:tc>
        <w:tc>
          <w:tcPr>
            <w:tcW w:w="0" w:type="auto"/>
            <w:shd w:val="clear" w:color="auto" w:fill="auto"/>
          </w:tcPr>
          <w:p w14:paraId="3E2A6553" w14:textId="2DDD4665" w:rsidR="00394B10" w:rsidRPr="00416A2B" w:rsidRDefault="00394B10" w:rsidP="00394B10">
            <w:pPr>
              <w:pStyle w:val="TAL"/>
              <w:rPr>
                <w:sz w:val="16"/>
              </w:rPr>
            </w:pPr>
            <w:r w:rsidRPr="00416A2B">
              <w:rPr>
                <w:sz w:val="16"/>
              </w:rPr>
              <w:t>S6-210241</w:t>
            </w:r>
          </w:p>
        </w:tc>
      </w:tr>
      <w:tr w:rsidR="00416A2B" w:rsidRPr="00416A2B" w14:paraId="12441BEC" w14:textId="77777777" w:rsidTr="00416A2B">
        <w:tc>
          <w:tcPr>
            <w:tcW w:w="0" w:type="auto"/>
            <w:shd w:val="clear" w:color="auto" w:fill="auto"/>
          </w:tcPr>
          <w:p w14:paraId="35B51EE7" w14:textId="59EFE48E" w:rsidR="00394B10" w:rsidRPr="00416A2B" w:rsidRDefault="00394B10" w:rsidP="00394B10">
            <w:pPr>
              <w:pStyle w:val="TAL"/>
              <w:rPr>
                <w:sz w:val="16"/>
              </w:rPr>
            </w:pPr>
            <w:r w:rsidRPr="00416A2B">
              <w:rPr>
                <w:sz w:val="16"/>
              </w:rPr>
              <w:t>S6-210087</w:t>
            </w:r>
          </w:p>
        </w:tc>
        <w:tc>
          <w:tcPr>
            <w:tcW w:w="0" w:type="auto"/>
            <w:shd w:val="clear" w:color="auto" w:fill="auto"/>
          </w:tcPr>
          <w:p w14:paraId="006F4999" w14:textId="632001C9" w:rsidR="00394B10" w:rsidRPr="00416A2B" w:rsidRDefault="00394B10" w:rsidP="00394B10">
            <w:pPr>
              <w:pStyle w:val="TAL"/>
              <w:rPr>
                <w:sz w:val="16"/>
              </w:rPr>
            </w:pPr>
            <w:r w:rsidRPr="00416A2B">
              <w:rPr>
                <w:sz w:val="16"/>
              </w:rPr>
              <w:t>EEC ID clarification</w:t>
            </w:r>
          </w:p>
        </w:tc>
        <w:tc>
          <w:tcPr>
            <w:tcW w:w="0" w:type="auto"/>
            <w:shd w:val="clear" w:color="auto" w:fill="auto"/>
          </w:tcPr>
          <w:p w14:paraId="486713ED" w14:textId="5DF172EE" w:rsidR="00394B10" w:rsidRPr="00416A2B" w:rsidRDefault="00394B10" w:rsidP="00394B10">
            <w:pPr>
              <w:pStyle w:val="TAL"/>
              <w:rPr>
                <w:sz w:val="16"/>
              </w:rPr>
            </w:pPr>
            <w:r w:rsidRPr="00416A2B">
              <w:rPr>
                <w:sz w:val="16"/>
              </w:rPr>
              <w:t>Ericsson</w:t>
            </w:r>
          </w:p>
        </w:tc>
        <w:tc>
          <w:tcPr>
            <w:tcW w:w="0" w:type="auto"/>
            <w:shd w:val="clear" w:color="auto" w:fill="auto"/>
          </w:tcPr>
          <w:p w14:paraId="35743E6C" w14:textId="12D2F86B" w:rsidR="00394B10" w:rsidRPr="00416A2B" w:rsidRDefault="00394B10" w:rsidP="00394B10">
            <w:pPr>
              <w:pStyle w:val="TAL"/>
              <w:rPr>
                <w:sz w:val="16"/>
              </w:rPr>
            </w:pPr>
            <w:r w:rsidRPr="00416A2B">
              <w:rPr>
                <w:sz w:val="16"/>
              </w:rPr>
              <w:t>revised</w:t>
            </w:r>
          </w:p>
        </w:tc>
        <w:tc>
          <w:tcPr>
            <w:tcW w:w="0" w:type="auto"/>
            <w:shd w:val="clear" w:color="auto" w:fill="auto"/>
          </w:tcPr>
          <w:p w14:paraId="478B7393" w14:textId="77777777" w:rsidR="00394B10" w:rsidRPr="00416A2B" w:rsidRDefault="00394B10" w:rsidP="00394B10">
            <w:pPr>
              <w:pStyle w:val="TAL"/>
              <w:rPr>
                <w:sz w:val="16"/>
              </w:rPr>
            </w:pPr>
          </w:p>
        </w:tc>
        <w:tc>
          <w:tcPr>
            <w:tcW w:w="0" w:type="auto"/>
            <w:shd w:val="clear" w:color="auto" w:fill="auto"/>
          </w:tcPr>
          <w:p w14:paraId="4BDDAD09" w14:textId="4290E030" w:rsidR="00394B10" w:rsidRPr="00416A2B" w:rsidRDefault="00394B10" w:rsidP="00394B10">
            <w:pPr>
              <w:pStyle w:val="TAL"/>
              <w:rPr>
                <w:sz w:val="16"/>
              </w:rPr>
            </w:pPr>
            <w:r w:rsidRPr="00416A2B">
              <w:rPr>
                <w:sz w:val="16"/>
              </w:rPr>
              <w:t>S6-210243</w:t>
            </w:r>
          </w:p>
        </w:tc>
      </w:tr>
      <w:tr w:rsidR="00416A2B" w:rsidRPr="00416A2B" w14:paraId="317D2A90" w14:textId="77777777" w:rsidTr="00416A2B">
        <w:tc>
          <w:tcPr>
            <w:tcW w:w="0" w:type="auto"/>
            <w:shd w:val="clear" w:color="auto" w:fill="auto"/>
          </w:tcPr>
          <w:p w14:paraId="4285C9A2" w14:textId="29D6B34D" w:rsidR="00394B10" w:rsidRPr="00416A2B" w:rsidRDefault="00394B10" w:rsidP="00394B10">
            <w:pPr>
              <w:pStyle w:val="TAL"/>
              <w:rPr>
                <w:sz w:val="16"/>
              </w:rPr>
            </w:pPr>
            <w:r w:rsidRPr="00416A2B">
              <w:rPr>
                <w:sz w:val="16"/>
              </w:rPr>
              <w:t>S6-210088</w:t>
            </w:r>
          </w:p>
        </w:tc>
        <w:tc>
          <w:tcPr>
            <w:tcW w:w="0" w:type="auto"/>
            <w:shd w:val="clear" w:color="auto" w:fill="auto"/>
          </w:tcPr>
          <w:p w14:paraId="21951C54" w14:textId="2CA95469" w:rsidR="00394B10" w:rsidRPr="00416A2B" w:rsidRDefault="00394B10" w:rsidP="00394B10">
            <w:pPr>
              <w:pStyle w:val="TAL"/>
              <w:rPr>
                <w:sz w:val="16"/>
              </w:rPr>
            </w:pPr>
            <w:r w:rsidRPr="00416A2B">
              <w:rPr>
                <w:sz w:val="16"/>
              </w:rPr>
              <w:t>Full delegation of ACR preparation</w:t>
            </w:r>
          </w:p>
        </w:tc>
        <w:tc>
          <w:tcPr>
            <w:tcW w:w="0" w:type="auto"/>
            <w:shd w:val="clear" w:color="auto" w:fill="auto"/>
          </w:tcPr>
          <w:p w14:paraId="706C7923" w14:textId="771805E6" w:rsidR="00394B10" w:rsidRPr="00416A2B" w:rsidRDefault="00394B10" w:rsidP="00394B10">
            <w:pPr>
              <w:pStyle w:val="TAL"/>
              <w:rPr>
                <w:sz w:val="16"/>
              </w:rPr>
            </w:pPr>
            <w:r w:rsidRPr="00416A2B">
              <w:rPr>
                <w:sz w:val="16"/>
              </w:rPr>
              <w:t>Ericsson</w:t>
            </w:r>
          </w:p>
        </w:tc>
        <w:tc>
          <w:tcPr>
            <w:tcW w:w="0" w:type="auto"/>
            <w:shd w:val="clear" w:color="auto" w:fill="auto"/>
          </w:tcPr>
          <w:p w14:paraId="0C701D84" w14:textId="6FA74CE0" w:rsidR="00394B10" w:rsidRPr="00416A2B" w:rsidRDefault="00394B10" w:rsidP="00394B10">
            <w:pPr>
              <w:pStyle w:val="TAL"/>
              <w:rPr>
                <w:sz w:val="16"/>
              </w:rPr>
            </w:pPr>
            <w:r w:rsidRPr="00416A2B">
              <w:rPr>
                <w:sz w:val="16"/>
              </w:rPr>
              <w:t>revised</w:t>
            </w:r>
          </w:p>
        </w:tc>
        <w:tc>
          <w:tcPr>
            <w:tcW w:w="0" w:type="auto"/>
            <w:shd w:val="clear" w:color="auto" w:fill="auto"/>
          </w:tcPr>
          <w:p w14:paraId="442916B6" w14:textId="77777777" w:rsidR="00394B10" w:rsidRPr="00416A2B" w:rsidRDefault="00394B10" w:rsidP="00394B10">
            <w:pPr>
              <w:pStyle w:val="TAL"/>
              <w:rPr>
                <w:sz w:val="16"/>
              </w:rPr>
            </w:pPr>
          </w:p>
        </w:tc>
        <w:tc>
          <w:tcPr>
            <w:tcW w:w="0" w:type="auto"/>
            <w:shd w:val="clear" w:color="auto" w:fill="auto"/>
          </w:tcPr>
          <w:p w14:paraId="77592213" w14:textId="003D2531" w:rsidR="00394B10" w:rsidRPr="00416A2B" w:rsidRDefault="00394B10" w:rsidP="00394B10">
            <w:pPr>
              <w:pStyle w:val="TAL"/>
              <w:rPr>
                <w:sz w:val="16"/>
              </w:rPr>
            </w:pPr>
            <w:r w:rsidRPr="00416A2B">
              <w:rPr>
                <w:sz w:val="16"/>
              </w:rPr>
              <w:t>S6-210244</w:t>
            </w:r>
          </w:p>
        </w:tc>
      </w:tr>
      <w:tr w:rsidR="00416A2B" w:rsidRPr="00416A2B" w14:paraId="5EAD7E77" w14:textId="77777777" w:rsidTr="00416A2B">
        <w:tc>
          <w:tcPr>
            <w:tcW w:w="0" w:type="auto"/>
            <w:shd w:val="clear" w:color="auto" w:fill="auto"/>
          </w:tcPr>
          <w:p w14:paraId="5AE31608" w14:textId="40D993DE" w:rsidR="00394B10" w:rsidRPr="00416A2B" w:rsidRDefault="00394B10" w:rsidP="00394B10">
            <w:pPr>
              <w:pStyle w:val="TAL"/>
              <w:rPr>
                <w:sz w:val="16"/>
              </w:rPr>
            </w:pPr>
            <w:r w:rsidRPr="00416A2B">
              <w:rPr>
                <w:sz w:val="16"/>
              </w:rPr>
              <w:t>S6-210089</w:t>
            </w:r>
          </w:p>
        </w:tc>
        <w:tc>
          <w:tcPr>
            <w:tcW w:w="0" w:type="auto"/>
            <w:shd w:val="clear" w:color="auto" w:fill="auto"/>
          </w:tcPr>
          <w:p w14:paraId="54D10A25" w14:textId="760A700E" w:rsidR="00394B10" w:rsidRPr="00416A2B" w:rsidRDefault="00394B10" w:rsidP="00394B10">
            <w:pPr>
              <w:pStyle w:val="TAL"/>
              <w:rPr>
                <w:sz w:val="16"/>
              </w:rPr>
            </w:pPr>
            <w:r w:rsidRPr="00416A2B">
              <w:rPr>
                <w:sz w:val="16"/>
              </w:rPr>
              <w:t>EEC registration clarification</w:t>
            </w:r>
          </w:p>
        </w:tc>
        <w:tc>
          <w:tcPr>
            <w:tcW w:w="0" w:type="auto"/>
            <w:shd w:val="clear" w:color="auto" w:fill="auto"/>
          </w:tcPr>
          <w:p w14:paraId="727F1417" w14:textId="0979C313" w:rsidR="00394B10" w:rsidRPr="00416A2B" w:rsidRDefault="00394B10" w:rsidP="00394B10">
            <w:pPr>
              <w:pStyle w:val="TAL"/>
              <w:rPr>
                <w:sz w:val="16"/>
              </w:rPr>
            </w:pPr>
            <w:r w:rsidRPr="00416A2B">
              <w:rPr>
                <w:sz w:val="16"/>
              </w:rPr>
              <w:t>Ericsson</w:t>
            </w:r>
          </w:p>
        </w:tc>
        <w:tc>
          <w:tcPr>
            <w:tcW w:w="0" w:type="auto"/>
            <w:shd w:val="clear" w:color="auto" w:fill="auto"/>
          </w:tcPr>
          <w:p w14:paraId="1032B0B7" w14:textId="1F3D584B" w:rsidR="00394B10" w:rsidRPr="00416A2B" w:rsidRDefault="00394B10" w:rsidP="00394B10">
            <w:pPr>
              <w:pStyle w:val="TAL"/>
              <w:rPr>
                <w:sz w:val="16"/>
              </w:rPr>
            </w:pPr>
            <w:r w:rsidRPr="00416A2B">
              <w:rPr>
                <w:sz w:val="16"/>
              </w:rPr>
              <w:t>revised</w:t>
            </w:r>
          </w:p>
        </w:tc>
        <w:tc>
          <w:tcPr>
            <w:tcW w:w="0" w:type="auto"/>
            <w:shd w:val="clear" w:color="auto" w:fill="auto"/>
          </w:tcPr>
          <w:p w14:paraId="03B227CA" w14:textId="77777777" w:rsidR="00394B10" w:rsidRPr="00416A2B" w:rsidRDefault="00394B10" w:rsidP="00394B10">
            <w:pPr>
              <w:pStyle w:val="TAL"/>
              <w:rPr>
                <w:sz w:val="16"/>
              </w:rPr>
            </w:pPr>
          </w:p>
        </w:tc>
        <w:tc>
          <w:tcPr>
            <w:tcW w:w="0" w:type="auto"/>
            <w:shd w:val="clear" w:color="auto" w:fill="auto"/>
          </w:tcPr>
          <w:p w14:paraId="64AD128C" w14:textId="0F70E50E" w:rsidR="00394B10" w:rsidRPr="00416A2B" w:rsidRDefault="00394B10" w:rsidP="00394B10">
            <w:pPr>
              <w:pStyle w:val="TAL"/>
              <w:rPr>
                <w:sz w:val="16"/>
              </w:rPr>
            </w:pPr>
            <w:r w:rsidRPr="00416A2B">
              <w:rPr>
                <w:sz w:val="16"/>
              </w:rPr>
              <w:t>S6-210245</w:t>
            </w:r>
          </w:p>
        </w:tc>
      </w:tr>
      <w:tr w:rsidR="00416A2B" w:rsidRPr="00416A2B" w14:paraId="71F3AA1A" w14:textId="77777777" w:rsidTr="00416A2B">
        <w:tc>
          <w:tcPr>
            <w:tcW w:w="0" w:type="auto"/>
            <w:shd w:val="clear" w:color="auto" w:fill="auto"/>
          </w:tcPr>
          <w:p w14:paraId="18D0928E" w14:textId="2BD1A5DA" w:rsidR="00394B10" w:rsidRPr="00416A2B" w:rsidRDefault="00394B10" w:rsidP="00394B10">
            <w:pPr>
              <w:pStyle w:val="TAL"/>
              <w:rPr>
                <w:sz w:val="16"/>
              </w:rPr>
            </w:pPr>
            <w:r w:rsidRPr="00416A2B">
              <w:rPr>
                <w:sz w:val="16"/>
              </w:rPr>
              <w:t>S6-210090</w:t>
            </w:r>
          </w:p>
        </w:tc>
        <w:tc>
          <w:tcPr>
            <w:tcW w:w="0" w:type="auto"/>
            <w:shd w:val="clear" w:color="auto" w:fill="auto"/>
          </w:tcPr>
          <w:p w14:paraId="1493140D" w14:textId="24D46028" w:rsidR="00394B10" w:rsidRPr="00416A2B" w:rsidRDefault="00394B10" w:rsidP="00394B10">
            <w:pPr>
              <w:pStyle w:val="TAL"/>
              <w:rPr>
                <w:sz w:val="16"/>
              </w:rPr>
            </w:pPr>
            <w:r w:rsidRPr="00416A2B">
              <w:rPr>
                <w:sz w:val="16"/>
              </w:rPr>
              <w:t>Service continuity clean-up</w:t>
            </w:r>
          </w:p>
        </w:tc>
        <w:tc>
          <w:tcPr>
            <w:tcW w:w="0" w:type="auto"/>
            <w:shd w:val="clear" w:color="auto" w:fill="auto"/>
          </w:tcPr>
          <w:p w14:paraId="6974EE9E" w14:textId="0279AEB5" w:rsidR="00394B10" w:rsidRPr="00416A2B" w:rsidRDefault="00394B10" w:rsidP="00394B10">
            <w:pPr>
              <w:pStyle w:val="TAL"/>
              <w:rPr>
                <w:sz w:val="16"/>
              </w:rPr>
            </w:pPr>
            <w:r w:rsidRPr="00416A2B">
              <w:rPr>
                <w:sz w:val="16"/>
              </w:rPr>
              <w:t>Ericsson</w:t>
            </w:r>
          </w:p>
        </w:tc>
        <w:tc>
          <w:tcPr>
            <w:tcW w:w="0" w:type="auto"/>
            <w:shd w:val="clear" w:color="auto" w:fill="auto"/>
          </w:tcPr>
          <w:p w14:paraId="45F31092" w14:textId="113016DF" w:rsidR="00394B10" w:rsidRPr="00416A2B" w:rsidRDefault="00394B10" w:rsidP="00394B10">
            <w:pPr>
              <w:pStyle w:val="TAL"/>
              <w:rPr>
                <w:sz w:val="16"/>
              </w:rPr>
            </w:pPr>
            <w:r w:rsidRPr="00416A2B">
              <w:rPr>
                <w:sz w:val="16"/>
              </w:rPr>
              <w:t>revised</w:t>
            </w:r>
          </w:p>
        </w:tc>
        <w:tc>
          <w:tcPr>
            <w:tcW w:w="0" w:type="auto"/>
            <w:shd w:val="clear" w:color="auto" w:fill="auto"/>
          </w:tcPr>
          <w:p w14:paraId="18CF7D78" w14:textId="77777777" w:rsidR="00394B10" w:rsidRPr="00416A2B" w:rsidRDefault="00394B10" w:rsidP="00394B10">
            <w:pPr>
              <w:pStyle w:val="TAL"/>
              <w:rPr>
                <w:sz w:val="16"/>
              </w:rPr>
            </w:pPr>
          </w:p>
        </w:tc>
        <w:tc>
          <w:tcPr>
            <w:tcW w:w="0" w:type="auto"/>
            <w:shd w:val="clear" w:color="auto" w:fill="auto"/>
          </w:tcPr>
          <w:p w14:paraId="6B0D228F" w14:textId="7CEA1691" w:rsidR="00394B10" w:rsidRPr="00416A2B" w:rsidRDefault="00394B10" w:rsidP="00394B10">
            <w:pPr>
              <w:pStyle w:val="TAL"/>
              <w:rPr>
                <w:sz w:val="16"/>
              </w:rPr>
            </w:pPr>
            <w:r w:rsidRPr="00416A2B">
              <w:rPr>
                <w:sz w:val="16"/>
              </w:rPr>
              <w:t>S6-210246</w:t>
            </w:r>
          </w:p>
        </w:tc>
      </w:tr>
      <w:tr w:rsidR="00416A2B" w:rsidRPr="00416A2B" w14:paraId="034CC6B6" w14:textId="77777777" w:rsidTr="00416A2B">
        <w:tc>
          <w:tcPr>
            <w:tcW w:w="0" w:type="auto"/>
            <w:shd w:val="clear" w:color="auto" w:fill="auto"/>
          </w:tcPr>
          <w:p w14:paraId="22E04F60" w14:textId="336FD683" w:rsidR="00394B10" w:rsidRPr="00416A2B" w:rsidRDefault="00394B10" w:rsidP="00394B10">
            <w:pPr>
              <w:pStyle w:val="TAL"/>
              <w:rPr>
                <w:sz w:val="16"/>
              </w:rPr>
            </w:pPr>
            <w:r w:rsidRPr="00416A2B">
              <w:rPr>
                <w:sz w:val="16"/>
              </w:rPr>
              <w:t>S6-210091</w:t>
            </w:r>
          </w:p>
        </w:tc>
        <w:tc>
          <w:tcPr>
            <w:tcW w:w="0" w:type="auto"/>
            <w:shd w:val="clear" w:color="auto" w:fill="auto"/>
          </w:tcPr>
          <w:p w14:paraId="1251CB74" w14:textId="64852161" w:rsidR="00394B10" w:rsidRPr="00416A2B" w:rsidRDefault="00394B10" w:rsidP="00394B10">
            <w:pPr>
              <w:pStyle w:val="TAL"/>
              <w:rPr>
                <w:sz w:val="16"/>
              </w:rPr>
            </w:pPr>
            <w:r w:rsidRPr="00416A2B">
              <w:rPr>
                <w:sz w:val="16"/>
              </w:rPr>
              <w:t>UE id retrieval for the EEC</w:t>
            </w:r>
          </w:p>
        </w:tc>
        <w:tc>
          <w:tcPr>
            <w:tcW w:w="0" w:type="auto"/>
            <w:shd w:val="clear" w:color="auto" w:fill="auto"/>
          </w:tcPr>
          <w:p w14:paraId="66F6CFBE" w14:textId="625E6326" w:rsidR="00394B10" w:rsidRPr="00416A2B" w:rsidRDefault="00394B10" w:rsidP="00394B10">
            <w:pPr>
              <w:pStyle w:val="TAL"/>
              <w:rPr>
                <w:sz w:val="16"/>
              </w:rPr>
            </w:pPr>
            <w:r w:rsidRPr="00416A2B">
              <w:rPr>
                <w:sz w:val="16"/>
              </w:rPr>
              <w:t>Ericsson</w:t>
            </w:r>
          </w:p>
        </w:tc>
        <w:tc>
          <w:tcPr>
            <w:tcW w:w="0" w:type="auto"/>
            <w:shd w:val="clear" w:color="auto" w:fill="auto"/>
          </w:tcPr>
          <w:p w14:paraId="258CAB7A" w14:textId="5A0E8BA2" w:rsidR="00394B10" w:rsidRPr="00416A2B" w:rsidRDefault="00394B10" w:rsidP="00394B10">
            <w:pPr>
              <w:pStyle w:val="TAL"/>
              <w:rPr>
                <w:sz w:val="16"/>
              </w:rPr>
            </w:pPr>
            <w:r w:rsidRPr="00416A2B">
              <w:rPr>
                <w:sz w:val="16"/>
              </w:rPr>
              <w:t>revised</w:t>
            </w:r>
          </w:p>
        </w:tc>
        <w:tc>
          <w:tcPr>
            <w:tcW w:w="0" w:type="auto"/>
            <w:shd w:val="clear" w:color="auto" w:fill="auto"/>
          </w:tcPr>
          <w:p w14:paraId="209B400A" w14:textId="77777777" w:rsidR="00394B10" w:rsidRPr="00416A2B" w:rsidRDefault="00394B10" w:rsidP="00394B10">
            <w:pPr>
              <w:pStyle w:val="TAL"/>
              <w:rPr>
                <w:sz w:val="16"/>
              </w:rPr>
            </w:pPr>
          </w:p>
        </w:tc>
        <w:tc>
          <w:tcPr>
            <w:tcW w:w="0" w:type="auto"/>
            <w:shd w:val="clear" w:color="auto" w:fill="auto"/>
          </w:tcPr>
          <w:p w14:paraId="7EF47581" w14:textId="7B0FB617" w:rsidR="00394B10" w:rsidRPr="00416A2B" w:rsidRDefault="00394B10" w:rsidP="00394B10">
            <w:pPr>
              <w:pStyle w:val="TAL"/>
              <w:rPr>
                <w:sz w:val="16"/>
              </w:rPr>
            </w:pPr>
            <w:r w:rsidRPr="00416A2B">
              <w:rPr>
                <w:sz w:val="16"/>
              </w:rPr>
              <w:t>S6-210247</w:t>
            </w:r>
          </w:p>
        </w:tc>
      </w:tr>
      <w:tr w:rsidR="00416A2B" w:rsidRPr="00416A2B" w14:paraId="4E974980" w14:textId="77777777" w:rsidTr="00416A2B">
        <w:tc>
          <w:tcPr>
            <w:tcW w:w="0" w:type="auto"/>
            <w:shd w:val="clear" w:color="auto" w:fill="auto"/>
          </w:tcPr>
          <w:p w14:paraId="69BAE094" w14:textId="1CEBA552" w:rsidR="00394B10" w:rsidRPr="00416A2B" w:rsidRDefault="00394B10" w:rsidP="00394B10">
            <w:pPr>
              <w:pStyle w:val="TAL"/>
              <w:rPr>
                <w:sz w:val="16"/>
              </w:rPr>
            </w:pPr>
            <w:r w:rsidRPr="00416A2B">
              <w:rPr>
                <w:sz w:val="16"/>
              </w:rPr>
              <w:t>S6-210092</w:t>
            </w:r>
          </w:p>
        </w:tc>
        <w:tc>
          <w:tcPr>
            <w:tcW w:w="0" w:type="auto"/>
            <w:shd w:val="clear" w:color="auto" w:fill="auto"/>
          </w:tcPr>
          <w:p w14:paraId="4146843A" w14:textId="1731EAE5" w:rsidR="00394B10" w:rsidRPr="00416A2B" w:rsidRDefault="00394B10" w:rsidP="00394B10">
            <w:pPr>
              <w:pStyle w:val="TAL"/>
              <w:rPr>
                <w:sz w:val="16"/>
              </w:rPr>
            </w:pPr>
            <w:r w:rsidRPr="00416A2B">
              <w:rPr>
                <w:sz w:val="16"/>
              </w:rPr>
              <w:t>Functional architecture – Location information</w:t>
            </w:r>
          </w:p>
        </w:tc>
        <w:tc>
          <w:tcPr>
            <w:tcW w:w="0" w:type="auto"/>
            <w:shd w:val="clear" w:color="auto" w:fill="auto"/>
          </w:tcPr>
          <w:p w14:paraId="494B8594" w14:textId="710D1E31" w:rsidR="00394B10" w:rsidRPr="00416A2B" w:rsidRDefault="00394B10" w:rsidP="00394B10">
            <w:pPr>
              <w:pStyle w:val="TAL"/>
              <w:rPr>
                <w:sz w:val="16"/>
              </w:rPr>
            </w:pPr>
            <w:r w:rsidRPr="00416A2B">
              <w:rPr>
                <w:sz w:val="16"/>
              </w:rPr>
              <w:t>BDBOS, Nokia, Nokia Shanghai Bell, UIC</w:t>
            </w:r>
          </w:p>
        </w:tc>
        <w:tc>
          <w:tcPr>
            <w:tcW w:w="0" w:type="auto"/>
            <w:shd w:val="clear" w:color="auto" w:fill="auto"/>
          </w:tcPr>
          <w:p w14:paraId="715056CE" w14:textId="1F4C3730" w:rsidR="00394B10" w:rsidRPr="00416A2B" w:rsidRDefault="00394B10" w:rsidP="00394B10">
            <w:pPr>
              <w:pStyle w:val="TAL"/>
              <w:rPr>
                <w:sz w:val="16"/>
              </w:rPr>
            </w:pPr>
            <w:r w:rsidRPr="00416A2B">
              <w:rPr>
                <w:sz w:val="16"/>
              </w:rPr>
              <w:t>approved</w:t>
            </w:r>
          </w:p>
        </w:tc>
        <w:tc>
          <w:tcPr>
            <w:tcW w:w="0" w:type="auto"/>
            <w:shd w:val="clear" w:color="auto" w:fill="auto"/>
          </w:tcPr>
          <w:p w14:paraId="321F0716" w14:textId="77777777" w:rsidR="00394B10" w:rsidRPr="00416A2B" w:rsidRDefault="00394B10" w:rsidP="00394B10">
            <w:pPr>
              <w:pStyle w:val="TAL"/>
              <w:rPr>
                <w:sz w:val="16"/>
              </w:rPr>
            </w:pPr>
          </w:p>
        </w:tc>
        <w:tc>
          <w:tcPr>
            <w:tcW w:w="0" w:type="auto"/>
            <w:shd w:val="clear" w:color="auto" w:fill="auto"/>
          </w:tcPr>
          <w:p w14:paraId="6B5FA058" w14:textId="77777777" w:rsidR="00394B10" w:rsidRPr="00416A2B" w:rsidRDefault="00394B10" w:rsidP="00394B10">
            <w:pPr>
              <w:pStyle w:val="TAL"/>
              <w:rPr>
                <w:sz w:val="16"/>
              </w:rPr>
            </w:pPr>
          </w:p>
        </w:tc>
      </w:tr>
      <w:tr w:rsidR="00416A2B" w:rsidRPr="00416A2B" w14:paraId="4B799FC0" w14:textId="77777777" w:rsidTr="00416A2B">
        <w:tc>
          <w:tcPr>
            <w:tcW w:w="0" w:type="auto"/>
            <w:shd w:val="clear" w:color="auto" w:fill="auto"/>
          </w:tcPr>
          <w:p w14:paraId="6D411AA2" w14:textId="13F27879" w:rsidR="00394B10" w:rsidRPr="00416A2B" w:rsidRDefault="00394B10" w:rsidP="00394B10">
            <w:pPr>
              <w:pStyle w:val="TAL"/>
              <w:rPr>
                <w:sz w:val="16"/>
              </w:rPr>
            </w:pPr>
            <w:r w:rsidRPr="00416A2B">
              <w:rPr>
                <w:sz w:val="16"/>
              </w:rPr>
              <w:t>S6-210093</w:t>
            </w:r>
          </w:p>
        </w:tc>
        <w:tc>
          <w:tcPr>
            <w:tcW w:w="0" w:type="auto"/>
            <w:shd w:val="clear" w:color="auto" w:fill="auto"/>
          </w:tcPr>
          <w:p w14:paraId="75A7AB44" w14:textId="580466C3" w:rsidR="00394B10" w:rsidRPr="00416A2B" w:rsidRDefault="00394B10" w:rsidP="00394B10">
            <w:pPr>
              <w:pStyle w:val="TAL"/>
              <w:rPr>
                <w:sz w:val="16"/>
              </w:rPr>
            </w:pPr>
            <w:r w:rsidRPr="00416A2B">
              <w:rPr>
                <w:sz w:val="16"/>
              </w:rPr>
              <w:t>Location information</w:t>
            </w:r>
          </w:p>
        </w:tc>
        <w:tc>
          <w:tcPr>
            <w:tcW w:w="0" w:type="auto"/>
            <w:shd w:val="clear" w:color="auto" w:fill="auto"/>
          </w:tcPr>
          <w:p w14:paraId="3C6237A1" w14:textId="3BE73882" w:rsidR="00394B10" w:rsidRPr="00416A2B" w:rsidRDefault="00394B10" w:rsidP="00394B10">
            <w:pPr>
              <w:pStyle w:val="TAL"/>
              <w:rPr>
                <w:sz w:val="16"/>
              </w:rPr>
            </w:pPr>
            <w:r w:rsidRPr="00416A2B">
              <w:rPr>
                <w:sz w:val="16"/>
              </w:rPr>
              <w:t>BDBOS, Nokia, Nokia Shanghai Bell, UIC</w:t>
            </w:r>
          </w:p>
        </w:tc>
        <w:tc>
          <w:tcPr>
            <w:tcW w:w="0" w:type="auto"/>
            <w:shd w:val="clear" w:color="auto" w:fill="auto"/>
          </w:tcPr>
          <w:p w14:paraId="1EFCF2EF" w14:textId="306F9BC2" w:rsidR="00394B10" w:rsidRPr="00416A2B" w:rsidRDefault="00394B10" w:rsidP="00394B10">
            <w:pPr>
              <w:pStyle w:val="TAL"/>
              <w:rPr>
                <w:sz w:val="16"/>
              </w:rPr>
            </w:pPr>
            <w:r w:rsidRPr="00416A2B">
              <w:rPr>
                <w:sz w:val="16"/>
              </w:rPr>
              <w:t>approved</w:t>
            </w:r>
          </w:p>
        </w:tc>
        <w:tc>
          <w:tcPr>
            <w:tcW w:w="0" w:type="auto"/>
            <w:shd w:val="clear" w:color="auto" w:fill="auto"/>
          </w:tcPr>
          <w:p w14:paraId="69006D53" w14:textId="77777777" w:rsidR="00394B10" w:rsidRPr="00416A2B" w:rsidRDefault="00394B10" w:rsidP="00394B10">
            <w:pPr>
              <w:pStyle w:val="TAL"/>
              <w:rPr>
                <w:sz w:val="16"/>
              </w:rPr>
            </w:pPr>
          </w:p>
        </w:tc>
        <w:tc>
          <w:tcPr>
            <w:tcW w:w="0" w:type="auto"/>
            <w:shd w:val="clear" w:color="auto" w:fill="auto"/>
          </w:tcPr>
          <w:p w14:paraId="506EF353" w14:textId="77777777" w:rsidR="00394B10" w:rsidRPr="00416A2B" w:rsidRDefault="00394B10" w:rsidP="00394B10">
            <w:pPr>
              <w:pStyle w:val="TAL"/>
              <w:rPr>
                <w:sz w:val="16"/>
              </w:rPr>
            </w:pPr>
          </w:p>
        </w:tc>
      </w:tr>
      <w:tr w:rsidR="00416A2B" w:rsidRPr="00416A2B" w14:paraId="74C4D70A" w14:textId="77777777" w:rsidTr="00416A2B">
        <w:tc>
          <w:tcPr>
            <w:tcW w:w="0" w:type="auto"/>
            <w:shd w:val="clear" w:color="auto" w:fill="auto"/>
          </w:tcPr>
          <w:p w14:paraId="4FDC9590" w14:textId="3E7A86FB" w:rsidR="00394B10" w:rsidRPr="00416A2B" w:rsidRDefault="00394B10" w:rsidP="00394B10">
            <w:pPr>
              <w:pStyle w:val="TAL"/>
              <w:rPr>
                <w:sz w:val="16"/>
              </w:rPr>
            </w:pPr>
            <w:r w:rsidRPr="00416A2B">
              <w:rPr>
                <w:sz w:val="16"/>
              </w:rPr>
              <w:t>S6-210094</w:t>
            </w:r>
          </w:p>
        </w:tc>
        <w:tc>
          <w:tcPr>
            <w:tcW w:w="0" w:type="auto"/>
            <w:shd w:val="clear" w:color="auto" w:fill="auto"/>
          </w:tcPr>
          <w:p w14:paraId="5C6298D1" w14:textId="7D9917D5" w:rsidR="00394B10" w:rsidRPr="00416A2B" w:rsidRDefault="00394B10" w:rsidP="00394B10">
            <w:pPr>
              <w:pStyle w:val="TAL"/>
              <w:rPr>
                <w:sz w:val="16"/>
              </w:rPr>
            </w:pPr>
            <w:r w:rsidRPr="00416A2B">
              <w:rPr>
                <w:sz w:val="16"/>
              </w:rPr>
              <w:t>Edge deployment for FFAPP</w:t>
            </w:r>
          </w:p>
        </w:tc>
        <w:tc>
          <w:tcPr>
            <w:tcW w:w="0" w:type="auto"/>
            <w:shd w:val="clear" w:color="auto" w:fill="auto"/>
          </w:tcPr>
          <w:p w14:paraId="4D8D6C28" w14:textId="75343F9C" w:rsidR="00394B10" w:rsidRPr="00416A2B" w:rsidRDefault="00394B10" w:rsidP="00394B10">
            <w:pPr>
              <w:pStyle w:val="TAL"/>
              <w:rPr>
                <w:sz w:val="16"/>
              </w:rPr>
            </w:pPr>
            <w:r w:rsidRPr="00416A2B">
              <w:rPr>
                <w:sz w:val="16"/>
              </w:rPr>
              <w:t>Ericsson</w:t>
            </w:r>
          </w:p>
        </w:tc>
        <w:tc>
          <w:tcPr>
            <w:tcW w:w="0" w:type="auto"/>
            <w:shd w:val="clear" w:color="auto" w:fill="auto"/>
          </w:tcPr>
          <w:p w14:paraId="457B1964" w14:textId="70793FFA" w:rsidR="00394B10" w:rsidRPr="00416A2B" w:rsidRDefault="00394B10" w:rsidP="00394B10">
            <w:pPr>
              <w:pStyle w:val="TAL"/>
              <w:rPr>
                <w:sz w:val="16"/>
              </w:rPr>
            </w:pPr>
            <w:r w:rsidRPr="00416A2B">
              <w:rPr>
                <w:sz w:val="16"/>
              </w:rPr>
              <w:t>revised</w:t>
            </w:r>
          </w:p>
        </w:tc>
        <w:tc>
          <w:tcPr>
            <w:tcW w:w="0" w:type="auto"/>
            <w:shd w:val="clear" w:color="auto" w:fill="auto"/>
          </w:tcPr>
          <w:p w14:paraId="1E89E985" w14:textId="77777777" w:rsidR="00394B10" w:rsidRPr="00416A2B" w:rsidRDefault="00394B10" w:rsidP="00394B10">
            <w:pPr>
              <w:pStyle w:val="TAL"/>
              <w:rPr>
                <w:sz w:val="16"/>
              </w:rPr>
            </w:pPr>
          </w:p>
        </w:tc>
        <w:tc>
          <w:tcPr>
            <w:tcW w:w="0" w:type="auto"/>
            <w:shd w:val="clear" w:color="auto" w:fill="auto"/>
          </w:tcPr>
          <w:p w14:paraId="2BD06524" w14:textId="769840D8" w:rsidR="00394B10" w:rsidRPr="00416A2B" w:rsidRDefault="00394B10" w:rsidP="00394B10">
            <w:pPr>
              <w:pStyle w:val="TAL"/>
              <w:rPr>
                <w:sz w:val="16"/>
              </w:rPr>
            </w:pPr>
            <w:r w:rsidRPr="00416A2B">
              <w:rPr>
                <w:sz w:val="16"/>
              </w:rPr>
              <w:t>S6-210248</w:t>
            </w:r>
          </w:p>
        </w:tc>
      </w:tr>
      <w:tr w:rsidR="00416A2B" w:rsidRPr="00416A2B" w14:paraId="054E92C0" w14:textId="77777777" w:rsidTr="00416A2B">
        <w:tc>
          <w:tcPr>
            <w:tcW w:w="0" w:type="auto"/>
            <w:shd w:val="clear" w:color="auto" w:fill="auto"/>
          </w:tcPr>
          <w:p w14:paraId="56B81733" w14:textId="326083D4" w:rsidR="00394B10" w:rsidRPr="00416A2B" w:rsidRDefault="00394B10" w:rsidP="00394B10">
            <w:pPr>
              <w:pStyle w:val="TAL"/>
              <w:rPr>
                <w:sz w:val="16"/>
              </w:rPr>
            </w:pPr>
            <w:r w:rsidRPr="00416A2B">
              <w:rPr>
                <w:sz w:val="16"/>
              </w:rPr>
              <w:t>S6-210095</w:t>
            </w:r>
          </w:p>
        </w:tc>
        <w:tc>
          <w:tcPr>
            <w:tcW w:w="0" w:type="auto"/>
            <w:shd w:val="clear" w:color="auto" w:fill="auto"/>
          </w:tcPr>
          <w:p w14:paraId="6F5EF1F1" w14:textId="3BAE18B5" w:rsidR="00394B10" w:rsidRPr="00416A2B" w:rsidRDefault="00394B10" w:rsidP="00394B10">
            <w:pPr>
              <w:pStyle w:val="TAL"/>
              <w:rPr>
                <w:sz w:val="16"/>
              </w:rPr>
            </w:pPr>
            <w:r w:rsidRPr="00416A2B">
              <w:rPr>
                <w:sz w:val="16"/>
              </w:rPr>
              <w:t>Message Store control</w:t>
            </w:r>
          </w:p>
        </w:tc>
        <w:tc>
          <w:tcPr>
            <w:tcW w:w="0" w:type="auto"/>
            <w:shd w:val="clear" w:color="auto" w:fill="auto"/>
          </w:tcPr>
          <w:p w14:paraId="28749267" w14:textId="20F6B68A" w:rsidR="00394B10" w:rsidRPr="00416A2B" w:rsidRDefault="00394B10" w:rsidP="00394B10">
            <w:pPr>
              <w:pStyle w:val="TAL"/>
              <w:rPr>
                <w:sz w:val="16"/>
              </w:rPr>
            </w:pPr>
            <w:r w:rsidRPr="00416A2B">
              <w:rPr>
                <w:sz w:val="16"/>
              </w:rPr>
              <w:t>AT&amp;T GNS Belgium SPRL</w:t>
            </w:r>
          </w:p>
        </w:tc>
        <w:tc>
          <w:tcPr>
            <w:tcW w:w="0" w:type="auto"/>
            <w:shd w:val="clear" w:color="auto" w:fill="auto"/>
          </w:tcPr>
          <w:p w14:paraId="1B2149F8" w14:textId="33C59D5B" w:rsidR="00394B10" w:rsidRPr="00416A2B" w:rsidRDefault="00394B10" w:rsidP="00394B10">
            <w:pPr>
              <w:pStyle w:val="TAL"/>
              <w:rPr>
                <w:sz w:val="16"/>
              </w:rPr>
            </w:pPr>
            <w:r w:rsidRPr="00416A2B">
              <w:rPr>
                <w:sz w:val="16"/>
              </w:rPr>
              <w:t>revised</w:t>
            </w:r>
          </w:p>
        </w:tc>
        <w:tc>
          <w:tcPr>
            <w:tcW w:w="0" w:type="auto"/>
            <w:shd w:val="clear" w:color="auto" w:fill="auto"/>
          </w:tcPr>
          <w:p w14:paraId="671F6CAF" w14:textId="77777777" w:rsidR="00394B10" w:rsidRPr="00416A2B" w:rsidRDefault="00394B10" w:rsidP="00394B10">
            <w:pPr>
              <w:pStyle w:val="TAL"/>
              <w:rPr>
                <w:sz w:val="16"/>
              </w:rPr>
            </w:pPr>
          </w:p>
        </w:tc>
        <w:tc>
          <w:tcPr>
            <w:tcW w:w="0" w:type="auto"/>
            <w:shd w:val="clear" w:color="auto" w:fill="auto"/>
          </w:tcPr>
          <w:p w14:paraId="3B995B41" w14:textId="3F328200" w:rsidR="00394B10" w:rsidRPr="00416A2B" w:rsidRDefault="00394B10" w:rsidP="00394B10">
            <w:pPr>
              <w:pStyle w:val="TAL"/>
              <w:rPr>
                <w:sz w:val="16"/>
              </w:rPr>
            </w:pPr>
            <w:r w:rsidRPr="00416A2B">
              <w:rPr>
                <w:sz w:val="16"/>
              </w:rPr>
              <w:t>S6-210255</w:t>
            </w:r>
          </w:p>
        </w:tc>
      </w:tr>
      <w:tr w:rsidR="00416A2B" w:rsidRPr="00416A2B" w14:paraId="74B662CF" w14:textId="77777777" w:rsidTr="00416A2B">
        <w:tc>
          <w:tcPr>
            <w:tcW w:w="0" w:type="auto"/>
            <w:shd w:val="clear" w:color="auto" w:fill="auto"/>
          </w:tcPr>
          <w:p w14:paraId="2A3DC304" w14:textId="13F98421" w:rsidR="00394B10" w:rsidRPr="00416A2B" w:rsidRDefault="00394B10" w:rsidP="00394B10">
            <w:pPr>
              <w:pStyle w:val="TAL"/>
              <w:rPr>
                <w:sz w:val="16"/>
              </w:rPr>
            </w:pPr>
            <w:r w:rsidRPr="00416A2B">
              <w:rPr>
                <w:sz w:val="16"/>
              </w:rPr>
              <w:t>S6-210096</w:t>
            </w:r>
          </w:p>
        </w:tc>
        <w:tc>
          <w:tcPr>
            <w:tcW w:w="0" w:type="auto"/>
            <w:shd w:val="clear" w:color="auto" w:fill="auto"/>
          </w:tcPr>
          <w:p w14:paraId="1E6F305F" w14:textId="664EB33D" w:rsidR="00394B10" w:rsidRPr="00416A2B" w:rsidRDefault="00394B10" w:rsidP="00394B10">
            <w:pPr>
              <w:pStyle w:val="TAL"/>
              <w:rPr>
                <w:sz w:val="16"/>
              </w:rPr>
            </w:pPr>
            <w:r w:rsidRPr="00416A2B">
              <w:rPr>
                <w:sz w:val="16"/>
              </w:rPr>
              <w:t>Corrections to FD using media plane</w:t>
            </w:r>
          </w:p>
        </w:tc>
        <w:tc>
          <w:tcPr>
            <w:tcW w:w="0" w:type="auto"/>
            <w:shd w:val="clear" w:color="auto" w:fill="auto"/>
          </w:tcPr>
          <w:p w14:paraId="2A9F5DAB" w14:textId="743F0F69" w:rsidR="00394B10" w:rsidRPr="00416A2B" w:rsidRDefault="00394B10" w:rsidP="00394B10">
            <w:pPr>
              <w:pStyle w:val="TAL"/>
              <w:rPr>
                <w:sz w:val="16"/>
              </w:rPr>
            </w:pPr>
            <w:r w:rsidRPr="00416A2B">
              <w:rPr>
                <w:sz w:val="16"/>
              </w:rPr>
              <w:t>AT&amp;T GNS Belgium SPRL</w:t>
            </w:r>
          </w:p>
        </w:tc>
        <w:tc>
          <w:tcPr>
            <w:tcW w:w="0" w:type="auto"/>
            <w:shd w:val="clear" w:color="auto" w:fill="auto"/>
          </w:tcPr>
          <w:p w14:paraId="3ED92297" w14:textId="323F30B2" w:rsidR="00394B10" w:rsidRPr="00416A2B" w:rsidRDefault="00394B10" w:rsidP="00394B10">
            <w:pPr>
              <w:pStyle w:val="TAL"/>
              <w:rPr>
                <w:sz w:val="16"/>
              </w:rPr>
            </w:pPr>
            <w:r w:rsidRPr="00416A2B">
              <w:rPr>
                <w:sz w:val="16"/>
              </w:rPr>
              <w:t>revised</w:t>
            </w:r>
          </w:p>
        </w:tc>
        <w:tc>
          <w:tcPr>
            <w:tcW w:w="0" w:type="auto"/>
            <w:shd w:val="clear" w:color="auto" w:fill="auto"/>
          </w:tcPr>
          <w:p w14:paraId="2B10E0E9" w14:textId="77777777" w:rsidR="00394B10" w:rsidRPr="00416A2B" w:rsidRDefault="00394B10" w:rsidP="00394B10">
            <w:pPr>
              <w:pStyle w:val="TAL"/>
              <w:rPr>
                <w:sz w:val="16"/>
              </w:rPr>
            </w:pPr>
          </w:p>
        </w:tc>
        <w:tc>
          <w:tcPr>
            <w:tcW w:w="0" w:type="auto"/>
            <w:shd w:val="clear" w:color="auto" w:fill="auto"/>
          </w:tcPr>
          <w:p w14:paraId="41910D42" w14:textId="3D3BF8C0" w:rsidR="00394B10" w:rsidRPr="00416A2B" w:rsidRDefault="00394B10" w:rsidP="00394B10">
            <w:pPr>
              <w:pStyle w:val="TAL"/>
              <w:rPr>
                <w:sz w:val="16"/>
              </w:rPr>
            </w:pPr>
            <w:r w:rsidRPr="00416A2B">
              <w:rPr>
                <w:sz w:val="16"/>
              </w:rPr>
              <w:t>S6-210256</w:t>
            </w:r>
          </w:p>
        </w:tc>
      </w:tr>
      <w:tr w:rsidR="00416A2B" w:rsidRPr="00416A2B" w14:paraId="6313F64E" w14:textId="77777777" w:rsidTr="00416A2B">
        <w:tc>
          <w:tcPr>
            <w:tcW w:w="0" w:type="auto"/>
            <w:shd w:val="clear" w:color="auto" w:fill="auto"/>
          </w:tcPr>
          <w:p w14:paraId="0489E293" w14:textId="0FDCFCA2" w:rsidR="00394B10" w:rsidRPr="00416A2B" w:rsidRDefault="00394B10" w:rsidP="00394B10">
            <w:pPr>
              <w:pStyle w:val="TAL"/>
              <w:rPr>
                <w:sz w:val="16"/>
              </w:rPr>
            </w:pPr>
            <w:r w:rsidRPr="00416A2B">
              <w:rPr>
                <w:sz w:val="16"/>
              </w:rPr>
              <w:t>S6-210097</w:t>
            </w:r>
          </w:p>
        </w:tc>
        <w:tc>
          <w:tcPr>
            <w:tcW w:w="0" w:type="auto"/>
            <w:shd w:val="clear" w:color="auto" w:fill="auto"/>
          </w:tcPr>
          <w:p w14:paraId="38C5E1B1" w14:textId="2BD494B7" w:rsidR="00394B10" w:rsidRPr="00416A2B" w:rsidRDefault="00394B10" w:rsidP="00394B10">
            <w:pPr>
              <w:pStyle w:val="TAL"/>
              <w:rPr>
                <w:sz w:val="16"/>
              </w:rPr>
            </w:pPr>
            <w:r w:rsidRPr="00416A2B">
              <w:rPr>
                <w:sz w:val="16"/>
              </w:rPr>
              <w:t>Correction to Deposit an Object procedure</w:t>
            </w:r>
          </w:p>
        </w:tc>
        <w:tc>
          <w:tcPr>
            <w:tcW w:w="0" w:type="auto"/>
            <w:shd w:val="clear" w:color="auto" w:fill="auto"/>
          </w:tcPr>
          <w:p w14:paraId="1A70174C" w14:textId="1559FD5C" w:rsidR="00394B10" w:rsidRPr="00416A2B" w:rsidRDefault="00394B10" w:rsidP="00394B10">
            <w:pPr>
              <w:pStyle w:val="TAL"/>
              <w:rPr>
                <w:sz w:val="16"/>
              </w:rPr>
            </w:pPr>
            <w:r w:rsidRPr="00416A2B">
              <w:rPr>
                <w:sz w:val="16"/>
              </w:rPr>
              <w:t>AT&amp;T GNS Belgium SPRL</w:t>
            </w:r>
          </w:p>
        </w:tc>
        <w:tc>
          <w:tcPr>
            <w:tcW w:w="0" w:type="auto"/>
            <w:shd w:val="clear" w:color="auto" w:fill="auto"/>
          </w:tcPr>
          <w:p w14:paraId="593A89D6" w14:textId="385973D6" w:rsidR="00394B10" w:rsidRPr="00416A2B" w:rsidRDefault="00394B10" w:rsidP="00394B10">
            <w:pPr>
              <w:pStyle w:val="TAL"/>
              <w:rPr>
                <w:sz w:val="16"/>
              </w:rPr>
            </w:pPr>
            <w:r w:rsidRPr="00416A2B">
              <w:rPr>
                <w:sz w:val="16"/>
              </w:rPr>
              <w:t>agreed</w:t>
            </w:r>
          </w:p>
        </w:tc>
        <w:tc>
          <w:tcPr>
            <w:tcW w:w="0" w:type="auto"/>
            <w:shd w:val="clear" w:color="auto" w:fill="auto"/>
          </w:tcPr>
          <w:p w14:paraId="35C6BEAB" w14:textId="77777777" w:rsidR="00394B10" w:rsidRPr="00416A2B" w:rsidRDefault="00394B10" w:rsidP="00394B10">
            <w:pPr>
              <w:pStyle w:val="TAL"/>
              <w:rPr>
                <w:sz w:val="16"/>
              </w:rPr>
            </w:pPr>
          </w:p>
        </w:tc>
        <w:tc>
          <w:tcPr>
            <w:tcW w:w="0" w:type="auto"/>
            <w:shd w:val="clear" w:color="auto" w:fill="auto"/>
          </w:tcPr>
          <w:p w14:paraId="248D7D7D" w14:textId="77777777" w:rsidR="00394B10" w:rsidRPr="00416A2B" w:rsidRDefault="00394B10" w:rsidP="00394B10">
            <w:pPr>
              <w:pStyle w:val="TAL"/>
              <w:rPr>
                <w:sz w:val="16"/>
              </w:rPr>
            </w:pPr>
          </w:p>
        </w:tc>
      </w:tr>
      <w:tr w:rsidR="00416A2B" w:rsidRPr="00416A2B" w14:paraId="40C7AFD2" w14:textId="77777777" w:rsidTr="00416A2B">
        <w:tc>
          <w:tcPr>
            <w:tcW w:w="0" w:type="auto"/>
            <w:shd w:val="clear" w:color="auto" w:fill="auto"/>
          </w:tcPr>
          <w:p w14:paraId="506190DC" w14:textId="47B0E32E" w:rsidR="00394B10" w:rsidRPr="00416A2B" w:rsidRDefault="00394B10" w:rsidP="00394B10">
            <w:pPr>
              <w:pStyle w:val="TAL"/>
              <w:rPr>
                <w:sz w:val="16"/>
              </w:rPr>
            </w:pPr>
            <w:r w:rsidRPr="00416A2B">
              <w:rPr>
                <w:sz w:val="16"/>
              </w:rPr>
              <w:t>S6-210098</w:t>
            </w:r>
          </w:p>
        </w:tc>
        <w:tc>
          <w:tcPr>
            <w:tcW w:w="0" w:type="auto"/>
            <w:shd w:val="clear" w:color="auto" w:fill="auto"/>
          </w:tcPr>
          <w:p w14:paraId="49FF30BF" w14:textId="68083805" w:rsidR="00394B10" w:rsidRPr="00416A2B" w:rsidRDefault="00394B10" w:rsidP="00394B10">
            <w:pPr>
              <w:pStyle w:val="TAL"/>
              <w:rPr>
                <w:sz w:val="16"/>
              </w:rPr>
            </w:pPr>
            <w:r w:rsidRPr="00416A2B">
              <w:rPr>
                <w:sz w:val="16"/>
              </w:rPr>
              <w:t>Correct typos on information tables</w:t>
            </w:r>
          </w:p>
        </w:tc>
        <w:tc>
          <w:tcPr>
            <w:tcW w:w="0" w:type="auto"/>
            <w:shd w:val="clear" w:color="auto" w:fill="auto"/>
          </w:tcPr>
          <w:p w14:paraId="5DFDEDA5" w14:textId="1E5A0FA1" w:rsidR="00394B10" w:rsidRPr="00416A2B" w:rsidRDefault="00394B10" w:rsidP="00394B10">
            <w:pPr>
              <w:pStyle w:val="TAL"/>
              <w:rPr>
                <w:sz w:val="16"/>
              </w:rPr>
            </w:pPr>
            <w:r w:rsidRPr="00416A2B">
              <w:rPr>
                <w:sz w:val="16"/>
              </w:rPr>
              <w:t>AT&amp;T GNS Belgium SPRL</w:t>
            </w:r>
          </w:p>
        </w:tc>
        <w:tc>
          <w:tcPr>
            <w:tcW w:w="0" w:type="auto"/>
            <w:shd w:val="clear" w:color="auto" w:fill="auto"/>
          </w:tcPr>
          <w:p w14:paraId="7192C01C" w14:textId="001657FA" w:rsidR="00394B10" w:rsidRPr="00416A2B" w:rsidRDefault="00394B10" w:rsidP="00394B10">
            <w:pPr>
              <w:pStyle w:val="TAL"/>
              <w:rPr>
                <w:sz w:val="16"/>
              </w:rPr>
            </w:pPr>
            <w:r w:rsidRPr="00416A2B">
              <w:rPr>
                <w:sz w:val="16"/>
              </w:rPr>
              <w:t>agreed</w:t>
            </w:r>
          </w:p>
        </w:tc>
        <w:tc>
          <w:tcPr>
            <w:tcW w:w="0" w:type="auto"/>
            <w:shd w:val="clear" w:color="auto" w:fill="auto"/>
          </w:tcPr>
          <w:p w14:paraId="25E0E4F7" w14:textId="77777777" w:rsidR="00394B10" w:rsidRPr="00416A2B" w:rsidRDefault="00394B10" w:rsidP="00394B10">
            <w:pPr>
              <w:pStyle w:val="TAL"/>
              <w:rPr>
                <w:sz w:val="16"/>
              </w:rPr>
            </w:pPr>
          </w:p>
        </w:tc>
        <w:tc>
          <w:tcPr>
            <w:tcW w:w="0" w:type="auto"/>
            <w:shd w:val="clear" w:color="auto" w:fill="auto"/>
          </w:tcPr>
          <w:p w14:paraId="3FBC95B2" w14:textId="7439C60B" w:rsidR="00394B10" w:rsidRPr="00416A2B" w:rsidRDefault="00394B10" w:rsidP="00394B10">
            <w:pPr>
              <w:pStyle w:val="TAL"/>
              <w:rPr>
                <w:sz w:val="16"/>
              </w:rPr>
            </w:pPr>
            <w:r w:rsidRPr="00416A2B">
              <w:rPr>
                <w:sz w:val="16"/>
              </w:rPr>
              <w:t>-</w:t>
            </w:r>
          </w:p>
        </w:tc>
      </w:tr>
      <w:tr w:rsidR="00416A2B" w:rsidRPr="00416A2B" w14:paraId="26D26A1A" w14:textId="77777777" w:rsidTr="00416A2B">
        <w:tc>
          <w:tcPr>
            <w:tcW w:w="0" w:type="auto"/>
            <w:shd w:val="clear" w:color="auto" w:fill="auto"/>
          </w:tcPr>
          <w:p w14:paraId="00ACA8BC" w14:textId="713D40AF" w:rsidR="00394B10" w:rsidRPr="00416A2B" w:rsidRDefault="00394B10" w:rsidP="00394B10">
            <w:pPr>
              <w:pStyle w:val="TAL"/>
              <w:rPr>
                <w:sz w:val="16"/>
              </w:rPr>
            </w:pPr>
            <w:r w:rsidRPr="00416A2B">
              <w:rPr>
                <w:sz w:val="16"/>
              </w:rPr>
              <w:t>S6-210099</w:t>
            </w:r>
          </w:p>
        </w:tc>
        <w:tc>
          <w:tcPr>
            <w:tcW w:w="0" w:type="auto"/>
            <w:shd w:val="clear" w:color="auto" w:fill="auto"/>
          </w:tcPr>
          <w:p w14:paraId="7AD1EF7D" w14:textId="55E7603A" w:rsidR="00394B10" w:rsidRPr="00416A2B" w:rsidRDefault="00394B10" w:rsidP="00394B10">
            <w:pPr>
              <w:pStyle w:val="TAL"/>
              <w:rPr>
                <w:sz w:val="16"/>
              </w:rPr>
            </w:pPr>
            <w:r w:rsidRPr="00416A2B">
              <w:rPr>
                <w:sz w:val="16"/>
              </w:rPr>
              <w:t>Correction and clarification on file upload using HTTP procedure</w:t>
            </w:r>
          </w:p>
        </w:tc>
        <w:tc>
          <w:tcPr>
            <w:tcW w:w="0" w:type="auto"/>
            <w:shd w:val="clear" w:color="auto" w:fill="auto"/>
          </w:tcPr>
          <w:p w14:paraId="62DD7B48" w14:textId="28636537" w:rsidR="00394B10" w:rsidRPr="00416A2B" w:rsidRDefault="00394B10" w:rsidP="00394B10">
            <w:pPr>
              <w:pStyle w:val="TAL"/>
              <w:rPr>
                <w:sz w:val="16"/>
              </w:rPr>
            </w:pPr>
            <w:r w:rsidRPr="00416A2B">
              <w:rPr>
                <w:sz w:val="16"/>
              </w:rPr>
              <w:t>AT&amp;T GNS Belgium SPRL</w:t>
            </w:r>
          </w:p>
        </w:tc>
        <w:tc>
          <w:tcPr>
            <w:tcW w:w="0" w:type="auto"/>
            <w:shd w:val="clear" w:color="auto" w:fill="auto"/>
          </w:tcPr>
          <w:p w14:paraId="65CF5BAF" w14:textId="082EC826" w:rsidR="00394B10" w:rsidRPr="00416A2B" w:rsidRDefault="00394B10" w:rsidP="00394B10">
            <w:pPr>
              <w:pStyle w:val="TAL"/>
              <w:rPr>
                <w:sz w:val="16"/>
              </w:rPr>
            </w:pPr>
            <w:r w:rsidRPr="00416A2B">
              <w:rPr>
                <w:sz w:val="16"/>
              </w:rPr>
              <w:t>revised</w:t>
            </w:r>
          </w:p>
        </w:tc>
        <w:tc>
          <w:tcPr>
            <w:tcW w:w="0" w:type="auto"/>
            <w:shd w:val="clear" w:color="auto" w:fill="auto"/>
          </w:tcPr>
          <w:p w14:paraId="5EFD434E" w14:textId="77777777" w:rsidR="00394B10" w:rsidRPr="00416A2B" w:rsidRDefault="00394B10" w:rsidP="00394B10">
            <w:pPr>
              <w:pStyle w:val="TAL"/>
              <w:rPr>
                <w:sz w:val="16"/>
              </w:rPr>
            </w:pPr>
          </w:p>
        </w:tc>
        <w:tc>
          <w:tcPr>
            <w:tcW w:w="0" w:type="auto"/>
            <w:shd w:val="clear" w:color="auto" w:fill="auto"/>
          </w:tcPr>
          <w:p w14:paraId="350BF568" w14:textId="05C11321" w:rsidR="00394B10" w:rsidRPr="00416A2B" w:rsidRDefault="00394B10" w:rsidP="00394B10">
            <w:pPr>
              <w:pStyle w:val="TAL"/>
              <w:rPr>
                <w:sz w:val="16"/>
              </w:rPr>
            </w:pPr>
            <w:r w:rsidRPr="00416A2B">
              <w:rPr>
                <w:sz w:val="16"/>
              </w:rPr>
              <w:t>S6-210257</w:t>
            </w:r>
          </w:p>
        </w:tc>
      </w:tr>
      <w:tr w:rsidR="00416A2B" w:rsidRPr="00416A2B" w14:paraId="55459E35" w14:textId="77777777" w:rsidTr="00416A2B">
        <w:tc>
          <w:tcPr>
            <w:tcW w:w="0" w:type="auto"/>
            <w:shd w:val="clear" w:color="auto" w:fill="auto"/>
          </w:tcPr>
          <w:p w14:paraId="70A62C50" w14:textId="6AD334D6" w:rsidR="00394B10" w:rsidRPr="00416A2B" w:rsidRDefault="00394B10" w:rsidP="00394B10">
            <w:pPr>
              <w:pStyle w:val="TAL"/>
              <w:rPr>
                <w:sz w:val="16"/>
              </w:rPr>
            </w:pPr>
            <w:r w:rsidRPr="00416A2B">
              <w:rPr>
                <w:sz w:val="16"/>
              </w:rPr>
              <w:t>S6-210100</w:t>
            </w:r>
          </w:p>
        </w:tc>
        <w:tc>
          <w:tcPr>
            <w:tcW w:w="0" w:type="auto"/>
            <w:shd w:val="clear" w:color="auto" w:fill="auto"/>
          </w:tcPr>
          <w:p w14:paraId="31FEE2F0" w14:textId="439EF0ED" w:rsidR="00394B10" w:rsidRPr="00416A2B" w:rsidRDefault="00394B10" w:rsidP="00394B10">
            <w:pPr>
              <w:pStyle w:val="TAL"/>
              <w:rPr>
                <w:sz w:val="16"/>
              </w:rPr>
            </w:pPr>
            <w:r w:rsidRPr="00416A2B">
              <w:rPr>
                <w:sz w:val="16"/>
              </w:rPr>
              <w:t>Correction to message names in some procedures</w:t>
            </w:r>
          </w:p>
        </w:tc>
        <w:tc>
          <w:tcPr>
            <w:tcW w:w="0" w:type="auto"/>
            <w:shd w:val="clear" w:color="auto" w:fill="auto"/>
          </w:tcPr>
          <w:p w14:paraId="1A54DDFE" w14:textId="438D7F40" w:rsidR="00394B10" w:rsidRPr="00416A2B" w:rsidRDefault="00394B10" w:rsidP="00394B10">
            <w:pPr>
              <w:pStyle w:val="TAL"/>
              <w:rPr>
                <w:sz w:val="16"/>
              </w:rPr>
            </w:pPr>
            <w:r w:rsidRPr="00416A2B">
              <w:rPr>
                <w:sz w:val="16"/>
              </w:rPr>
              <w:t>AT&amp;T GNS Belgium SPRL</w:t>
            </w:r>
          </w:p>
        </w:tc>
        <w:tc>
          <w:tcPr>
            <w:tcW w:w="0" w:type="auto"/>
            <w:shd w:val="clear" w:color="auto" w:fill="auto"/>
          </w:tcPr>
          <w:p w14:paraId="44D513B8" w14:textId="26579B36" w:rsidR="00394B10" w:rsidRPr="00416A2B" w:rsidRDefault="00394B10" w:rsidP="00394B10">
            <w:pPr>
              <w:pStyle w:val="TAL"/>
              <w:rPr>
                <w:sz w:val="16"/>
              </w:rPr>
            </w:pPr>
            <w:r w:rsidRPr="00416A2B">
              <w:rPr>
                <w:sz w:val="16"/>
              </w:rPr>
              <w:t>agreed</w:t>
            </w:r>
          </w:p>
        </w:tc>
        <w:tc>
          <w:tcPr>
            <w:tcW w:w="0" w:type="auto"/>
            <w:shd w:val="clear" w:color="auto" w:fill="auto"/>
          </w:tcPr>
          <w:p w14:paraId="3D624765" w14:textId="77777777" w:rsidR="00394B10" w:rsidRPr="00416A2B" w:rsidRDefault="00394B10" w:rsidP="00394B10">
            <w:pPr>
              <w:pStyle w:val="TAL"/>
              <w:rPr>
                <w:sz w:val="16"/>
              </w:rPr>
            </w:pPr>
          </w:p>
        </w:tc>
        <w:tc>
          <w:tcPr>
            <w:tcW w:w="0" w:type="auto"/>
            <w:shd w:val="clear" w:color="auto" w:fill="auto"/>
          </w:tcPr>
          <w:p w14:paraId="7E59C774" w14:textId="77777777" w:rsidR="00394B10" w:rsidRPr="00416A2B" w:rsidRDefault="00394B10" w:rsidP="00394B10">
            <w:pPr>
              <w:pStyle w:val="TAL"/>
              <w:rPr>
                <w:sz w:val="16"/>
              </w:rPr>
            </w:pPr>
          </w:p>
        </w:tc>
      </w:tr>
      <w:tr w:rsidR="00416A2B" w:rsidRPr="00416A2B" w14:paraId="0F4C19A1" w14:textId="77777777" w:rsidTr="00416A2B">
        <w:tc>
          <w:tcPr>
            <w:tcW w:w="0" w:type="auto"/>
            <w:shd w:val="clear" w:color="auto" w:fill="auto"/>
          </w:tcPr>
          <w:p w14:paraId="1E6FE831" w14:textId="757FEF41" w:rsidR="00394B10" w:rsidRPr="00416A2B" w:rsidRDefault="00394B10" w:rsidP="00394B10">
            <w:pPr>
              <w:pStyle w:val="TAL"/>
              <w:rPr>
                <w:sz w:val="16"/>
              </w:rPr>
            </w:pPr>
            <w:r w:rsidRPr="00416A2B">
              <w:rPr>
                <w:sz w:val="16"/>
              </w:rPr>
              <w:t>S6-210101</w:t>
            </w:r>
          </w:p>
        </w:tc>
        <w:tc>
          <w:tcPr>
            <w:tcW w:w="0" w:type="auto"/>
            <w:shd w:val="clear" w:color="auto" w:fill="auto"/>
          </w:tcPr>
          <w:p w14:paraId="462B6D0D" w14:textId="480A928A" w:rsidR="00394B10" w:rsidRPr="00416A2B" w:rsidRDefault="00394B10" w:rsidP="00394B10">
            <w:pPr>
              <w:pStyle w:val="TAL"/>
              <w:rPr>
                <w:sz w:val="16"/>
              </w:rPr>
            </w:pPr>
            <w:r w:rsidRPr="00416A2B">
              <w:rPr>
                <w:sz w:val="16"/>
              </w:rPr>
              <w:t>Predicted Application Context Relocation</w:t>
            </w:r>
          </w:p>
        </w:tc>
        <w:tc>
          <w:tcPr>
            <w:tcW w:w="0" w:type="auto"/>
            <w:shd w:val="clear" w:color="auto" w:fill="auto"/>
          </w:tcPr>
          <w:p w14:paraId="0B036FFB" w14:textId="58A490C6" w:rsidR="00394B10" w:rsidRPr="00416A2B" w:rsidRDefault="00394B10" w:rsidP="00394B10">
            <w:pPr>
              <w:pStyle w:val="TAL"/>
              <w:rPr>
                <w:sz w:val="16"/>
              </w:rPr>
            </w:pPr>
            <w:r w:rsidRPr="00416A2B">
              <w:rPr>
                <w:sz w:val="16"/>
              </w:rPr>
              <w:t>Sony</w:t>
            </w:r>
          </w:p>
        </w:tc>
        <w:tc>
          <w:tcPr>
            <w:tcW w:w="0" w:type="auto"/>
            <w:shd w:val="clear" w:color="auto" w:fill="auto"/>
          </w:tcPr>
          <w:p w14:paraId="1DEBA503" w14:textId="3C52D133" w:rsidR="00394B10" w:rsidRPr="00416A2B" w:rsidRDefault="00394B10" w:rsidP="00394B10">
            <w:pPr>
              <w:pStyle w:val="TAL"/>
              <w:rPr>
                <w:sz w:val="16"/>
              </w:rPr>
            </w:pPr>
            <w:r w:rsidRPr="00416A2B">
              <w:rPr>
                <w:sz w:val="16"/>
              </w:rPr>
              <w:t>merged</w:t>
            </w:r>
          </w:p>
        </w:tc>
        <w:tc>
          <w:tcPr>
            <w:tcW w:w="0" w:type="auto"/>
            <w:shd w:val="clear" w:color="auto" w:fill="auto"/>
          </w:tcPr>
          <w:p w14:paraId="742619BC" w14:textId="77777777" w:rsidR="00394B10" w:rsidRPr="00416A2B" w:rsidRDefault="00394B10" w:rsidP="00394B10">
            <w:pPr>
              <w:pStyle w:val="TAL"/>
              <w:rPr>
                <w:sz w:val="16"/>
              </w:rPr>
            </w:pPr>
          </w:p>
        </w:tc>
        <w:tc>
          <w:tcPr>
            <w:tcW w:w="0" w:type="auto"/>
            <w:shd w:val="clear" w:color="auto" w:fill="auto"/>
          </w:tcPr>
          <w:p w14:paraId="74B64398" w14:textId="50306020" w:rsidR="00394B10" w:rsidRPr="00416A2B" w:rsidRDefault="00394B10" w:rsidP="00394B10">
            <w:pPr>
              <w:pStyle w:val="TAL"/>
              <w:rPr>
                <w:sz w:val="16"/>
              </w:rPr>
            </w:pPr>
            <w:r w:rsidRPr="00416A2B">
              <w:rPr>
                <w:sz w:val="16"/>
              </w:rPr>
              <w:t>S6-210018</w:t>
            </w:r>
          </w:p>
        </w:tc>
      </w:tr>
      <w:tr w:rsidR="00416A2B" w:rsidRPr="00416A2B" w14:paraId="432870ED" w14:textId="77777777" w:rsidTr="00416A2B">
        <w:tc>
          <w:tcPr>
            <w:tcW w:w="0" w:type="auto"/>
            <w:shd w:val="clear" w:color="auto" w:fill="auto"/>
          </w:tcPr>
          <w:p w14:paraId="277C8306" w14:textId="018106BF" w:rsidR="00394B10" w:rsidRPr="00416A2B" w:rsidRDefault="00394B10" w:rsidP="00394B10">
            <w:pPr>
              <w:pStyle w:val="TAL"/>
              <w:rPr>
                <w:sz w:val="16"/>
              </w:rPr>
            </w:pPr>
            <w:r w:rsidRPr="00416A2B">
              <w:rPr>
                <w:sz w:val="16"/>
              </w:rPr>
              <w:t>S6-210102</w:t>
            </w:r>
          </w:p>
        </w:tc>
        <w:tc>
          <w:tcPr>
            <w:tcW w:w="0" w:type="auto"/>
            <w:shd w:val="clear" w:color="auto" w:fill="auto"/>
          </w:tcPr>
          <w:p w14:paraId="6EBB4EC6" w14:textId="4DEC8E46" w:rsidR="00394B10" w:rsidRPr="00416A2B" w:rsidRDefault="00394B10" w:rsidP="00394B10">
            <w:pPr>
              <w:pStyle w:val="TAL"/>
              <w:rPr>
                <w:sz w:val="16"/>
              </w:rPr>
            </w:pPr>
            <w:r w:rsidRPr="00416A2B">
              <w:rPr>
                <w:sz w:val="16"/>
              </w:rPr>
              <w:t>Editorial corrections</w:t>
            </w:r>
          </w:p>
        </w:tc>
        <w:tc>
          <w:tcPr>
            <w:tcW w:w="0" w:type="auto"/>
            <w:shd w:val="clear" w:color="auto" w:fill="auto"/>
          </w:tcPr>
          <w:p w14:paraId="22C9FAB7" w14:textId="071AF8D0" w:rsidR="00394B10" w:rsidRPr="00416A2B" w:rsidRDefault="00394B10" w:rsidP="00394B10">
            <w:pPr>
              <w:pStyle w:val="TAL"/>
              <w:rPr>
                <w:sz w:val="16"/>
              </w:rPr>
            </w:pPr>
            <w:r w:rsidRPr="00416A2B">
              <w:rPr>
                <w:sz w:val="16"/>
              </w:rPr>
              <w:t>Sony</w:t>
            </w:r>
          </w:p>
        </w:tc>
        <w:tc>
          <w:tcPr>
            <w:tcW w:w="0" w:type="auto"/>
            <w:shd w:val="clear" w:color="auto" w:fill="auto"/>
          </w:tcPr>
          <w:p w14:paraId="39A410D4" w14:textId="30C7F94A" w:rsidR="00394B10" w:rsidRPr="00416A2B" w:rsidRDefault="00394B10" w:rsidP="00394B10">
            <w:pPr>
              <w:pStyle w:val="TAL"/>
              <w:rPr>
                <w:sz w:val="16"/>
              </w:rPr>
            </w:pPr>
            <w:r w:rsidRPr="00416A2B">
              <w:rPr>
                <w:sz w:val="16"/>
              </w:rPr>
              <w:t>revised</w:t>
            </w:r>
          </w:p>
        </w:tc>
        <w:tc>
          <w:tcPr>
            <w:tcW w:w="0" w:type="auto"/>
            <w:shd w:val="clear" w:color="auto" w:fill="auto"/>
          </w:tcPr>
          <w:p w14:paraId="66266064" w14:textId="77777777" w:rsidR="00394B10" w:rsidRPr="00416A2B" w:rsidRDefault="00394B10" w:rsidP="00394B10">
            <w:pPr>
              <w:pStyle w:val="TAL"/>
              <w:rPr>
                <w:sz w:val="16"/>
              </w:rPr>
            </w:pPr>
          </w:p>
        </w:tc>
        <w:tc>
          <w:tcPr>
            <w:tcW w:w="0" w:type="auto"/>
            <w:shd w:val="clear" w:color="auto" w:fill="auto"/>
          </w:tcPr>
          <w:p w14:paraId="694CD230" w14:textId="02B3486E" w:rsidR="00394B10" w:rsidRPr="00416A2B" w:rsidRDefault="00394B10" w:rsidP="00394B10">
            <w:pPr>
              <w:pStyle w:val="TAL"/>
              <w:rPr>
                <w:sz w:val="16"/>
              </w:rPr>
            </w:pPr>
            <w:r w:rsidRPr="00416A2B">
              <w:rPr>
                <w:sz w:val="16"/>
              </w:rPr>
              <w:t>S6-210206</w:t>
            </w:r>
          </w:p>
        </w:tc>
      </w:tr>
      <w:tr w:rsidR="00416A2B" w:rsidRPr="00416A2B" w14:paraId="5C9A7F0B" w14:textId="77777777" w:rsidTr="00416A2B">
        <w:tc>
          <w:tcPr>
            <w:tcW w:w="0" w:type="auto"/>
            <w:shd w:val="clear" w:color="auto" w:fill="auto"/>
          </w:tcPr>
          <w:p w14:paraId="3A7CC5EE" w14:textId="2E08B079" w:rsidR="00394B10" w:rsidRPr="00416A2B" w:rsidRDefault="00394B10" w:rsidP="00394B10">
            <w:pPr>
              <w:pStyle w:val="TAL"/>
              <w:rPr>
                <w:sz w:val="16"/>
              </w:rPr>
            </w:pPr>
            <w:r w:rsidRPr="00416A2B">
              <w:rPr>
                <w:sz w:val="16"/>
              </w:rPr>
              <w:t>S6-210103</w:t>
            </w:r>
          </w:p>
        </w:tc>
        <w:tc>
          <w:tcPr>
            <w:tcW w:w="0" w:type="auto"/>
            <w:shd w:val="clear" w:color="auto" w:fill="auto"/>
          </w:tcPr>
          <w:p w14:paraId="5FC21719" w14:textId="1E66E5E1" w:rsidR="00394B10" w:rsidRPr="00416A2B" w:rsidRDefault="00394B10" w:rsidP="00394B10">
            <w:pPr>
              <w:pStyle w:val="TAL"/>
              <w:rPr>
                <w:sz w:val="16"/>
              </w:rPr>
            </w:pPr>
            <w:r w:rsidRPr="00416A2B">
              <w:rPr>
                <w:sz w:val="16"/>
              </w:rPr>
              <w:t>Solution 22 procedures</w:t>
            </w:r>
          </w:p>
        </w:tc>
        <w:tc>
          <w:tcPr>
            <w:tcW w:w="0" w:type="auto"/>
            <w:shd w:val="clear" w:color="auto" w:fill="auto"/>
          </w:tcPr>
          <w:p w14:paraId="33FCF98B" w14:textId="6C8DACFF" w:rsidR="00394B10" w:rsidRPr="00416A2B" w:rsidRDefault="00394B10" w:rsidP="00394B10">
            <w:pPr>
              <w:pStyle w:val="TAL"/>
              <w:rPr>
                <w:sz w:val="16"/>
              </w:rPr>
            </w:pPr>
            <w:r w:rsidRPr="00416A2B">
              <w:rPr>
                <w:sz w:val="16"/>
              </w:rPr>
              <w:t>Ericsson</w:t>
            </w:r>
          </w:p>
        </w:tc>
        <w:tc>
          <w:tcPr>
            <w:tcW w:w="0" w:type="auto"/>
            <w:shd w:val="clear" w:color="auto" w:fill="auto"/>
          </w:tcPr>
          <w:p w14:paraId="0AFE0CB6" w14:textId="12329EB0" w:rsidR="00394B10" w:rsidRPr="00416A2B" w:rsidRDefault="00394B10" w:rsidP="00394B10">
            <w:pPr>
              <w:pStyle w:val="TAL"/>
              <w:rPr>
                <w:sz w:val="16"/>
              </w:rPr>
            </w:pPr>
            <w:r w:rsidRPr="00416A2B">
              <w:rPr>
                <w:sz w:val="16"/>
              </w:rPr>
              <w:t>revised</w:t>
            </w:r>
          </w:p>
        </w:tc>
        <w:tc>
          <w:tcPr>
            <w:tcW w:w="0" w:type="auto"/>
            <w:shd w:val="clear" w:color="auto" w:fill="auto"/>
          </w:tcPr>
          <w:p w14:paraId="4F3A52F8" w14:textId="77777777" w:rsidR="00394B10" w:rsidRPr="00416A2B" w:rsidRDefault="00394B10" w:rsidP="00394B10">
            <w:pPr>
              <w:pStyle w:val="TAL"/>
              <w:rPr>
                <w:sz w:val="16"/>
              </w:rPr>
            </w:pPr>
          </w:p>
        </w:tc>
        <w:tc>
          <w:tcPr>
            <w:tcW w:w="0" w:type="auto"/>
            <w:shd w:val="clear" w:color="auto" w:fill="auto"/>
          </w:tcPr>
          <w:p w14:paraId="0B8DDE6C" w14:textId="3AFE76B7" w:rsidR="00394B10" w:rsidRPr="00416A2B" w:rsidRDefault="00394B10" w:rsidP="00394B10">
            <w:pPr>
              <w:pStyle w:val="TAL"/>
              <w:rPr>
                <w:sz w:val="16"/>
              </w:rPr>
            </w:pPr>
            <w:r w:rsidRPr="00416A2B">
              <w:rPr>
                <w:sz w:val="16"/>
              </w:rPr>
              <w:t>S6-210249</w:t>
            </w:r>
          </w:p>
        </w:tc>
      </w:tr>
      <w:tr w:rsidR="00416A2B" w:rsidRPr="00416A2B" w14:paraId="23A47A69" w14:textId="77777777" w:rsidTr="00416A2B">
        <w:tc>
          <w:tcPr>
            <w:tcW w:w="0" w:type="auto"/>
            <w:shd w:val="clear" w:color="auto" w:fill="auto"/>
          </w:tcPr>
          <w:p w14:paraId="591387DE" w14:textId="77F8D28D" w:rsidR="00394B10" w:rsidRPr="00416A2B" w:rsidRDefault="00394B10" w:rsidP="00394B10">
            <w:pPr>
              <w:pStyle w:val="TAL"/>
              <w:rPr>
                <w:sz w:val="16"/>
              </w:rPr>
            </w:pPr>
            <w:r w:rsidRPr="00416A2B">
              <w:rPr>
                <w:sz w:val="16"/>
              </w:rPr>
              <w:t>S6-210104</w:t>
            </w:r>
          </w:p>
        </w:tc>
        <w:tc>
          <w:tcPr>
            <w:tcW w:w="0" w:type="auto"/>
            <w:shd w:val="clear" w:color="auto" w:fill="auto"/>
          </w:tcPr>
          <w:p w14:paraId="5D503F5D" w14:textId="1FB26535" w:rsidR="00394B10" w:rsidRPr="00416A2B" w:rsidRDefault="00394B10" w:rsidP="00394B10">
            <w:pPr>
              <w:pStyle w:val="TAL"/>
              <w:rPr>
                <w:sz w:val="16"/>
              </w:rPr>
            </w:pPr>
            <w:r w:rsidRPr="00416A2B">
              <w:rPr>
                <w:sz w:val="16"/>
              </w:rPr>
              <w:t>EEC ID usage: User privacy and tracking protection</w:t>
            </w:r>
          </w:p>
        </w:tc>
        <w:tc>
          <w:tcPr>
            <w:tcW w:w="0" w:type="auto"/>
            <w:shd w:val="clear" w:color="auto" w:fill="auto"/>
          </w:tcPr>
          <w:p w14:paraId="6A9BCC51" w14:textId="19E17102" w:rsidR="00394B10" w:rsidRPr="00416A2B" w:rsidRDefault="00394B10" w:rsidP="00394B10">
            <w:pPr>
              <w:pStyle w:val="TAL"/>
              <w:rPr>
                <w:sz w:val="16"/>
              </w:rPr>
            </w:pPr>
            <w:r w:rsidRPr="00416A2B">
              <w:rPr>
                <w:sz w:val="16"/>
              </w:rPr>
              <w:t>Apple, Sony</w:t>
            </w:r>
          </w:p>
        </w:tc>
        <w:tc>
          <w:tcPr>
            <w:tcW w:w="0" w:type="auto"/>
            <w:shd w:val="clear" w:color="auto" w:fill="auto"/>
          </w:tcPr>
          <w:p w14:paraId="75FA3117" w14:textId="78B90987" w:rsidR="00394B10" w:rsidRPr="00416A2B" w:rsidRDefault="00394B10" w:rsidP="00394B10">
            <w:pPr>
              <w:pStyle w:val="TAL"/>
              <w:rPr>
                <w:sz w:val="16"/>
              </w:rPr>
            </w:pPr>
            <w:r w:rsidRPr="00416A2B">
              <w:rPr>
                <w:sz w:val="16"/>
              </w:rPr>
              <w:t>postponed</w:t>
            </w:r>
          </w:p>
        </w:tc>
        <w:tc>
          <w:tcPr>
            <w:tcW w:w="0" w:type="auto"/>
            <w:shd w:val="clear" w:color="auto" w:fill="auto"/>
          </w:tcPr>
          <w:p w14:paraId="1A3A2E41" w14:textId="77777777" w:rsidR="00394B10" w:rsidRPr="00416A2B" w:rsidRDefault="00394B10" w:rsidP="00394B10">
            <w:pPr>
              <w:pStyle w:val="TAL"/>
              <w:rPr>
                <w:sz w:val="16"/>
              </w:rPr>
            </w:pPr>
          </w:p>
        </w:tc>
        <w:tc>
          <w:tcPr>
            <w:tcW w:w="0" w:type="auto"/>
            <w:shd w:val="clear" w:color="auto" w:fill="auto"/>
          </w:tcPr>
          <w:p w14:paraId="450D207F" w14:textId="77777777" w:rsidR="00394B10" w:rsidRPr="00416A2B" w:rsidRDefault="00394B10" w:rsidP="00394B10">
            <w:pPr>
              <w:pStyle w:val="TAL"/>
              <w:rPr>
                <w:sz w:val="16"/>
              </w:rPr>
            </w:pPr>
          </w:p>
        </w:tc>
      </w:tr>
      <w:tr w:rsidR="00416A2B" w:rsidRPr="00416A2B" w14:paraId="04DF12D4" w14:textId="77777777" w:rsidTr="00416A2B">
        <w:tc>
          <w:tcPr>
            <w:tcW w:w="0" w:type="auto"/>
            <w:shd w:val="clear" w:color="auto" w:fill="auto"/>
          </w:tcPr>
          <w:p w14:paraId="700A9A97" w14:textId="7CE20483" w:rsidR="00394B10" w:rsidRPr="00416A2B" w:rsidRDefault="00394B10" w:rsidP="00394B10">
            <w:pPr>
              <w:pStyle w:val="TAL"/>
              <w:rPr>
                <w:sz w:val="16"/>
              </w:rPr>
            </w:pPr>
            <w:r w:rsidRPr="00416A2B">
              <w:rPr>
                <w:sz w:val="16"/>
              </w:rPr>
              <w:t>S6-210105</w:t>
            </w:r>
          </w:p>
        </w:tc>
        <w:tc>
          <w:tcPr>
            <w:tcW w:w="0" w:type="auto"/>
            <w:shd w:val="clear" w:color="auto" w:fill="auto"/>
          </w:tcPr>
          <w:p w14:paraId="61D989EA" w14:textId="05D409F5" w:rsidR="00394B10" w:rsidRPr="00416A2B" w:rsidRDefault="00394B10" w:rsidP="00394B10">
            <w:pPr>
              <w:pStyle w:val="TAL"/>
              <w:rPr>
                <w:sz w:val="16"/>
              </w:rPr>
            </w:pPr>
            <w:r w:rsidRPr="00416A2B">
              <w:rPr>
                <w:sz w:val="16"/>
              </w:rPr>
              <w:t>EDGEAPP Overview</w:t>
            </w:r>
          </w:p>
        </w:tc>
        <w:tc>
          <w:tcPr>
            <w:tcW w:w="0" w:type="auto"/>
            <w:shd w:val="clear" w:color="auto" w:fill="auto"/>
          </w:tcPr>
          <w:p w14:paraId="718CC7F9" w14:textId="328EB2ED" w:rsidR="00394B10" w:rsidRPr="00416A2B" w:rsidRDefault="00394B10" w:rsidP="00394B10">
            <w:pPr>
              <w:pStyle w:val="TAL"/>
              <w:rPr>
                <w:sz w:val="16"/>
              </w:rPr>
            </w:pPr>
            <w:r w:rsidRPr="00416A2B">
              <w:rPr>
                <w:sz w:val="16"/>
              </w:rPr>
              <w:t>Apple</w:t>
            </w:r>
          </w:p>
        </w:tc>
        <w:tc>
          <w:tcPr>
            <w:tcW w:w="0" w:type="auto"/>
            <w:shd w:val="clear" w:color="auto" w:fill="auto"/>
          </w:tcPr>
          <w:p w14:paraId="40E07FDC" w14:textId="27730D69" w:rsidR="00394B10" w:rsidRPr="00416A2B" w:rsidRDefault="00394B10" w:rsidP="00394B10">
            <w:pPr>
              <w:pStyle w:val="TAL"/>
              <w:rPr>
                <w:sz w:val="16"/>
              </w:rPr>
            </w:pPr>
            <w:r w:rsidRPr="00416A2B">
              <w:rPr>
                <w:sz w:val="16"/>
              </w:rPr>
              <w:t>postponed</w:t>
            </w:r>
          </w:p>
        </w:tc>
        <w:tc>
          <w:tcPr>
            <w:tcW w:w="0" w:type="auto"/>
            <w:shd w:val="clear" w:color="auto" w:fill="auto"/>
          </w:tcPr>
          <w:p w14:paraId="7F96040B" w14:textId="77777777" w:rsidR="00394B10" w:rsidRPr="00416A2B" w:rsidRDefault="00394B10" w:rsidP="00394B10">
            <w:pPr>
              <w:pStyle w:val="TAL"/>
              <w:rPr>
                <w:sz w:val="16"/>
              </w:rPr>
            </w:pPr>
          </w:p>
        </w:tc>
        <w:tc>
          <w:tcPr>
            <w:tcW w:w="0" w:type="auto"/>
            <w:shd w:val="clear" w:color="auto" w:fill="auto"/>
          </w:tcPr>
          <w:p w14:paraId="39261421" w14:textId="77777777" w:rsidR="00394B10" w:rsidRPr="00416A2B" w:rsidRDefault="00394B10" w:rsidP="00394B10">
            <w:pPr>
              <w:pStyle w:val="TAL"/>
              <w:rPr>
                <w:sz w:val="16"/>
              </w:rPr>
            </w:pPr>
          </w:p>
        </w:tc>
      </w:tr>
      <w:tr w:rsidR="00416A2B" w:rsidRPr="00416A2B" w14:paraId="4B56A9AB" w14:textId="77777777" w:rsidTr="00416A2B">
        <w:tc>
          <w:tcPr>
            <w:tcW w:w="0" w:type="auto"/>
            <w:shd w:val="clear" w:color="auto" w:fill="auto"/>
          </w:tcPr>
          <w:p w14:paraId="654E1359" w14:textId="56B7D4D8" w:rsidR="00394B10" w:rsidRPr="00416A2B" w:rsidRDefault="00394B10" w:rsidP="00394B10">
            <w:pPr>
              <w:pStyle w:val="TAL"/>
              <w:rPr>
                <w:sz w:val="16"/>
              </w:rPr>
            </w:pPr>
            <w:r w:rsidRPr="00416A2B">
              <w:rPr>
                <w:sz w:val="16"/>
              </w:rPr>
              <w:t>S6-210106</w:t>
            </w:r>
          </w:p>
        </w:tc>
        <w:tc>
          <w:tcPr>
            <w:tcW w:w="0" w:type="auto"/>
            <w:shd w:val="clear" w:color="auto" w:fill="auto"/>
          </w:tcPr>
          <w:p w14:paraId="7F4933A4" w14:textId="656D467F"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364F1383" w14:textId="2C3662C9" w:rsidR="00394B10" w:rsidRPr="00416A2B" w:rsidRDefault="00394B10" w:rsidP="00394B10">
            <w:pPr>
              <w:pStyle w:val="TAL"/>
              <w:rPr>
                <w:sz w:val="16"/>
              </w:rPr>
            </w:pPr>
            <w:r w:rsidRPr="00416A2B">
              <w:rPr>
                <w:sz w:val="16"/>
              </w:rPr>
              <w:t>CATT</w:t>
            </w:r>
          </w:p>
        </w:tc>
        <w:tc>
          <w:tcPr>
            <w:tcW w:w="0" w:type="auto"/>
            <w:shd w:val="clear" w:color="auto" w:fill="auto"/>
          </w:tcPr>
          <w:p w14:paraId="12AC6907" w14:textId="3D787B08" w:rsidR="00394B10" w:rsidRPr="00416A2B" w:rsidRDefault="00394B10" w:rsidP="00394B10">
            <w:pPr>
              <w:pStyle w:val="TAL"/>
              <w:rPr>
                <w:sz w:val="16"/>
              </w:rPr>
            </w:pPr>
            <w:r w:rsidRPr="00416A2B">
              <w:rPr>
                <w:sz w:val="16"/>
              </w:rPr>
              <w:t>revised</w:t>
            </w:r>
          </w:p>
        </w:tc>
        <w:tc>
          <w:tcPr>
            <w:tcW w:w="0" w:type="auto"/>
            <w:shd w:val="clear" w:color="auto" w:fill="auto"/>
          </w:tcPr>
          <w:p w14:paraId="7B45DC40" w14:textId="77777777" w:rsidR="00394B10" w:rsidRPr="00416A2B" w:rsidRDefault="00394B10" w:rsidP="00394B10">
            <w:pPr>
              <w:pStyle w:val="TAL"/>
              <w:rPr>
                <w:sz w:val="16"/>
              </w:rPr>
            </w:pPr>
          </w:p>
        </w:tc>
        <w:tc>
          <w:tcPr>
            <w:tcW w:w="0" w:type="auto"/>
            <w:shd w:val="clear" w:color="auto" w:fill="auto"/>
          </w:tcPr>
          <w:p w14:paraId="421F719F" w14:textId="5214BCB8" w:rsidR="00394B10" w:rsidRPr="00416A2B" w:rsidRDefault="00394B10" w:rsidP="00394B10">
            <w:pPr>
              <w:pStyle w:val="TAL"/>
              <w:rPr>
                <w:sz w:val="16"/>
              </w:rPr>
            </w:pPr>
            <w:r w:rsidRPr="00416A2B">
              <w:rPr>
                <w:sz w:val="16"/>
              </w:rPr>
              <w:t>S6-210208</w:t>
            </w:r>
          </w:p>
        </w:tc>
      </w:tr>
      <w:tr w:rsidR="00416A2B" w:rsidRPr="00416A2B" w14:paraId="24CAF965" w14:textId="77777777" w:rsidTr="00416A2B">
        <w:tc>
          <w:tcPr>
            <w:tcW w:w="0" w:type="auto"/>
            <w:shd w:val="clear" w:color="auto" w:fill="auto"/>
          </w:tcPr>
          <w:p w14:paraId="42CD18B0" w14:textId="19CE707C" w:rsidR="00394B10" w:rsidRPr="00416A2B" w:rsidRDefault="00394B10" w:rsidP="00394B10">
            <w:pPr>
              <w:pStyle w:val="TAL"/>
              <w:rPr>
                <w:sz w:val="16"/>
              </w:rPr>
            </w:pPr>
            <w:r w:rsidRPr="00416A2B">
              <w:rPr>
                <w:sz w:val="16"/>
              </w:rPr>
              <w:t>S6-210107</w:t>
            </w:r>
          </w:p>
        </w:tc>
        <w:tc>
          <w:tcPr>
            <w:tcW w:w="0" w:type="auto"/>
            <w:shd w:val="clear" w:color="auto" w:fill="auto"/>
          </w:tcPr>
          <w:p w14:paraId="5138FF43" w14:textId="1FBE01E4"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12A599B0" w14:textId="575B4E2F" w:rsidR="00394B10" w:rsidRPr="00416A2B" w:rsidRDefault="00394B10" w:rsidP="00394B10">
            <w:pPr>
              <w:pStyle w:val="TAL"/>
              <w:rPr>
                <w:sz w:val="16"/>
              </w:rPr>
            </w:pPr>
            <w:r w:rsidRPr="00416A2B">
              <w:rPr>
                <w:sz w:val="16"/>
              </w:rPr>
              <w:t>CATT</w:t>
            </w:r>
          </w:p>
        </w:tc>
        <w:tc>
          <w:tcPr>
            <w:tcW w:w="0" w:type="auto"/>
            <w:shd w:val="clear" w:color="auto" w:fill="auto"/>
          </w:tcPr>
          <w:p w14:paraId="7605C170" w14:textId="64D3506A" w:rsidR="00394B10" w:rsidRPr="00416A2B" w:rsidRDefault="00394B10" w:rsidP="00394B10">
            <w:pPr>
              <w:pStyle w:val="TAL"/>
              <w:rPr>
                <w:sz w:val="16"/>
              </w:rPr>
            </w:pPr>
            <w:r w:rsidRPr="00416A2B">
              <w:rPr>
                <w:sz w:val="16"/>
              </w:rPr>
              <w:t>revised</w:t>
            </w:r>
          </w:p>
        </w:tc>
        <w:tc>
          <w:tcPr>
            <w:tcW w:w="0" w:type="auto"/>
            <w:shd w:val="clear" w:color="auto" w:fill="auto"/>
          </w:tcPr>
          <w:p w14:paraId="55DAD0FC" w14:textId="77777777" w:rsidR="00394B10" w:rsidRPr="00416A2B" w:rsidRDefault="00394B10" w:rsidP="00394B10">
            <w:pPr>
              <w:pStyle w:val="TAL"/>
              <w:rPr>
                <w:sz w:val="16"/>
              </w:rPr>
            </w:pPr>
          </w:p>
        </w:tc>
        <w:tc>
          <w:tcPr>
            <w:tcW w:w="0" w:type="auto"/>
            <w:shd w:val="clear" w:color="auto" w:fill="auto"/>
          </w:tcPr>
          <w:p w14:paraId="46903195" w14:textId="19C0EF91" w:rsidR="00394B10" w:rsidRPr="00416A2B" w:rsidRDefault="00394B10" w:rsidP="00394B10">
            <w:pPr>
              <w:pStyle w:val="TAL"/>
              <w:rPr>
                <w:sz w:val="16"/>
              </w:rPr>
            </w:pPr>
            <w:r w:rsidRPr="00416A2B">
              <w:rPr>
                <w:sz w:val="16"/>
              </w:rPr>
              <w:t>S6-210209</w:t>
            </w:r>
          </w:p>
        </w:tc>
      </w:tr>
      <w:tr w:rsidR="00416A2B" w:rsidRPr="00416A2B" w14:paraId="24DD6F42" w14:textId="77777777" w:rsidTr="00416A2B">
        <w:tc>
          <w:tcPr>
            <w:tcW w:w="0" w:type="auto"/>
            <w:shd w:val="clear" w:color="auto" w:fill="auto"/>
          </w:tcPr>
          <w:p w14:paraId="3217E191" w14:textId="5E01F551" w:rsidR="00394B10" w:rsidRPr="00416A2B" w:rsidRDefault="00394B10" w:rsidP="00394B10">
            <w:pPr>
              <w:pStyle w:val="TAL"/>
              <w:rPr>
                <w:sz w:val="16"/>
              </w:rPr>
            </w:pPr>
            <w:r w:rsidRPr="00416A2B">
              <w:rPr>
                <w:sz w:val="16"/>
              </w:rPr>
              <w:t>S6-210108</w:t>
            </w:r>
          </w:p>
        </w:tc>
        <w:tc>
          <w:tcPr>
            <w:tcW w:w="0" w:type="auto"/>
            <w:shd w:val="clear" w:color="auto" w:fill="auto"/>
          </w:tcPr>
          <w:p w14:paraId="59354560" w14:textId="0C2D0310" w:rsidR="00394B10" w:rsidRPr="00416A2B" w:rsidRDefault="00394B10" w:rsidP="00394B10">
            <w:pPr>
              <w:pStyle w:val="TAL"/>
              <w:rPr>
                <w:sz w:val="16"/>
              </w:rPr>
            </w:pPr>
            <w:r w:rsidRPr="00416A2B">
              <w:rPr>
                <w:sz w:val="16"/>
              </w:rPr>
              <w:t>Pseudo-CR on deployment scenarios</w:t>
            </w:r>
          </w:p>
        </w:tc>
        <w:tc>
          <w:tcPr>
            <w:tcW w:w="0" w:type="auto"/>
            <w:shd w:val="clear" w:color="auto" w:fill="auto"/>
          </w:tcPr>
          <w:p w14:paraId="6BB35B93" w14:textId="35DB4019" w:rsidR="00394B10" w:rsidRPr="00416A2B" w:rsidRDefault="00394B10" w:rsidP="00394B10">
            <w:pPr>
              <w:pStyle w:val="TAL"/>
              <w:rPr>
                <w:sz w:val="16"/>
              </w:rPr>
            </w:pPr>
            <w:r w:rsidRPr="00416A2B">
              <w:rPr>
                <w:sz w:val="16"/>
              </w:rPr>
              <w:t>CATT</w:t>
            </w:r>
          </w:p>
        </w:tc>
        <w:tc>
          <w:tcPr>
            <w:tcW w:w="0" w:type="auto"/>
            <w:shd w:val="clear" w:color="auto" w:fill="auto"/>
          </w:tcPr>
          <w:p w14:paraId="5ACCFF3A" w14:textId="3736DD45" w:rsidR="00394B10" w:rsidRPr="00416A2B" w:rsidRDefault="00394B10" w:rsidP="00394B10">
            <w:pPr>
              <w:pStyle w:val="TAL"/>
              <w:rPr>
                <w:sz w:val="16"/>
              </w:rPr>
            </w:pPr>
            <w:r w:rsidRPr="00416A2B">
              <w:rPr>
                <w:sz w:val="16"/>
              </w:rPr>
              <w:t>revised</w:t>
            </w:r>
          </w:p>
        </w:tc>
        <w:tc>
          <w:tcPr>
            <w:tcW w:w="0" w:type="auto"/>
            <w:shd w:val="clear" w:color="auto" w:fill="auto"/>
          </w:tcPr>
          <w:p w14:paraId="05683269" w14:textId="77777777" w:rsidR="00394B10" w:rsidRPr="00416A2B" w:rsidRDefault="00394B10" w:rsidP="00394B10">
            <w:pPr>
              <w:pStyle w:val="TAL"/>
              <w:rPr>
                <w:sz w:val="16"/>
              </w:rPr>
            </w:pPr>
          </w:p>
        </w:tc>
        <w:tc>
          <w:tcPr>
            <w:tcW w:w="0" w:type="auto"/>
            <w:shd w:val="clear" w:color="auto" w:fill="auto"/>
          </w:tcPr>
          <w:p w14:paraId="09628D8F" w14:textId="4ED35FE8" w:rsidR="00394B10" w:rsidRPr="00416A2B" w:rsidRDefault="00394B10" w:rsidP="00394B10">
            <w:pPr>
              <w:pStyle w:val="TAL"/>
              <w:rPr>
                <w:sz w:val="16"/>
              </w:rPr>
            </w:pPr>
            <w:r w:rsidRPr="00416A2B">
              <w:rPr>
                <w:sz w:val="16"/>
              </w:rPr>
              <w:t>S6-210211</w:t>
            </w:r>
          </w:p>
        </w:tc>
      </w:tr>
      <w:tr w:rsidR="00416A2B" w:rsidRPr="00416A2B" w14:paraId="676FF69D" w14:textId="77777777" w:rsidTr="00416A2B">
        <w:tc>
          <w:tcPr>
            <w:tcW w:w="0" w:type="auto"/>
            <w:shd w:val="clear" w:color="auto" w:fill="auto"/>
          </w:tcPr>
          <w:p w14:paraId="71A8611E" w14:textId="4D54D581" w:rsidR="00394B10" w:rsidRPr="00416A2B" w:rsidRDefault="00394B10" w:rsidP="00394B10">
            <w:pPr>
              <w:pStyle w:val="TAL"/>
              <w:rPr>
                <w:sz w:val="16"/>
              </w:rPr>
            </w:pPr>
            <w:r w:rsidRPr="00416A2B">
              <w:rPr>
                <w:sz w:val="16"/>
              </w:rPr>
              <w:t>S6-210109</w:t>
            </w:r>
          </w:p>
        </w:tc>
        <w:tc>
          <w:tcPr>
            <w:tcW w:w="0" w:type="auto"/>
            <w:shd w:val="clear" w:color="auto" w:fill="auto"/>
          </w:tcPr>
          <w:p w14:paraId="63A2B37B" w14:textId="4A8F81FD" w:rsidR="00394B10" w:rsidRPr="00416A2B" w:rsidRDefault="00394B10" w:rsidP="00394B10">
            <w:pPr>
              <w:pStyle w:val="TAL"/>
              <w:rPr>
                <w:sz w:val="16"/>
              </w:rPr>
            </w:pPr>
            <w:r w:rsidRPr="00416A2B">
              <w:rPr>
                <w:sz w:val="16"/>
              </w:rPr>
              <w:t>Pseudo-CR on Modifications for the common functional model using the 5GS</w:t>
            </w:r>
          </w:p>
        </w:tc>
        <w:tc>
          <w:tcPr>
            <w:tcW w:w="0" w:type="auto"/>
            <w:shd w:val="clear" w:color="auto" w:fill="auto"/>
          </w:tcPr>
          <w:p w14:paraId="73CC71FD" w14:textId="7E7AB5BA" w:rsidR="00394B10" w:rsidRPr="00416A2B" w:rsidRDefault="00394B10" w:rsidP="00394B10">
            <w:pPr>
              <w:pStyle w:val="TAL"/>
              <w:rPr>
                <w:sz w:val="16"/>
              </w:rPr>
            </w:pPr>
            <w:r w:rsidRPr="00416A2B">
              <w:rPr>
                <w:sz w:val="16"/>
              </w:rPr>
              <w:t>Ericsson</w:t>
            </w:r>
          </w:p>
        </w:tc>
        <w:tc>
          <w:tcPr>
            <w:tcW w:w="0" w:type="auto"/>
            <w:shd w:val="clear" w:color="auto" w:fill="auto"/>
          </w:tcPr>
          <w:p w14:paraId="053DDDDE" w14:textId="449A9336" w:rsidR="00394B10" w:rsidRPr="00416A2B" w:rsidRDefault="00394B10" w:rsidP="00394B10">
            <w:pPr>
              <w:pStyle w:val="TAL"/>
              <w:rPr>
                <w:sz w:val="16"/>
              </w:rPr>
            </w:pPr>
            <w:r w:rsidRPr="00416A2B">
              <w:rPr>
                <w:sz w:val="16"/>
              </w:rPr>
              <w:t>revised</w:t>
            </w:r>
          </w:p>
        </w:tc>
        <w:tc>
          <w:tcPr>
            <w:tcW w:w="0" w:type="auto"/>
            <w:shd w:val="clear" w:color="auto" w:fill="auto"/>
          </w:tcPr>
          <w:p w14:paraId="317530F1" w14:textId="77777777" w:rsidR="00394B10" w:rsidRPr="00416A2B" w:rsidRDefault="00394B10" w:rsidP="00394B10">
            <w:pPr>
              <w:pStyle w:val="TAL"/>
              <w:rPr>
                <w:sz w:val="16"/>
              </w:rPr>
            </w:pPr>
          </w:p>
        </w:tc>
        <w:tc>
          <w:tcPr>
            <w:tcW w:w="0" w:type="auto"/>
            <w:shd w:val="clear" w:color="auto" w:fill="auto"/>
          </w:tcPr>
          <w:p w14:paraId="77E3563A" w14:textId="790E5528" w:rsidR="00394B10" w:rsidRPr="00416A2B" w:rsidRDefault="00394B10" w:rsidP="00394B10">
            <w:pPr>
              <w:pStyle w:val="TAL"/>
              <w:rPr>
                <w:sz w:val="16"/>
              </w:rPr>
            </w:pPr>
            <w:r w:rsidRPr="00416A2B">
              <w:rPr>
                <w:sz w:val="16"/>
              </w:rPr>
              <w:t>S6-210214</w:t>
            </w:r>
          </w:p>
        </w:tc>
      </w:tr>
      <w:tr w:rsidR="00416A2B" w:rsidRPr="00416A2B" w14:paraId="7491459E" w14:textId="77777777" w:rsidTr="00416A2B">
        <w:tc>
          <w:tcPr>
            <w:tcW w:w="0" w:type="auto"/>
            <w:shd w:val="clear" w:color="auto" w:fill="auto"/>
          </w:tcPr>
          <w:p w14:paraId="57045733" w14:textId="0428BEAE" w:rsidR="00394B10" w:rsidRPr="00416A2B" w:rsidRDefault="00394B10" w:rsidP="00394B10">
            <w:pPr>
              <w:pStyle w:val="TAL"/>
              <w:rPr>
                <w:sz w:val="16"/>
              </w:rPr>
            </w:pPr>
            <w:r w:rsidRPr="00416A2B">
              <w:rPr>
                <w:sz w:val="16"/>
              </w:rPr>
              <w:t>S6-210110</w:t>
            </w:r>
          </w:p>
        </w:tc>
        <w:tc>
          <w:tcPr>
            <w:tcW w:w="0" w:type="auto"/>
            <w:shd w:val="clear" w:color="auto" w:fill="auto"/>
          </w:tcPr>
          <w:p w14:paraId="5C921F36" w14:textId="2A27CB7D" w:rsidR="00394B10" w:rsidRPr="00416A2B" w:rsidRDefault="00394B10" w:rsidP="00394B10">
            <w:pPr>
              <w:pStyle w:val="TAL"/>
              <w:rPr>
                <w:sz w:val="16"/>
              </w:rPr>
            </w:pPr>
            <w:r w:rsidRPr="00416A2B">
              <w:rPr>
                <w:sz w:val="16"/>
              </w:rPr>
              <w:t>Pseudo-CR on MCPTT functional model using the 5GS</w:t>
            </w:r>
          </w:p>
        </w:tc>
        <w:tc>
          <w:tcPr>
            <w:tcW w:w="0" w:type="auto"/>
            <w:shd w:val="clear" w:color="auto" w:fill="auto"/>
          </w:tcPr>
          <w:p w14:paraId="6CC432BB" w14:textId="53B64FAD" w:rsidR="00394B10" w:rsidRPr="00416A2B" w:rsidRDefault="00394B10" w:rsidP="00394B10">
            <w:pPr>
              <w:pStyle w:val="TAL"/>
              <w:rPr>
                <w:sz w:val="16"/>
              </w:rPr>
            </w:pPr>
            <w:r w:rsidRPr="00416A2B">
              <w:rPr>
                <w:sz w:val="16"/>
              </w:rPr>
              <w:t>Ericsson</w:t>
            </w:r>
          </w:p>
        </w:tc>
        <w:tc>
          <w:tcPr>
            <w:tcW w:w="0" w:type="auto"/>
            <w:shd w:val="clear" w:color="auto" w:fill="auto"/>
          </w:tcPr>
          <w:p w14:paraId="3DDB2127" w14:textId="141B94D0" w:rsidR="00394B10" w:rsidRPr="00416A2B" w:rsidRDefault="00394B10" w:rsidP="00394B10">
            <w:pPr>
              <w:pStyle w:val="TAL"/>
              <w:rPr>
                <w:sz w:val="16"/>
              </w:rPr>
            </w:pPr>
            <w:r w:rsidRPr="00416A2B">
              <w:rPr>
                <w:sz w:val="16"/>
              </w:rPr>
              <w:t>revised</w:t>
            </w:r>
          </w:p>
        </w:tc>
        <w:tc>
          <w:tcPr>
            <w:tcW w:w="0" w:type="auto"/>
            <w:shd w:val="clear" w:color="auto" w:fill="auto"/>
          </w:tcPr>
          <w:p w14:paraId="1A939A54" w14:textId="77777777" w:rsidR="00394B10" w:rsidRPr="00416A2B" w:rsidRDefault="00394B10" w:rsidP="00394B10">
            <w:pPr>
              <w:pStyle w:val="TAL"/>
              <w:rPr>
                <w:sz w:val="16"/>
              </w:rPr>
            </w:pPr>
          </w:p>
        </w:tc>
        <w:tc>
          <w:tcPr>
            <w:tcW w:w="0" w:type="auto"/>
            <w:shd w:val="clear" w:color="auto" w:fill="auto"/>
          </w:tcPr>
          <w:p w14:paraId="2B945518" w14:textId="0128B7CC" w:rsidR="00394B10" w:rsidRPr="00416A2B" w:rsidRDefault="00394B10" w:rsidP="00394B10">
            <w:pPr>
              <w:pStyle w:val="TAL"/>
              <w:rPr>
                <w:sz w:val="16"/>
              </w:rPr>
            </w:pPr>
            <w:r w:rsidRPr="00416A2B">
              <w:rPr>
                <w:sz w:val="16"/>
              </w:rPr>
              <w:t>S6-210216</w:t>
            </w:r>
          </w:p>
        </w:tc>
      </w:tr>
      <w:tr w:rsidR="00416A2B" w:rsidRPr="00416A2B" w14:paraId="05596315" w14:textId="77777777" w:rsidTr="00416A2B">
        <w:tc>
          <w:tcPr>
            <w:tcW w:w="0" w:type="auto"/>
            <w:shd w:val="clear" w:color="auto" w:fill="auto"/>
          </w:tcPr>
          <w:p w14:paraId="0EA5EA0B" w14:textId="513ABEB8" w:rsidR="00394B10" w:rsidRPr="00416A2B" w:rsidRDefault="00394B10" w:rsidP="00394B10">
            <w:pPr>
              <w:pStyle w:val="TAL"/>
              <w:rPr>
                <w:sz w:val="16"/>
              </w:rPr>
            </w:pPr>
            <w:r w:rsidRPr="00416A2B">
              <w:rPr>
                <w:sz w:val="16"/>
              </w:rPr>
              <w:t>S6-210111</w:t>
            </w:r>
          </w:p>
        </w:tc>
        <w:tc>
          <w:tcPr>
            <w:tcW w:w="0" w:type="auto"/>
            <w:shd w:val="clear" w:color="auto" w:fill="auto"/>
          </w:tcPr>
          <w:p w14:paraId="0E10576E" w14:textId="55B38B7C" w:rsidR="00394B10" w:rsidRPr="00416A2B" w:rsidRDefault="00394B10" w:rsidP="00394B10">
            <w:pPr>
              <w:pStyle w:val="TAL"/>
              <w:rPr>
                <w:sz w:val="16"/>
              </w:rPr>
            </w:pPr>
            <w:r w:rsidRPr="00416A2B">
              <w:rPr>
                <w:sz w:val="16"/>
              </w:rPr>
              <w:t>Pseudo-CR on MCData functional model using the 5GS</w:t>
            </w:r>
          </w:p>
        </w:tc>
        <w:tc>
          <w:tcPr>
            <w:tcW w:w="0" w:type="auto"/>
            <w:shd w:val="clear" w:color="auto" w:fill="auto"/>
          </w:tcPr>
          <w:p w14:paraId="23F6C99D" w14:textId="63FAEA70" w:rsidR="00394B10" w:rsidRPr="00416A2B" w:rsidRDefault="00394B10" w:rsidP="00394B10">
            <w:pPr>
              <w:pStyle w:val="TAL"/>
              <w:rPr>
                <w:sz w:val="16"/>
              </w:rPr>
            </w:pPr>
            <w:r w:rsidRPr="00416A2B">
              <w:rPr>
                <w:sz w:val="16"/>
              </w:rPr>
              <w:t>Ericsson</w:t>
            </w:r>
          </w:p>
        </w:tc>
        <w:tc>
          <w:tcPr>
            <w:tcW w:w="0" w:type="auto"/>
            <w:shd w:val="clear" w:color="auto" w:fill="auto"/>
          </w:tcPr>
          <w:p w14:paraId="4DA15DC8" w14:textId="2C00B516" w:rsidR="00394B10" w:rsidRPr="00416A2B" w:rsidRDefault="00394B10" w:rsidP="00394B10">
            <w:pPr>
              <w:pStyle w:val="TAL"/>
              <w:rPr>
                <w:sz w:val="16"/>
              </w:rPr>
            </w:pPr>
            <w:r w:rsidRPr="00416A2B">
              <w:rPr>
                <w:sz w:val="16"/>
              </w:rPr>
              <w:t>revised</w:t>
            </w:r>
          </w:p>
        </w:tc>
        <w:tc>
          <w:tcPr>
            <w:tcW w:w="0" w:type="auto"/>
            <w:shd w:val="clear" w:color="auto" w:fill="auto"/>
          </w:tcPr>
          <w:p w14:paraId="4297A204" w14:textId="77777777" w:rsidR="00394B10" w:rsidRPr="00416A2B" w:rsidRDefault="00394B10" w:rsidP="00394B10">
            <w:pPr>
              <w:pStyle w:val="TAL"/>
              <w:rPr>
                <w:sz w:val="16"/>
              </w:rPr>
            </w:pPr>
          </w:p>
        </w:tc>
        <w:tc>
          <w:tcPr>
            <w:tcW w:w="0" w:type="auto"/>
            <w:shd w:val="clear" w:color="auto" w:fill="auto"/>
          </w:tcPr>
          <w:p w14:paraId="4E2F3D8F" w14:textId="322FE423" w:rsidR="00394B10" w:rsidRPr="00416A2B" w:rsidRDefault="00394B10" w:rsidP="00394B10">
            <w:pPr>
              <w:pStyle w:val="TAL"/>
              <w:rPr>
                <w:sz w:val="16"/>
              </w:rPr>
            </w:pPr>
            <w:r w:rsidRPr="00416A2B">
              <w:rPr>
                <w:sz w:val="16"/>
              </w:rPr>
              <w:t>S6-210217</w:t>
            </w:r>
          </w:p>
        </w:tc>
      </w:tr>
      <w:tr w:rsidR="00416A2B" w:rsidRPr="00416A2B" w14:paraId="671FF111" w14:textId="77777777" w:rsidTr="00416A2B">
        <w:tc>
          <w:tcPr>
            <w:tcW w:w="0" w:type="auto"/>
            <w:shd w:val="clear" w:color="auto" w:fill="auto"/>
          </w:tcPr>
          <w:p w14:paraId="4352AE38" w14:textId="4F6FF6FC" w:rsidR="00394B10" w:rsidRPr="00416A2B" w:rsidRDefault="00394B10" w:rsidP="00394B10">
            <w:pPr>
              <w:pStyle w:val="TAL"/>
              <w:rPr>
                <w:sz w:val="16"/>
              </w:rPr>
            </w:pPr>
            <w:r w:rsidRPr="00416A2B">
              <w:rPr>
                <w:sz w:val="16"/>
              </w:rPr>
              <w:t>S6-210112</w:t>
            </w:r>
          </w:p>
        </w:tc>
        <w:tc>
          <w:tcPr>
            <w:tcW w:w="0" w:type="auto"/>
            <w:shd w:val="clear" w:color="auto" w:fill="auto"/>
          </w:tcPr>
          <w:p w14:paraId="55F271EF" w14:textId="15630B46" w:rsidR="00394B10" w:rsidRPr="00416A2B" w:rsidRDefault="00394B10" w:rsidP="00394B10">
            <w:pPr>
              <w:pStyle w:val="TAL"/>
              <w:rPr>
                <w:sz w:val="16"/>
              </w:rPr>
            </w:pPr>
            <w:r w:rsidRPr="00416A2B">
              <w:rPr>
                <w:sz w:val="16"/>
              </w:rPr>
              <w:t>Unification of APIs</w:t>
            </w:r>
          </w:p>
        </w:tc>
        <w:tc>
          <w:tcPr>
            <w:tcW w:w="0" w:type="auto"/>
            <w:shd w:val="clear" w:color="auto" w:fill="auto"/>
          </w:tcPr>
          <w:p w14:paraId="5109C4A0" w14:textId="13B43B39" w:rsidR="00394B10" w:rsidRPr="00416A2B" w:rsidRDefault="00394B10" w:rsidP="00394B10">
            <w:pPr>
              <w:pStyle w:val="TAL"/>
              <w:rPr>
                <w:sz w:val="16"/>
              </w:rPr>
            </w:pPr>
            <w:r w:rsidRPr="00416A2B">
              <w:rPr>
                <w:sz w:val="16"/>
              </w:rPr>
              <w:t>Samsung</w:t>
            </w:r>
          </w:p>
        </w:tc>
        <w:tc>
          <w:tcPr>
            <w:tcW w:w="0" w:type="auto"/>
            <w:shd w:val="clear" w:color="auto" w:fill="auto"/>
          </w:tcPr>
          <w:p w14:paraId="7EC9100E" w14:textId="0450B56E" w:rsidR="00394B10" w:rsidRPr="00416A2B" w:rsidRDefault="00394B10" w:rsidP="00394B10">
            <w:pPr>
              <w:pStyle w:val="TAL"/>
              <w:rPr>
                <w:sz w:val="16"/>
              </w:rPr>
            </w:pPr>
            <w:r w:rsidRPr="00416A2B">
              <w:rPr>
                <w:sz w:val="16"/>
              </w:rPr>
              <w:t>noted</w:t>
            </w:r>
          </w:p>
        </w:tc>
        <w:tc>
          <w:tcPr>
            <w:tcW w:w="0" w:type="auto"/>
            <w:shd w:val="clear" w:color="auto" w:fill="auto"/>
          </w:tcPr>
          <w:p w14:paraId="0279D270" w14:textId="77777777" w:rsidR="00394B10" w:rsidRPr="00416A2B" w:rsidRDefault="00394B10" w:rsidP="00394B10">
            <w:pPr>
              <w:pStyle w:val="TAL"/>
              <w:rPr>
                <w:sz w:val="16"/>
              </w:rPr>
            </w:pPr>
          </w:p>
        </w:tc>
        <w:tc>
          <w:tcPr>
            <w:tcW w:w="0" w:type="auto"/>
            <w:shd w:val="clear" w:color="auto" w:fill="auto"/>
          </w:tcPr>
          <w:p w14:paraId="168AD527" w14:textId="77777777" w:rsidR="00394B10" w:rsidRPr="00416A2B" w:rsidRDefault="00394B10" w:rsidP="00394B10">
            <w:pPr>
              <w:pStyle w:val="TAL"/>
              <w:rPr>
                <w:sz w:val="16"/>
              </w:rPr>
            </w:pPr>
          </w:p>
        </w:tc>
      </w:tr>
      <w:tr w:rsidR="00416A2B" w:rsidRPr="00416A2B" w14:paraId="1E17813C" w14:textId="77777777" w:rsidTr="00416A2B">
        <w:tc>
          <w:tcPr>
            <w:tcW w:w="0" w:type="auto"/>
            <w:shd w:val="clear" w:color="auto" w:fill="auto"/>
          </w:tcPr>
          <w:p w14:paraId="793C30CD" w14:textId="06C5AB46" w:rsidR="00394B10" w:rsidRPr="00416A2B" w:rsidRDefault="00394B10" w:rsidP="00394B10">
            <w:pPr>
              <w:pStyle w:val="TAL"/>
              <w:rPr>
                <w:sz w:val="16"/>
              </w:rPr>
            </w:pPr>
            <w:r w:rsidRPr="00416A2B">
              <w:rPr>
                <w:sz w:val="16"/>
              </w:rPr>
              <w:t>S6-210113</w:t>
            </w:r>
          </w:p>
        </w:tc>
        <w:tc>
          <w:tcPr>
            <w:tcW w:w="0" w:type="auto"/>
            <w:shd w:val="clear" w:color="auto" w:fill="auto"/>
          </w:tcPr>
          <w:p w14:paraId="152914E6" w14:textId="6848530D" w:rsidR="00394B10" w:rsidRPr="00416A2B" w:rsidRDefault="00394B10" w:rsidP="00394B10">
            <w:pPr>
              <w:pStyle w:val="TAL"/>
              <w:rPr>
                <w:sz w:val="16"/>
              </w:rPr>
            </w:pPr>
            <w:r w:rsidRPr="00416A2B">
              <w:rPr>
                <w:sz w:val="16"/>
              </w:rPr>
              <w:t>Reply LS on APIs in EDGEAPP</w:t>
            </w:r>
          </w:p>
        </w:tc>
        <w:tc>
          <w:tcPr>
            <w:tcW w:w="0" w:type="auto"/>
            <w:shd w:val="clear" w:color="auto" w:fill="auto"/>
          </w:tcPr>
          <w:p w14:paraId="641368BC" w14:textId="39A70386" w:rsidR="00394B10" w:rsidRPr="00416A2B" w:rsidRDefault="00394B10" w:rsidP="00394B10">
            <w:pPr>
              <w:pStyle w:val="TAL"/>
              <w:rPr>
                <w:sz w:val="16"/>
              </w:rPr>
            </w:pPr>
            <w:r w:rsidRPr="00416A2B">
              <w:rPr>
                <w:sz w:val="16"/>
              </w:rPr>
              <w:t>Samsung</w:t>
            </w:r>
          </w:p>
        </w:tc>
        <w:tc>
          <w:tcPr>
            <w:tcW w:w="0" w:type="auto"/>
            <w:shd w:val="clear" w:color="auto" w:fill="auto"/>
          </w:tcPr>
          <w:p w14:paraId="57A5E271" w14:textId="573EF170" w:rsidR="00394B10" w:rsidRPr="00416A2B" w:rsidRDefault="00394B10" w:rsidP="00394B10">
            <w:pPr>
              <w:pStyle w:val="TAL"/>
              <w:rPr>
                <w:sz w:val="16"/>
              </w:rPr>
            </w:pPr>
            <w:r w:rsidRPr="00416A2B">
              <w:rPr>
                <w:sz w:val="16"/>
              </w:rPr>
              <w:t>revised</w:t>
            </w:r>
          </w:p>
        </w:tc>
        <w:tc>
          <w:tcPr>
            <w:tcW w:w="0" w:type="auto"/>
            <w:shd w:val="clear" w:color="auto" w:fill="auto"/>
          </w:tcPr>
          <w:p w14:paraId="11ECE358" w14:textId="77777777" w:rsidR="00394B10" w:rsidRPr="00416A2B" w:rsidRDefault="00394B10" w:rsidP="00394B10">
            <w:pPr>
              <w:pStyle w:val="TAL"/>
              <w:rPr>
                <w:sz w:val="16"/>
              </w:rPr>
            </w:pPr>
          </w:p>
        </w:tc>
        <w:tc>
          <w:tcPr>
            <w:tcW w:w="0" w:type="auto"/>
            <w:shd w:val="clear" w:color="auto" w:fill="auto"/>
          </w:tcPr>
          <w:p w14:paraId="47DA55B9" w14:textId="24C133A6" w:rsidR="00394B10" w:rsidRPr="00416A2B" w:rsidRDefault="00394B10" w:rsidP="00394B10">
            <w:pPr>
              <w:pStyle w:val="TAL"/>
              <w:rPr>
                <w:sz w:val="16"/>
              </w:rPr>
            </w:pPr>
            <w:r w:rsidRPr="00416A2B">
              <w:rPr>
                <w:sz w:val="16"/>
              </w:rPr>
              <w:t>S6-210282</w:t>
            </w:r>
          </w:p>
        </w:tc>
      </w:tr>
      <w:tr w:rsidR="00416A2B" w:rsidRPr="00416A2B" w14:paraId="1B3AA4B0" w14:textId="77777777" w:rsidTr="00416A2B">
        <w:tc>
          <w:tcPr>
            <w:tcW w:w="0" w:type="auto"/>
            <w:shd w:val="clear" w:color="auto" w:fill="auto"/>
          </w:tcPr>
          <w:p w14:paraId="7E51E33F" w14:textId="33CCB44D" w:rsidR="00394B10" w:rsidRPr="00416A2B" w:rsidRDefault="00394B10" w:rsidP="00394B10">
            <w:pPr>
              <w:pStyle w:val="TAL"/>
              <w:rPr>
                <w:sz w:val="16"/>
              </w:rPr>
            </w:pPr>
            <w:r w:rsidRPr="00416A2B">
              <w:rPr>
                <w:sz w:val="16"/>
              </w:rPr>
              <w:t>S6-210114</w:t>
            </w:r>
          </w:p>
        </w:tc>
        <w:tc>
          <w:tcPr>
            <w:tcW w:w="0" w:type="auto"/>
            <w:shd w:val="clear" w:color="auto" w:fill="auto"/>
          </w:tcPr>
          <w:p w14:paraId="2687EF49" w14:textId="4F2DC8EF" w:rsidR="00394B10" w:rsidRPr="00416A2B" w:rsidRDefault="00394B10" w:rsidP="00394B10">
            <w:pPr>
              <w:pStyle w:val="TAL"/>
              <w:rPr>
                <w:sz w:val="16"/>
              </w:rPr>
            </w:pPr>
            <w:r w:rsidRPr="00416A2B">
              <w:rPr>
                <w:sz w:val="16"/>
              </w:rPr>
              <w:t>Reply LS on New Whitepaper - OP Telco Edge proposal</w:t>
            </w:r>
          </w:p>
        </w:tc>
        <w:tc>
          <w:tcPr>
            <w:tcW w:w="0" w:type="auto"/>
            <w:shd w:val="clear" w:color="auto" w:fill="auto"/>
          </w:tcPr>
          <w:p w14:paraId="47F37FB0" w14:textId="2A82664C" w:rsidR="00394B10" w:rsidRPr="00416A2B" w:rsidRDefault="00394B10" w:rsidP="00394B10">
            <w:pPr>
              <w:pStyle w:val="TAL"/>
              <w:rPr>
                <w:sz w:val="16"/>
              </w:rPr>
            </w:pPr>
            <w:r w:rsidRPr="00416A2B">
              <w:rPr>
                <w:sz w:val="16"/>
              </w:rPr>
              <w:t>Samsung</w:t>
            </w:r>
          </w:p>
        </w:tc>
        <w:tc>
          <w:tcPr>
            <w:tcW w:w="0" w:type="auto"/>
            <w:shd w:val="clear" w:color="auto" w:fill="auto"/>
          </w:tcPr>
          <w:p w14:paraId="6376574E" w14:textId="679B338B" w:rsidR="00394B10" w:rsidRPr="00416A2B" w:rsidRDefault="00394B10" w:rsidP="00394B10">
            <w:pPr>
              <w:pStyle w:val="TAL"/>
              <w:rPr>
                <w:sz w:val="16"/>
              </w:rPr>
            </w:pPr>
            <w:r w:rsidRPr="00416A2B">
              <w:rPr>
                <w:sz w:val="16"/>
              </w:rPr>
              <w:t>revised</w:t>
            </w:r>
          </w:p>
        </w:tc>
        <w:tc>
          <w:tcPr>
            <w:tcW w:w="0" w:type="auto"/>
            <w:shd w:val="clear" w:color="auto" w:fill="auto"/>
          </w:tcPr>
          <w:p w14:paraId="4E003968" w14:textId="77777777" w:rsidR="00394B10" w:rsidRPr="00416A2B" w:rsidRDefault="00394B10" w:rsidP="00394B10">
            <w:pPr>
              <w:pStyle w:val="TAL"/>
              <w:rPr>
                <w:sz w:val="16"/>
              </w:rPr>
            </w:pPr>
          </w:p>
        </w:tc>
        <w:tc>
          <w:tcPr>
            <w:tcW w:w="0" w:type="auto"/>
            <w:shd w:val="clear" w:color="auto" w:fill="auto"/>
          </w:tcPr>
          <w:p w14:paraId="79A71E19" w14:textId="481555B4" w:rsidR="00394B10" w:rsidRPr="00416A2B" w:rsidRDefault="00394B10" w:rsidP="00394B10">
            <w:pPr>
              <w:pStyle w:val="TAL"/>
              <w:rPr>
                <w:sz w:val="16"/>
              </w:rPr>
            </w:pPr>
            <w:r w:rsidRPr="00416A2B">
              <w:rPr>
                <w:sz w:val="16"/>
              </w:rPr>
              <w:t>S6-210283</w:t>
            </w:r>
          </w:p>
        </w:tc>
      </w:tr>
      <w:tr w:rsidR="00416A2B" w:rsidRPr="00416A2B" w14:paraId="78B32B43" w14:textId="77777777" w:rsidTr="00416A2B">
        <w:tc>
          <w:tcPr>
            <w:tcW w:w="0" w:type="auto"/>
            <w:shd w:val="clear" w:color="auto" w:fill="auto"/>
          </w:tcPr>
          <w:p w14:paraId="7137BD9C" w14:textId="0C8FADE4" w:rsidR="00394B10" w:rsidRPr="00416A2B" w:rsidRDefault="00394B10" w:rsidP="00394B10">
            <w:pPr>
              <w:pStyle w:val="TAL"/>
              <w:rPr>
                <w:sz w:val="16"/>
              </w:rPr>
            </w:pPr>
            <w:r w:rsidRPr="00416A2B">
              <w:rPr>
                <w:sz w:val="16"/>
              </w:rPr>
              <w:t>S6-210115</w:t>
            </w:r>
          </w:p>
        </w:tc>
        <w:tc>
          <w:tcPr>
            <w:tcW w:w="0" w:type="auto"/>
            <w:shd w:val="clear" w:color="auto" w:fill="auto"/>
          </w:tcPr>
          <w:p w14:paraId="0271EB15" w14:textId="7F0EC3BD" w:rsidR="00394B10" w:rsidRPr="00416A2B" w:rsidRDefault="00394B10" w:rsidP="00394B10">
            <w:pPr>
              <w:pStyle w:val="TAL"/>
              <w:rPr>
                <w:sz w:val="16"/>
              </w:rPr>
            </w:pPr>
            <w:r w:rsidRPr="00416A2B">
              <w:rPr>
                <w:sz w:val="16"/>
              </w:rPr>
              <w:t>Reply LS on relation between EDGEAPP and ETSI MEC architectures</w:t>
            </w:r>
          </w:p>
        </w:tc>
        <w:tc>
          <w:tcPr>
            <w:tcW w:w="0" w:type="auto"/>
            <w:shd w:val="clear" w:color="auto" w:fill="auto"/>
          </w:tcPr>
          <w:p w14:paraId="67543D33" w14:textId="74782789" w:rsidR="00394B10" w:rsidRPr="00416A2B" w:rsidRDefault="00394B10" w:rsidP="00394B10">
            <w:pPr>
              <w:pStyle w:val="TAL"/>
              <w:rPr>
                <w:sz w:val="16"/>
              </w:rPr>
            </w:pPr>
            <w:r w:rsidRPr="00416A2B">
              <w:rPr>
                <w:sz w:val="16"/>
              </w:rPr>
              <w:t>Samsung</w:t>
            </w:r>
          </w:p>
        </w:tc>
        <w:tc>
          <w:tcPr>
            <w:tcW w:w="0" w:type="auto"/>
            <w:shd w:val="clear" w:color="auto" w:fill="auto"/>
          </w:tcPr>
          <w:p w14:paraId="25BCACB1" w14:textId="4091B8F7" w:rsidR="00394B10" w:rsidRPr="00416A2B" w:rsidRDefault="00394B10" w:rsidP="00394B10">
            <w:pPr>
              <w:pStyle w:val="TAL"/>
              <w:rPr>
                <w:sz w:val="16"/>
              </w:rPr>
            </w:pPr>
            <w:r w:rsidRPr="00416A2B">
              <w:rPr>
                <w:sz w:val="16"/>
              </w:rPr>
              <w:t>noted</w:t>
            </w:r>
          </w:p>
        </w:tc>
        <w:tc>
          <w:tcPr>
            <w:tcW w:w="0" w:type="auto"/>
            <w:shd w:val="clear" w:color="auto" w:fill="auto"/>
          </w:tcPr>
          <w:p w14:paraId="5239C0A4" w14:textId="77777777" w:rsidR="00394B10" w:rsidRPr="00416A2B" w:rsidRDefault="00394B10" w:rsidP="00394B10">
            <w:pPr>
              <w:pStyle w:val="TAL"/>
              <w:rPr>
                <w:sz w:val="16"/>
              </w:rPr>
            </w:pPr>
          </w:p>
        </w:tc>
        <w:tc>
          <w:tcPr>
            <w:tcW w:w="0" w:type="auto"/>
            <w:shd w:val="clear" w:color="auto" w:fill="auto"/>
          </w:tcPr>
          <w:p w14:paraId="0CA03237" w14:textId="77777777" w:rsidR="00394B10" w:rsidRPr="00416A2B" w:rsidRDefault="00394B10" w:rsidP="00394B10">
            <w:pPr>
              <w:pStyle w:val="TAL"/>
              <w:rPr>
                <w:sz w:val="16"/>
              </w:rPr>
            </w:pPr>
          </w:p>
        </w:tc>
      </w:tr>
      <w:tr w:rsidR="00416A2B" w:rsidRPr="00416A2B" w14:paraId="76F69A57" w14:textId="77777777" w:rsidTr="00416A2B">
        <w:tc>
          <w:tcPr>
            <w:tcW w:w="0" w:type="auto"/>
            <w:shd w:val="clear" w:color="auto" w:fill="auto"/>
          </w:tcPr>
          <w:p w14:paraId="6CE5CD09" w14:textId="6D8C016D" w:rsidR="00394B10" w:rsidRPr="00416A2B" w:rsidRDefault="00394B10" w:rsidP="00394B10">
            <w:pPr>
              <w:pStyle w:val="TAL"/>
              <w:rPr>
                <w:sz w:val="16"/>
              </w:rPr>
            </w:pPr>
            <w:r w:rsidRPr="00416A2B">
              <w:rPr>
                <w:sz w:val="16"/>
              </w:rPr>
              <w:t>S6-210116</w:t>
            </w:r>
          </w:p>
        </w:tc>
        <w:tc>
          <w:tcPr>
            <w:tcW w:w="0" w:type="auto"/>
            <w:shd w:val="clear" w:color="auto" w:fill="auto"/>
          </w:tcPr>
          <w:p w14:paraId="46F7BF4A" w14:textId="2F1F9C53" w:rsidR="00394B10" w:rsidRPr="00416A2B" w:rsidRDefault="00394B10" w:rsidP="00394B10">
            <w:pPr>
              <w:pStyle w:val="TAL"/>
              <w:rPr>
                <w:sz w:val="16"/>
              </w:rPr>
            </w:pPr>
            <w:r w:rsidRPr="00416A2B">
              <w:rPr>
                <w:sz w:val="16"/>
              </w:rPr>
              <w:t>Pseudo-CR on EN on new terms</w:t>
            </w:r>
          </w:p>
        </w:tc>
        <w:tc>
          <w:tcPr>
            <w:tcW w:w="0" w:type="auto"/>
            <w:shd w:val="clear" w:color="auto" w:fill="auto"/>
          </w:tcPr>
          <w:p w14:paraId="29725ED0" w14:textId="6ABCDB04" w:rsidR="00394B10" w:rsidRPr="00416A2B" w:rsidRDefault="00394B10" w:rsidP="00394B10">
            <w:pPr>
              <w:pStyle w:val="TAL"/>
              <w:rPr>
                <w:sz w:val="16"/>
              </w:rPr>
            </w:pPr>
            <w:r w:rsidRPr="00416A2B">
              <w:rPr>
                <w:sz w:val="16"/>
              </w:rPr>
              <w:t>Samsung</w:t>
            </w:r>
          </w:p>
        </w:tc>
        <w:tc>
          <w:tcPr>
            <w:tcW w:w="0" w:type="auto"/>
            <w:shd w:val="clear" w:color="auto" w:fill="auto"/>
          </w:tcPr>
          <w:p w14:paraId="23AC1EBE" w14:textId="6A2B1180" w:rsidR="00394B10" w:rsidRPr="00416A2B" w:rsidRDefault="00394B10" w:rsidP="00394B10">
            <w:pPr>
              <w:pStyle w:val="TAL"/>
              <w:rPr>
                <w:sz w:val="16"/>
              </w:rPr>
            </w:pPr>
            <w:r w:rsidRPr="00416A2B">
              <w:rPr>
                <w:sz w:val="16"/>
              </w:rPr>
              <w:t>approved</w:t>
            </w:r>
          </w:p>
        </w:tc>
        <w:tc>
          <w:tcPr>
            <w:tcW w:w="0" w:type="auto"/>
            <w:shd w:val="clear" w:color="auto" w:fill="auto"/>
          </w:tcPr>
          <w:p w14:paraId="1D2415F3" w14:textId="77777777" w:rsidR="00394B10" w:rsidRPr="00416A2B" w:rsidRDefault="00394B10" w:rsidP="00394B10">
            <w:pPr>
              <w:pStyle w:val="TAL"/>
              <w:rPr>
                <w:sz w:val="16"/>
              </w:rPr>
            </w:pPr>
          </w:p>
        </w:tc>
        <w:tc>
          <w:tcPr>
            <w:tcW w:w="0" w:type="auto"/>
            <w:shd w:val="clear" w:color="auto" w:fill="auto"/>
          </w:tcPr>
          <w:p w14:paraId="0C6AC43A" w14:textId="77777777" w:rsidR="00394B10" w:rsidRPr="00416A2B" w:rsidRDefault="00394B10" w:rsidP="00394B10">
            <w:pPr>
              <w:pStyle w:val="TAL"/>
              <w:rPr>
                <w:sz w:val="16"/>
              </w:rPr>
            </w:pPr>
          </w:p>
        </w:tc>
      </w:tr>
      <w:tr w:rsidR="00416A2B" w:rsidRPr="00416A2B" w14:paraId="4F6F9284" w14:textId="77777777" w:rsidTr="00416A2B">
        <w:tc>
          <w:tcPr>
            <w:tcW w:w="0" w:type="auto"/>
            <w:shd w:val="clear" w:color="auto" w:fill="auto"/>
          </w:tcPr>
          <w:p w14:paraId="031AA1F4" w14:textId="0654B131" w:rsidR="00394B10" w:rsidRPr="00416A2B" w:rsidRDefault="00394B10" w:rsidP="00394B10">
            <w:pPr>
              <w:pStyle w:val="TAL"/>
              <w:rPr>
                <w:sz w:val="16"/>
              </w:rPr>
            </w:pPr>
            <w:r w:rsidRPr="00416A2B">
              <w:rPr>
                <w:sz w:val="16"/>
              </w:rPr>
              <w:t>S6-210117</w:t>
            </w:r>
          </w:p>
        </w:tc>
        <w:tc>
          <w:tcPr>
            <w:tcW w:w="0" w:type="auto"/>
            <w:shd w:val="clear" w:color="auto" w:fill="auto"/>
          </w:tcPr>
          <w:p w14:paraId="2FC3B68E" w14:textId="7A1E531A" w:rsidR="00394B10" w:rsidRPr="00416A2B" w:rsidRDefault="00394B10" w:rsidP="00394B10">
            <w:pPr>
              <w:pStyle w:val="TAL"/>
              <w:rPr>
                <w:sz w:val="16"/>
              </w:rPr>
            </w:pPr>
            <w:r w:rsidRPr="00416A2B">
              <w:rPr>
                <w:sz w:val="16"/>
              </w:rPr>
              <w:t>Pseudo-CR on High level feature description</w:t>
            </w:r>
          </w:p>
        </w:tc>
        <w:tc>
          <w:tcPr>
            <w:tcW w:w="0" w:type="auto"/>
            <w:shd w:val="clear" w:color="auto" w:fill="auto"/>
          </w:tcPr>
          <w:p w14:paraId="023F1FD0" w14:textId="78671663" w:rsidR="00394B10" w:rsidRPr="00416A2B" w:rsidRDefault="00394B10" w:rsidP="00394B10">
            <w:pPr>
              <w:pStyle w:val="TAL"/>
              <w:rPr>
                <w:sz w:val="16"/>
              </w:rPr>
            </w:pPr>
            <w:r w:rsidRPr="00416A2B">
              <w:rPr>
                <w:sz w:val="16"/>
              </w:rPr>
              <w:t>Samsung</w:t>
            </w:r>
          </w:p>
        </w:tc>
        <w:tc>
          <w:tcPr>
            <w:tcW w:w="0" w:type="auto"/>
            <w:shd w:val="clear" w:color="auto" w:fill="auto"/>
          </w:tcPr>
          <w:p w14:paraId="4AB417D9" w14:textId="25D2BD3E" w:rsidR="00394B10" w:rsidRPr="00416A2B" w:rsidRDefault="00394B10" w:rsidP="00394B10">
            <w:pPr>
              <w:pStyle w:val="TAL"/>
              <w:rPr>
                <w:sz w:val="16"/>
              </w:rPr>
            </w:pPr>
            <w:r w:rsidRPr="00416A2B">
              <w:rPr>
                <w:sz w:val="16"/>
              </w:rPr>
              <w:t>revised</w:t>
            </w:r>
          </w:p>
        </w:tc>
        <w:tc>
          <w:tcPr>
            <w:tcW w:w="0" w:type="auto"/>
            <w:shd w:val="clear" w:color="auto" w:fill="auto"/>
          </w:tcPr>
          <w:p w14:paraId="7A03BCE4" w14:textId="77777777" w:rsidR="00394B10" w:rsidRPr="00416A2B" w:rsidRDefault="00394B10" w:rsidP="00394B10">
            <w:pPr>
              <w:pStyle w:val="TAL"/>
              <w:rPr>
                <w:sz w:val="16"/>
              </w:rPr>
            </w:pPr>
          </w:p>
        </w:tc>
        <w:tc>
          <w:tcPr>
            <w:tcW w:w="0" w:type="auto"/>
            <w:shd w:val="clear" w:color="auto" w:fill="auto"/>
          </w:tcPr>
          <w:p w14:paraId="7C727E98" w14:textId="20B2AEF2" w:rsidR="00394B10" w:rsidRPr="00416A2B" w:rsidRDefault="00394B10" w:rsidP="00394B10">
            <w:pPr>
              <w:pStyle w:val="TAL"/>
              <w:rPr>
                <w:sz w:val="16"/>
              </w:rPr>
            </w:pPr>
            <w:r w:rsidRPr="00416A2B">
              <w:rPr>
                <w:sz w:val="16"/>
              </w:rPr>
              <w:t>S6-210284</w:t>
            </w:r>
          </w:p>
        </w:tc>
      </w:tr>
      <w:tr w:rsidR="00416A2B" w:rsidRPr="00416A2B" w14:paraId="36778996" w14:textId="77777777" w:rsidTr="00416A2B">
        <w:tc>
          <w:tcPr>
            <w:tcW w:w="0" w:type="auto"/>
            <w:shd w:val="clear" w:color="auto" w:fill="auto"/>
          </w:tcPr>
          <w:p w14:paraId="3322A881" w14:textId="22E62339" w:rsidR="00394B10" w:rsidRPr="00416A2B" w:rsidRDefault="00394B10" w:rsidP="00394B10">
            <w:pPr>
              <w:pStyle w:val="TAL"/>
              <w:rPr>
                <w:sz w:val="16"/>
              </w:rPr>
            </w:pPr>
            <w:r w:rsidRPr="00416A2B">
              <w:rPr>
                <w:sz w:val="16"/>
              </w:rPr>
              <w:t>S6-210118</w:t>
            </w:r>
          </w:p>
        </w:tc>
        <w:tc>
          <w:tcPr>
            <w:tcW w:w="0" w:type="auto"/>
            <w:shd w:val="clear" w:color="auto" w:fill="auto"/>
          </w:tcPr>
          <w:p w14:paraId="53A7385A" w14:textId="71E2127A" w:rsidR="00394B10" w:rsidRPr="00416A2B" w:rsidRDefault="00394B10" w:rsidP="00394B10">
            <w:pPr>
              <w:pStyle w:val="TAL"/>
              <w:rPr>
                <w:sz w:val="16"/>
              </w:rPr>
            </w:pPr>
            <w:r w:rsidRPr="00416A2B">
              <w:rPr>
                <w:sz w:val="16"/>
              </w:rPr>
              <w:t>Intra-EDN mobility</w:t>
            </w:r>
          </w:p>
        </w:tc>
        <w:tc>
          <w:tcPr>
            <w:tcW w:w="0" w:type="auto"/>
            <w:shd w:val="clear" w:color="auto" w:fill="auto"/>
          </w:tcPr>
          <w:p w14:paraId="5129A637" w14:textId="08EBCB2F" w:rsidR="00394B10" w:rsidRPr="00416A2B" w:rsidRDefault="00394B10" w:rsidP="00394B10">
            <w:pPr>
              <w:pStyle w:val="TAL"/>
              <w:rPr>
                <w:sz w:val="16"/>
              </w:rPr>
            </w:pPr>
            <w:r w:rsidRPr="00416A2B">
              <w:rPr>
                <w:sz w:val="16"/>
              </w:rPr>
              <w:t>Samsung</w:t>
            </w:r>
          </w:p>
        </w:tc>
        <w:tc>
          <w:tcPr>
            <w:tcW w:w="0" w:type="auto"/>
            <w:shd w:val="clear" w:color="auto" w:fill="auto"/>
          </w:tcPr>
          <w:p w14:paraId="45DA7DCC" w14:textId="58DE7D19" w:rsidR="00394B10" w:rsidRPr="00416A2B" w:rsidRDefault="00394B10" w:rsidP="00394B10">
            <w:pPr>
              <w:pStyle w:val="TAL"/>
              <w:rPr>
                <w:sz w:val="16"/>
              </w:rPr>
            </w:pPr>
            <w:r w:rsidRPr="00416A2B">
              <w:rPr>
                <w:sz w:val="16"/>
              </w:rPr>
              <w:t>approved</w:t>
            </w:r>
          </w:p>
        </w:tc>
        <w:tc>
          <w:tcPr>
            <w:tcW w:w="0" w:type="auto"/>
            <w:shd w:val="clear" w:color="auto" w:fill="auto"/>
          </w:tcPr>
          <w:p w14:paraId="6A18D193" w14:textId="77777777" w:rsidR="00394B10" w:rsidRPr="00416A2B" w:rsidRDefault="00394B10" w:rsidP="00394B10">
            <w:pPr>
              <w:pStyle w:val="TAL"/>
              <w:rPr>
                <w:sz w:val="16"/>
              </w:rPr>
            </w:pPr>
          </w:p>
        </w:tc>
        <w:tc>
          <w:tcPr>
            <w:tcW w:w="0" w:type="auto"/>
            <w:shd w:val="clear" w:color="auto" w:fill="auto"/>
          </w:tcPr>
          <w:p w14:paraId="552CE5C5" w14:textId="77777777" w:rsidR="00394B10" w:rsidRPr="00416A2B" w:rsidRDefault="00394B10" w:rsidP="00394B10">
            <w:pPr>
              <w:pStyle w:val="TAL"/>
              <w:rPr>
                <w:sz w:val="16"/>
              </w:rPr>
            </w:pPr>
          </w:p>
        </w:tc>
      </w:tr>
      <w:tr w:rsidR="00416A2B" w:rsidRPr="00416A2B" w14:paraId="1E1E3CBA" w14:textId="77777777" w:rsidTr="00416A2B">
        <w:tc>
          <w:tcPr>
            <w:tcW w:w="0" w:type="auto"/>
            <w:shd w:val="clear" w:color="auto" w:fill="auto"/>
          </w:tcPr>
          <w:p w14:paraId="6610EF82" w14:textId="090C7A79" w:rsidR="00394B10" w:rsidRPr="00416A2B" w:rsidRDefault="00394B10" w:rsidP="00394B10">
            <w:pPr>
              <w:pStyle w:val="TAL"/>
              <w:rPr>
                <w:sz w:val="16"/>
              </w:rPr>
            </w:pPr>
            <w:r w:rsidRPr="00416A2B">
              <w:rPr>
                <w:sz w:val="16"/>
              </w:rPr>
              <w:t>S6-210119</w:t>
            </w:r>
          </w:p>
        </w:tc>
        <w:tc>
          <w:tcPr>
            <w:tcW w:w="0" w:type="auto"/>
            <w:shd w:val="clear" w:color="auto" w:fill="auto"/>
          </w:tcPr>
          <w:p w14:paraId="32C12F2F" w14:textId="3EC331B3" w:rsidR="00394B10" w:rsidRPr="00416A2B" w:rsidRDefault="00394B10" w:rsidP="00394B10">
            <w:pPr>
              <w:pStyle w:val="TAL"/>
              <w:rPr>
                <w:sz w:val="16"/>
              </w:rPr>
            </w:pPr>
            <w:r w:rsidRPr="00416A2B">
              <w:rPr>
                <w:sz w:val="16"/>
              </w:rPr>
              <w:t>Pseudo-CR on Harmonizing ACR scenarios</w:t>
            </w:r>
          </w:p>
        </w:tc>
        <w:tc>
          <w:tcPr>
            <w:tcW w:w="0" w:type="auto"/>
            <w:shd w:val="clear" w:color="auto" w:fill="auto"/>
          </w:tcPr>
          <w:p w14:paraId="383BF990" w14:textId="61566D47" w:rsidR="00394B10" w:rsidRPr="00416A2B" w:rsidRDefault="00394B10" w:rsidP="00394B10">
            <w:pPr>
              <w:pStyle w:val="TAL"/>
              <w:rPr>
                <w:sz w:val="16"/>
              </w:rPr>
            </w:pPr>
            <w:r w:rsidRPr="00416A2B">
              <w:rPr>
                <w:sz w:val="16"/>
              </w:rPr>
              <w:t>Samsung</w:t>
            </w:r>
          </w:p>
        </w:tc>
        <w:tc>
          <w:tcPr>
            <w:tcW w:w="0" w:type="auto"/>
            <w:shd w:val="clear" w:color="auto" w:fill="auto"/>
          </w:tcPr>
          <w:p w14:paraId="6FE1DAD5" w14:textId="4BAB210C" w:rsidR="00394B10" w:rsidRPr="00416A2B" w:rsidRDefault="00394B10" w:rsidP="00394B10">
            <w:pPr>
              <w:pStyle w:val="TAL"/>
              <w:rPr>
                <w:sz w:val="16"/>
              </w:rPr>
            </w:pPr>
            <w:r w:rsidRPr="00416A2B">
              <w:rPr>
                <w:sz w:val="16"/>
              </w:rPr>
              <w:t>revised</w:t>
            </w:r>
          </w:p>
        </w:tc>
        <w:tc>
          <w:tcPr>
            <w:tcW w:w="0" w:type="auto"/>
            <w:shd w:val="clear" w:color="auto" w:fill="auto"/>
          </w:tcPr>
          <w:p w14:paraId="46950F32" w14:textId="77777777" w:rsidR="00394B10" w:rsidRPr="00416A2B" w:rsidRDefault="00394B10" w:rsidP="00394B10">
            <w:pPr>
              <w:pStyle w:val="TAL"/>
              <w:rPr>
                <w:sz w:val="16"/>
              </w:rPr>
            </w:pPr>
          </w:p>
        </w:tc>
        <w:tc>
          <w:tcPr>
            <w:tcW w:w="0" w:type="auto"/>
            <w:shd w:val="clear" w:color="auto" w:fill="auto"/>
          </w:tcPr>
          <w:p w14:paraId="5F74C7B4" w14:textId="7F1FA48B" w:rsidR="00394B10" w:rsidRPr="00416A2B" w:rsidRDefault="00394B10" w:rsidP="00394B10">
            <w:pPr>
              <w:pStyle w:val="TAL"/>
              <w:rPr>
                <w:sz w:val="16"/>
              </w:rPr>
            </w:pPr>
            <w:r w:rsidRPr="00416A2B">
              <w:rPr>
                <w:sz w:val="16"/>
              </w:rPr>
              <w:t>S6-210285</w:t>
            </w:r>
          </w:p>
        </w:tc>
      </w:tr>
      <w:tr w:rsidR="00416A2B" w:rsidRPr="00416A2B" w14:paraId="0603ACF4" w14:textId="77777777" w:rsidTr="00416A2B">
        <w:tc>
          <w:tcPr>
            <w:tcW w:w="0" w:type="auto"/>
            <w:shd w:val="clear" w:color="auto" w:fill="auto"/>
          </w:tcPr>
          <w:p w14:paraId="1D204D94" w14:textId="560ED0C0" w:rsidR="00394B10" w:rsidRPr="00416A2B" w:rsidRDefault="00394B10" w:rsidP="00394B10">
            <w:pPr>
              <w:pStyle w:val="TAL"/>
              <w:rPr>
                <w:sz w:val="16"/>
              </w:rPr>
            </w:pPr>
            <w:r w:rsidRPr="00416A2B">
              <w:rPr>
                <w:sz w:val="16"/>
              </w:rPr>
              <w:t>S6-210120</w:t>
            </w:r>
          </w:p>
        </w:tc>
        <w:tc>
          <w:tcPr>
            <w:tcW w:w="0" w:type="auto"/>
            <w:shd w:val="clear" w:color="auto" w:fill="auto"/>
          </w:tcPr>
          <w:p w14:paraId="7B4CDAC3" w14:textId="116B33DD" w:rsidR="00394B10" w:rsidRPr="00416A2B" w:rsidRDefault="00394B10" w:rsidP="00394B10">
            <w:pPr>
              <w:pStyle w:val="TAL"/>
              <w:rPr>
                <w:sz w:val="16"/>
              </w:rPr>
            </w:pPr>
            <w:r w:rsidRPr="00416A2B">
              <w:rPr>
                <w:sz w:val="16"/>
              </w:rPr>
              <w:t>Target EAS selection</w:t>
            </w:r>
          </w:p>
        </w:tc>
        <w:tc>
          <w:tcPr>
            <w:tcW w:w="0" w:type="auto"/>
            <w:shd w:val="clear" w:color="auto" w:fill="auto"/>
          </w:tcPr>
          <w:p w14:paraId="4E716D4A" w14:textId="58B15E28" w:rsidR="00394B10" w:rsidRPr="00416A2B" w:rsidRDefault="00394B10" w:rsidP="00394B10">
            <w:pPr>
              <w:pStyle w:val="TAL"/>
              <w:rPr>
                <w:sz w:val="16"/>
              </w:rPr>
            </w:pPr>
            <w:r w:rsidRPr="00416A2B">
              <w:rPr>
                <w:sz w:val="16"/>
              </w:rPr>
              <w:t>Samsung</w:t>
            </w:r>
          </w:p>
        </w:tc>
        <w:tc>
          <w:tcPr>
            <w:tcW w:w="0" w:type="auto"/>
            <w:shd w:val="clear" w:color="auto" w:fill="auto"/>
          </w:tcPr>
          <w:p w14:paraId="707A92DC" w14:textId="2775F934" w:rsidR="00394B10" w:rsidRPr="00416A2B" w:rsidRDefault="00394B10" w:rsidP="00394B10">
            <w:pPr>
              <w:pStyle w:val="TAL"/>
              <w:rPr>
                <w:sz w:val="16"/>
              </w:rPr>
            </w:pPr>
            <w:r w:rsidRPr="00416A2B">
              <w:rPr>
                <w:sz w:val="16"/>
              </w:rPr>
              <w:t>revised</w:t>
            </w:r>
          </w:p>
        </w:tc>
        <w:tc>
          <w:tcPr>
            <w:tcW w:w="0" w:type="auto"/>
            <w:shd w:val="clear" w:color="auto" w:fill="auto"/>
          </w:tcPr>
          <w:p w14:paraId="2961001A" w14:textId="77777777" w:rsidR="00394B10" w:rsidRPr="00416A2B" w:rsidRDefault="00394B10" w:rsidP="00394B10">
            <w:pPr>
              <w:pStyle w:val="TAL"/>
              <w:rPr>
                <w:sz w:val="16"/>
              </w:rPr>
            </w:pPr>
          </w:p>
        </w:tc>
        <w:tc>
          <w:tcPr>
            <w:tcW w:w="0" w:type="auto"/>
            <w:shd w:val="clear" w:color="auto" w:fill="auto"/>
          </w:tcPr>
          <w:p w14:paraId="094DBACB" w14:textId="73E5FD1B" w:rsidR="00394B10" w:rsidRPr="00416A2B" w:rsidRDefault="00394B10" w:rsidP="00394B10">
            <w:pPr>
              <w:pStyle w:val="TAL"/>
              <w:rPr>
                <w:sz w:val="16"/>
              </w:rPr>
            </w:pPr>
            <w:r w:rsidRPr="00416A2B">
              <w:rPr>
                <w:sz w:val="16"/>
              </w:rPr>
              <w:t>S6-210286</w:t>
            </w:r>
          </w:p>
        </w:tc>
      </w:tr>
      <w:tr w:rsidR="00416A2B" w:rsidRPr="00416A2B" w14:paraId="534A7B0C" w14:textId="77777777" w:rsidTr="00416A2B">
        <w:tc>
          <w:tcPr>
            <w:tcW w:w="0" w:type="auto"/>
            <w:shd w:val="clear" w:color="auto" w:fill="auto"/>
          </w:tcPr>
          <w:p w14:paraId="6B4DF28D" w14:textId="6B5F6382" w:rsidR="00394B10" w:rsidRPr="00416A2B" w:rsidRDefault="00394B10" w:rsidP="00394B10">
            <w:pPr>
              <w:pStyle w:val="TAL"/>
              <w:rPr>
                <w:sz w:val="16"/>
              </w:rPr>
            </w:pPr>
            <w:r w:rsidRPr="00416A2B">
              <w:rPr>
                <w:sz w:val="16"/>
              </w:rPr>
              <w:t>S6-210121</w:t>
            </w:r>
          </w:p>
        </w:tc>
        <w:tc>
          <w:tcPr>
            <w:tcW w:w="0" w:type="auto"/>
            <w:shd w:val="clear" w:color="auto" w:fill="auto"/>
          </w:tcPr>
          <w:p w14:paraId="285F0283" w14:textId="45795E7F" w:rsidR="00394B10" w:rsidRPr="00416A2B" w:rsidRDefault="00394B10" w:rsidP="00394B10">
            <w:pPr>
              <w:pStyle w:val="TAL"/>
              <w:rPr>
                <w:sz w:val="16"/>
              </w:rPr>
            </w:pPr>
            <w:r w:rsidRPr="00416A2B">
              <w:rPr>
                <w:sz w:val="16"/>
              </w:rPr>
              <w:t>Target EAS notification</w:t>
            </w:r>
          </w:p>
        </w:tc>
        <w:tc>
          <w:tcPr>
            <w:tcW w:w="0" w:type="auto"/>
            <w:shd w:val="clear" w:color="auto" w:fill="auto"/>
          </w:tcPr>
          <w:p w14:paraId="5FF015A8" w14:textId="5C2B1A1B" w:rsidR="00394B10" w:rsidRPr="00416A2B" w:rsidRDefault="00394B10" w:rsidP="00394B10">
            <w:pPr>
              <w:pStyle w:val="TAL"/>
              <w:rPr>
                <w:sz w:val="16"/>
              </w:rPr>
            </w:pPr>
            <w:r w:rsidRPr="00416A2B">
              <w:rPr>
                <w:sz w:val="16"/>
              </w:rPr>
              <w:t>Samsung, InterDigital</w:t>
            </w:r>
          </w:p>
        </w:tc>
        <w:tc>
          <w:tcPr>
            <w:tcW w:w="0" w:type="auto"/>
            <w:shd w:val="clear" w:color="auto" w:fill="auto"/>
          </w:tcPr>
          <w:p w14:paraId="187BC578" w14:textId="7C957431" w:rsidR="00394B10" w:rsidRPr="00416A2B" w:rsidRDefault="00394B10" w:rsidP="00394B10">
            <w:pPr>
              <w:pStyle w:val="TAL"/>
              <w:rPr>
                <w:sz w:val="16"/>
              </w:rPr>
            </w:pPr>
            <w:r w:rsidRPr="00416A2B">
              <w:rPr>
                <w:sz w:val="16"/>
              </w:rPr>
              <w:t>revised</w:t>
            </w:r>
          </w:p>
        </w:tc>
        <w:tc>
          <w:tcPr>
            <w:tcW w:w="0" w:type="auto"/>
            <w:shd w:val="clear" w:color="auto" w:fill="auto"/>
          </w:tcPr>
          <w:p w14:paraId="5F535499" w14:textId="77777777" w:rsidR="00394B10" w:rsidRPr="00416A2B" w:rsidRDefault="00394B10" w:rsidP="00394B10">
            <w:pPr>
              <w:pStyle w:val="TAL"/>
              <w:rPr>
                <w:sz w:val="16"/>
              </w:rPr>
            </w:pPr>
          </w:p>
        </w:tc>
        <w:tc>
          <w:tcPr>
            <w:tcW w:w="0" w:type="auto"/>
            <w:shd w:val="clear" w:color="auto" w:fill="auto"/>
          </w:tcPr>
          <w:p w14:paraId="1AE160C7" w14:textId="0C977BB5" w:rsidR="00394B10" w:rsidRPr="00416A2B" w:rsidRDefault="00394B10" w:rsidP="00394B10">
            <w:pPr>
              <w:pStyle w:val="TAL"/>
              <w:rPr>
                <w:sz w:val="16"/>
              </w:rPr>
            </w:pPr>
            <w:r w:rsidRPr="00416A2B">
              <w:rPr>
                <w:sz w:val="16"/>
              </w:rPr>
              <w:t>S6-210287</w:t>
            </w:r>
          </w:p>
        </w:tc>
      </w:tr>
      <w:tr w:rsidR="00416A2B" w:rsidRPr="00416A2B" w14:paraId="1D5FE374" w14:textId="77777777" w:rsidTr="00416A2B">
        <w:tc>
          <w:tcPr>
            <w:tcW w:w="0" w:type="auto"/>
            <w:shd w:val="clear" w:color="auto" w:fill="auto"/>
          </w:tcPr>
          <w:p w14:paraId="19F7B4F4" w14:textId="02A5A0ED" w:rsidR="00394B10" w:rsidRPr="00416A2B" w:rsidRDefault="00394B10" w:rsidP="00394B10">
            <w:pPr>
              <w:pStyle w:val="TAL"/>
              <w:rPr>
                <w:sz w:val="16"/>
              </w:rPr>
            </w:pPr>
            <w:r w:rsidRPr="00416A2B">
              <w:rPr>
                <w:sz w:val="16"/>
              </w:rPr>
              <w:t>S6-210122</w:t>
            </w:r>
          </w:p>
        </w:tc>
        <w:tc>
          <w:tcPr>
            <w:tcW w:w="0" w:type="auto"/>
            <w:shd w:val="clear" w:color="auto" w:fill="auto"/>
          </w:tcPr>
          <w:p w14:paraId="4EE5AEC9" w14:textId="271B5806" w:rsidR="00394B10" w:rsidRPr="00416A2B" w:rsidRDefault="00394B10" w:rsidP="00394B10">
            <w:pPr>
              <w:pStyle w:val="TAL"/>
              <w:rPr>
                <w:sz w:val="16"/>
              </w:rPr>
            </w:pPr>
            <w:r w:rsidRPr="00416A2B">
              <w:rPr>
                <w:sz w:val="16"/>
              </w:rPr>
              <w:t>Pseudo-CR on New annex for mapping with GSMA OP</w:t>
            </w:r>
          </w:p>
        </w:tc>
        <w:tc>
          <w:tcPr>
            <w:tcW w:w="0" w:type="auto"/>
            <w:shd w:val="clear" w:color="auto" w:fill="auto"/>
          </w:tcPr>
          <w:p w14:paraId="5C6F2D0F" w14:textId="5F0CB34D" w:rsidR="00394B10" w:rsidRPr="00416A2B" w:rsidRDefault="00394B10" w:rsidP="00394B10">
            <w:pPr>
              <w:pStyle w:val="TAL"/>
              <w:rPr>
                <w:sz w:val="16"/>
              </w:rPr>
            </w:pPr>
            <w:r w:rsidRPr="00416A2B">
              <w:rPr>
                <w:sz w:val="16"/>
              </w:rPr>
              <w:t>Samsung</w:t>
            </w:r>
          </w:p>
        </w:tc>
        <w:tc>
          <w:tcPr>
            <w:tcW w:w="0" w:type="auto"/>
            <w:shd w:val="clear" w:color="auto" w:fill="auto"/>
          </w:tcPr>
          <w:p w14:paraId="302082B3" w14:textId="054768A5" w:rsidR="00394B10" w:rsidRPr="00416A2B" w:rsidRDefault="00394B10" w:rsidP="00394B10">
            <w:pPr>
              <w:pStyle w:val="TAL"/>
              <w:rPr>
                <w:sz w:val="16"/>
              </w:rPr>
            </w:pPr>
            <w:r w:rsidRPr="00416A2B">
              <w:rPr>
                <w:sz w:val="16"/>
              </w:rPr>
              <w:t>revised</w:t>
            </w:r>
          </w:p>
        </w:tc>
        <w:tc>
          <w:tcPr>
            <w:tcW w:w="0" w:type="auto"/>
            <w:shd w:val="clear" w:color="auto" w:fill="auto"/>
          </w:tcPr>
          <w:p w14:paraId="6A42D63B" w14:textId="77777777" w:rsidR="00394B10" w:rsidRPr="00416A2B" w:rsidRDefault="00394B10" w:rsidP="00394B10">
            <w:pPr>
              <w:pStyle w:val="TAL"/>
              <w:rPr>
                <w:sz w:val="16"/>
              </w:rPr>
            </w:pPr>
          </w:p>
        </w:tc>
        <w:tc>
          <w:tcPr>
            <w:tcW w:w="0" w:type="auto"/>
            <w:shd w:val="clear" w:color="auto" w:fill="auto"/>
          </w:tcPr>
          <w:p w14:paraId="21218108" w14:textId="1F8622FD" w:rsidR="00394B10" w:rsidRPr="00416A2B" w:rsidRDefault="00394B10" w:rsidP="00394B10">
            <w:pPr>
              <w:pStyle w:val="TAL"/>
              <w:rPr>
                <w:sz w:val="16"/>
              </w:rPr>
            </w:pPr>
            <w:r w:rsidRPr="00416A2B">
              <w:rPr>
                <w:sz w:val="16"/>
              </w:rPr>
              <w:t>S6-210288</w:t>
            </w:r>
          </w:p>
        </w:tc>
      </w:tr>
      <w:tr w:rsidR="00416A2B" w:rsidRPr="00416A2B" w14:paraId="1E1E0DDD" w14:textId="77777777" w:rsidTr="00416A2B">
        <w:tc>
          <w:tcPr>
            <w:tcW w:w="0" w:type="auto"/>
            <w:shd w:val="clear" w:color="auto" w:fill="auto"/>
          </w:tcPr>
          <w:p w14:paraId="187F4079" w14:textId="02068FEF" w:rsidR="00394B10" w:rsidRPr="00416A2B" w:rsidRDefault="00394B10" w:rsidP="00394B10">
            <w:pPr>
              <w:pStyle w:val="TAL"/>
              <w:rPr>
                <w:sz w:val="16"/>
              </w:rPr>
            </w:pPr>
            <w:r w:rsidRPr="00416A2B">
              <w:rPr>
                <w:sz w:val="16"/>
              </w:rPr>
              <w:t>S6-210123</w:t>
            </w:r>
          </w:p>
        </w:tc>
        <w:tc>
          <w:tcPr>
            <w:tcW w:w="0" w:type="auto"/>
            <w:shd w:val="clear" w:color="auto" w:fill="auto"/>
          </w:tcPr>
          <w:p w14:paraId="64D9155B" w14:textId="50CC8396" w:rsidR="00394B10" w:rsidRPr="00416A2B" w:rsidRDefault="00394B10" w:rsidP="00394B10">
            <w:pPr>
              <w:pStyle w:val="TAL"/>
              <w:rPr>
                <w:sz w:val="16"/>
              </w:rPr>
            </w:pPr>
            <w:r w:rsidRPr="00416A2B">
              <w:rPr>
                <w:sz w:val="16"/>
              </w:rPr>
              <w:t>Pseudo-CR on MCVideo functional model using the 5GS</w:t>
            </w:r>
          </w:p>
        </w:tc>
        <w:tc>
          <w:tcPr>
            <w:tcW w:w="0" w:type="auto"/>
            <w:shd w:val="clear" w:color="auto" w:fill="auto"/>
          </w:tcPr>
          <w:p w14:paraId="7715351F" w14:textId="50E10170" w:rsidR="00394B10" w:rsidRPr="00416A2B" w:rsidRDefault="00394B10" w:rsidP="00394B10">
            <w:pPr>
              <w:pStyle w:val="TAL"/>
              <w:rPr>
                <w:sz w:val="16"/>
              </w:rPr>
            </w:pPr>
            <w:r w:rsidRPr="00416A2B">
              <w:rPr>
                <w:sz w:val="16"/>
              </w:rPr>
              <w:t>Ericsson</w:t>
            </w:r>
          </w:p>
        </w:tc>
        <w:tc>
          <w:tcPr>
            <w:tcW w:w="0" w:type="auto"/>
            <w:shd w:val="clear" w:color="auto" w:fill="auto"/>
          </w:tcPr>
          <w:p w14:paraId="03A3EA24" w14:textId="6300FE67" w:rsidR="00394B10" w:rsidRPr="00416A2B" w:rsidRDefault="00394B10" w:rsidP="00394B10">
            <w:pPr>
              <w:pStyle w:val="TAL"/>
              <w:rPr>
                <w:sz w:val="16"/>
              </w:rPr>
            </w:pPr>
            <w:r w:rsidRPr="00416A2B">
              <w:rPr>
                <w:sz w:val="16"/>
              </w:rPr>
              <w:t>revised</w:t>
            </w:r>
          </w:p>
        </w:tc>
        <w:tc>
          <w:tcPr>
            <w:tcW w:w="0" w:type="auto"/>
            <w:shd w:val="clear" w:color="auto" w:fill="auto"/>
          </w:tcPr>
          <w:p w14:paraId="425A0E91" w14:textId="77777777" w:rsidR="00394B10" w:rsidRPr="00416A2B" w:rsidRDefault="00394B10" w:rsidP="00394B10">
            <w:pPr>
              <w:pStyle w:val="TAL"/>
              <w:rPr>
                <w:sz w:val="16"/>
              </w:rPr>
            </w:pPr>
          </w:p>
        </w:tc>
        <w:tc>
          <w:tcPr>
            <w:tcW w:w="0" w:type="auto"/>
            <w:shd w:val="clear" w:color="auto" w:fill="auto"/>
          </w:tcPr>
          <w:p w14:paraId="13ED9FF4" w14:textId="382C91A8" w:rsidR="00394B10" w:rsidRPr="00416A2B" w:rsidRDefault="00394B10" w:rsidP="00394B10">
            <w:pPr>
              <w:pStyle w:val="TAL"/>
              <w:rPr>
                <w:sz w:val="16"/>
              </w:rPr>
            </w:pPr>
            <w:r w:rsidRPr="00416A2B">
              <w:rPr>
                <w:sz w:val="16"/>
              </w:rPr>
              <w:t>S6-210218</w:t>
            </w:r>
          </w:p>
        </w:tc>
      </w:tr>
      <w:tr w:rsidR="00416A2B" w:rsidRPr="00416A2B" w14:paraId="03562321" w14:textId="77777777" w:rsidTr="00416A2B">
        <w:tc>
          <w:tcPr>
            <w:tcW w:w="0" w:type="auto"/>
            <w:shd w:val="clear" w:color="auto" w:fill="auto"/>
          </w:tcPr>
          <w:p w14:paraId="4AC8A91A" w14:textId="1A8E4EAE" w:rsidR="00394B10" w:rsidRPr="00416A2B" w:rsidRDefault="00394B10" w:rsidP="00394B10">
            <w:pPr>
              <w:pStyle w:val="TAL"/>
              <w:rPr>
                <w:sz w:val="16"/>
              </w:rPr>
            </w:pPr>
            <w:r w:rsidRPr="00416A2B">
              <w:rPr>
                <w:sz w:val="16"/>
              </w:rPr>
              <w:t>S6-210124</w:t>
            </w:r>
          </w:p>
        </w:tc>
        <w:tc>
          <w:tcPr>
            <w:tcW w:w="0" w:type="auto"/>
            <w:shd w:val="clear" w:color="auto" w:fill="auto"/>
          </w:tcPr>
          <w:p w14:paraId="0F0C1A3F" w14:textId="606D2AB2" w:rsidR="00394B10" w:rsidRPr="00416A2B" w:rsidRDefault="00394B10" w:rsidP="00394B10">
            <w:pPr>
              <w:pStyle w:val="TAL"/>
              <w:rPr>
                <w:sz w:val="16"/>
              </w:rPr>
            </w:pPr>
            <w:r w:rsidRPr="00416A2B">
              <w:rPr>
                <w:sz w:val="16"/>
              </w:rPr>
              <w:t>Pseudo-CR on Architectural model and deployment scenarios using the 5GS</w:t>
            </w:r>
          </w:p>
        </w:tc>
        <w:tc>
          <w:tcPr>
            <w:tcW w:w="0" w:type="auto"/>
            <w:shd w:val="clear" w:color="auto" w:fill="auto"/>
          </w:tcPr>
          <w:p w14:paraId="5E57A785" w14:textId="570BE56D" w:rsidR="00394B10" w:rsidRPr="00416A2B" w:rsidRDefault="00394B10" w:rsidP="00394B10">
            <w:pPr>
              <w:pStyle w:val="TAL"/>
              <w:rPr>
                <w:sz w:val="16"/>
              </w:rPr>
            </w:pPr>
            <w:r w:rsidRPr="00416A2B">
              <w:rPr>
                <w:sz w:val="16"/>
              </w:rPr>
              <w:t>Ericsson</w:t>
            </w:r>
          </w:p>
        </w:tc>
        <w:tc>
          <w:tcPr>
            <w:tcW w:w="0" w:type="auto"/>
            <w:shd w:val="clear" w:color="auto" w:fill="auto"/>
          </w:tcPr>
          <w:p w14:paraId="63C281D7" w14:textId="7E6D5C9D" w:rsidR="00394B10" w:rsidRPr="00416A2B" w:rsidRDefault="00394B10" w:rsidP="00394B10">
            <w:pPr>
              <w:pStyle w:val="TAL"/>
              <w:rPr>
                <w:sz w:val="16"/>
              </w:rPr>
            </w:pPr>
            <w:r w:rsidRPr="00416A2B">
              <w:rPr>
                <w:sz w:val="16"/>
              </w:rPr>
              <w:t>revised</w:t>
            </w:r>
          </w:p>
        </w:tc>
        <w:tc>
          <w:tcPr>
            <w:tcW w:w="0" w:type="auto"/>
            <w:shd w:val="clear" w:color="auto" w:fill="auto"/>
          </w:tcPr>
          <w:p w14:paraId="37FBFDDB" w14:textId="77777777" w:rsidR="00394B10" w:rsidRPr="00416A2B" w:rsidRDefault="00394B10" w:rsidP="00394B10">
            <w:pPr>
              <w:pStyle w:val="TAL"/>
              <w:rPr>
                <w:sz w:val="16"/>
              </w:rPr>
            </w:pPr>
          </w:p>
        </w:tc>
        <w:tc>
          <w:tcPr>
            <w:tcW w:w="0" w:type="auto"/>
            <w:shd w:val="clear" w:color="auto" w:fill="auto"/>
          </w:tcPr>
          <w:p w14:paraId="594691D9" w14:textId="4486E0F4" w:rsidR="00394B10" w:rsidRPr="00416A2B" w:rsidRDefault="00394B10" w:rsidP="00394B10">
            <w:pPr>
              <w:pStyle w:val="TAL"/>
              <w:rPr>
                <w:sz w:val="16"/>
              </w:rPr>
            </w:pPr>
            <w:r w:rsidRPr="00416A2B">
              <w:rPr>
                <w:sz w:val="16"/>
              </w:rPr>
              <w:t>S6-210219</w:t>
            </w:r>
          </w:p>
        </w:tc>
      </w:tr>
      <w:tr w:rsidR="00416A2B" w:rsidRPr="00416A2B" w14:paraId="082E9BCF" w14:textId="77777777" w:rsidTr="00416A2B">
        <w:tc>
          <w:tcPr>
            <w:tcW w:w="0" w:type="auto"/>
            <w:shd w:val="clear" w:color="auto" w:fill="auto"/>
          </w:tcPr>
          <w:p w14:paraId="71B5E353" w14:textId="7F1BFB9C" w:rsidR="00394B10" w:rsidRPr="00416A2B" w:rsidRDefault="00394B10" w:rsidP="00394B10">
            <w:pPr>
              <w:pStyle w:val="TAL"/>
              <w:rPr>
                <w:sz w:val="16"/>
              </w:rPr>
            </w:pPr>
            <w:r w:rsidRPr="00416A2B">
              <w:rPr>
                <w:sz w:val="16"/>
              </w:rPr>
              <w:t>S6-210125</w:t>
            </w:r>
          </w:p>
        </w:tc>
        <w:tc>
          <w:tcPr>
            <w:tcW w:w="0" w:type="auto"/>
            <w:shd w:val="clear" w:color="auto" w:fill="auto"/>
          </w:tcPr>
          <w:p w14:paraId="69DEDC1D" w14:textId="6F908CB7"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25AF3335" w14:textId="17733F8B" w:rsidR="00394B10" w:rsidRPr="00416A2B" w:rsidRDefault="00394B10" w:rsidP="00394B10">
            <w:pPr>
              <w:pStyle w:val="TAL"/>
              <w:rPr>
                <w:sz w:val="16"/>
              </w:rPr>
            </w:pPr>
            <w:r w:rsidRPr="00416A2B">
              <w:rPr>
                <w:sz w:val="16"/>
              </w:rPr>
              <w:t>Ericsson</w:t>
            </w:r>
          </w:p>
        </w:tc>
        <w:tc>
          <w:tcPr>
            <w:tcW w:w="0" w:type="auto"/>
            <w:shd w:val="clear" w:color="auto" w:fill="auto"/>
          </w:tcPr>
          <w:p w14:paraId="4D4C3698" w14:textId="3B598319" w:rsidR="00394B10" w:rsidRPr="00416A2B" w:rsidRDefault="00394B10" w:rsidP="00394B10">
            <w:pPr>
              <w:pStyle w:val="TAL"/>
              <w:rPr>
                <w:sz w:val="16"/>
              </w:rPr>
            </w:pPr>
            <w:r w:rsidRPr="00416A2B">
              <w:rPr>
                <w:sz w:val="16"/>
              </w:rPr>
              <w:t>revised</w:t>
            </w:r>
          </w:p>
        </w:tc>
        <w:tc>
          <w:tcPr>
            <w:tcW w:w="0" w:type="auto"/>
            <w:shd w:val="clear" w:color="auto" w:fill="auto"/>
          </w:tcPr>
          <w:p w14:paraId="7FD743DA" w14:textId="77777777" w:rsidR="00394B10" w:rsidRPr="00416A2B" w:rsidRDefault="00394B10" w:rsidP="00394B10">
            <w:pPr>
              <w:pStyle w:val="TAL"/>
              <w:rPr>
                <w:sz w:val="16"/>
              </w:rPr>
            </w:pPr>
          </w:p>
        </w:tc>
        <w:tc>
          <w:tcPr>
            <w:tcW w:w="0" w:type="auto"/>
            <w:shd w:val="clear" w:color="auto" w:fill="auto"/>
          </w:tcPr>
          <w:p w14:paraId="0052EBD9" w14:textId="74073A7C" w:rsidR="00394B10" w:rsidRPr="00416A2B" w:rsidRDefault="00394B10" w:rsidP="00394B10">
            <w:pPr>
              <w:pStyle w:val="TAL"/>
              <w:rPr>
                <w:sz w:val="16"/>
              </w:rPr>
            </w:pPr>
            <w:r w:rsidRPr="00416A2B">
              <w:rPr>
                <w:sz w:val="16"/>
              </w:rPr>
              <w:t>S6-210220</w:t>
            </w:r>
          </w:p>
        </w:tc>
      </w:tr>
      <w:tr w:rsidR="00416A2B" w:rsidRPr="00416A2B" w14:paraId="2AF9555C" w14:textId="77777777" w:rsidTr="00416A2B">
        <w:tc>
          <w:tcPr>
            <w:tcW w:w="0" w:type="auto"/>
            <w:shd w:val="clear" w:color="auto" w:fill="auto"/>
          </w:tcPr>
          <w:p w14:paraId="785970E7" w14:textId="3A4C744D" w:rsidR="00394B10" w:rsidRPr="00416A2B" w:rsidRDefault="00394B10" w:rsidP="00394B10">
            <w:pPr>
              <w:pStyle w:val="TAL"/>
              <w:rPr>
                <w:sz w:val="16"/>
              </w:rPr>
            </w:pPr>
            <w:r w:rsidRPr="00416A2B">
              <w:rPr>
                <w:sz w:val="16"/>
              </w:rPr>
              <w:t>S6-210126</w:t>
            </w:r>
          </w:p>
        </w:tc>
        <w:tc>
          <w:tcPr>
            <w:tcW w:w="0" w:type="auto"/>
            <w:shd w:val="clear" w:color="auto" w:fill="auto"/>
          </w:tcPr>
          <w:p w14:paraId="1A4D395E" w14:textId="22168B8F" w:rsidR="00394B10" w:rsidRPr="00416A2B" w:rsidRDefault="00394B10" w:rsidP="00394B10">
            <w:pPr>
              <w:pStyle w:val="TAL"/>
              <w:rPr>
                <w:sz w:val="16"/>
              </w:rPr>
            </w:pPr>
            <w:r w:rsidRPr="00416A2B">
              <w:rPr>
                <w:sz w:val="16"/>
              </w:rPr>
              <w:t>SEAL support for remote provisioning</w:t>
            </w:r>
          </w:p>
        </w:tc>
        <w:tc>
          <w:tcPr>
            <w:tcW w:w="0" w:type="auto"/>
            <w:shd w:val="clear" w:color="auto" w:fill="auto"/>
          </w:tcPr>
          <w:p w14:paraId="1F9E90E9" w14:textId="55F4C1C4" w:rsidR="00394B10" w:rsidRPr="00416A2B" w:rsidRDefault="00394B10" w:rsidP="00394B10">
            <w:pPr>
              <w:pStyle w:val="TAL"/>
              <w:rPr>
                <w:sz w:val="16"/>
              </w:rPr>
            </w:pPr>
            <w:r w:rsidRPr="00416A2B">
              <w:rPr>
                <w:sz w:val="16"/>
              </w:rPr>
              <w:t>Ericsson</w:t>
            </w:r>
          </w:p>
        </w:tc>
        <w:tc>
          <w:tcPr>
            <w:tcW w:w="0" w:type="auto"/>
            <w:shd w:val="clear" w:color="auto" w:fill="auto"/>
          </w:tcPr>
          <w:p w14:paraId="2129F23E" w14:textId="29BA6DB9" w:rsidR="00394B10" w:rsidRPr="00416A2B" w:rsidRDefault="00394B10" w:rsidP="00394B10">
            <w:pPr>
              <w:pStyle w:val="TAL"/>
              <w:rPr>
                <w:sz w:val="16"/>
              </w:rPr>
            </w:pPr>
            <w:r w:rsidRPr="00416A2B">
              <w:rPr>
                <w:sz w:val="16"/>
              </w:rPr>
              <w:t>revised</w:t>
            </w:r>
          </w:p>
        </w:tc>
        <w:tc>
          <w:tcPr>
            <w:tcW w:w="0" w:type="auto"/>
            <w:shd w:val="clear" w:color="auto" w:fill="auto"/>
          </w:tcPr>
          <w:p w14:paraId="613F05D2" w14:textId="77777777" w:rsidR="00394B10" w:rsidRPr="00416A2B" w:rsidRDefault="00394B10" w:rsidP="00394B10">
            <w:pPr>
              <w:pStyle w:val="TAL"/>
              <w:rPr>
                <w:sz w:val="16"/>
              </w:rPr>
            </w:pPr>
          </w:p>
        </w:tc>
        <w:tc>
          <w:tcPr>
            <w:tcW w:w="0" w:type="auto"/>
            <w:shd w:val="clear" w:color="auto" w:fill="auto"/>
          </w:tcPr>
          <w:p w14:paraId="49CF2633" w14:textId="70100CCC" w:rsidR="00394B10" w:rsidRPr="00416A2B" w:rsidRDefault="00394B10" w:rsidP="00394B10">
            <w:pPr>
              <w:pStyle w:val="TAL"/>
              <w:rPr>
                <w:sz w:val="16"/>
              </w:rPr>
            </w:pPr>
            <w:r w:rsidRPr="00416A2B">
              <w:rPr>
                <w:sz w:val="16"/>
              </w:rPr>
              <w:t>S6-210221</w:t>
            </w:r>
          </w:p>
        </w:tc>
      </w:tr>
      <w:tr w:rsidR="00416A2B" w:rsidRPr="00416A2B" w14:paraId="2D21A643" w14:textId="77777777" w:rsidTr="00416A2B">
        <w:tc>
          <w:tcPr>
            <w:tcW w:w="0" w:type="auto"/>
            <w:shd w:val="clear" w:color="auto" w:fill="auto"/>
          </w:tcPr>
          <w:p w14:paraId="7EB9145C" w14:textId="7EF4315A" w:rsidR="00394B10" w:rsidRPr="00416A2B" w:rsidRDefault="00394B10" w:rsidP="00394B10">
            <w:pPr>
              <w:pStyle w:val="TAL"/>
              <w:rPr>
                <w:sz w:val="16"/>
              </w:rPr>
            </w:pPr>
            <w:r w:rsidRPr="00416A2B">
              <w:rPr>
                <w:sz w:val="16"/>
              </w:rPr>
              <w:t>S6-210127</w:t>
            </w:r>
          </w:p>
        </w:tc>
        <w:tc>
          <w:tcPr>
            <w:tcW w:w="0" w:type="auto"/>
            <w:shd w:val="clear" w:color="auto" w:fill="auto"/>
          </w:tcPr>
          <w:p w14:paraId="1D4F066F" w14:textId="791641CD" w:rsidR="00394B10" w:rsidRPr="00416A2B" w:rsidRDefault="00394B10" w:rsidP="00394B10">
            <w:pPr>
              <w:pStyle w:val="TAL"/>
              <w:rPr>
                <w:sz w:val="16"/>
              </w:rPr>
            </w:pPr>
            <w:r w:rsidRPr="00416A2B">
              <w:rPr>
                <w:sz w:val="16"/>
              </w:rPr>
              <w:t>Pseudo-CR on Clarification of interworking between S-EAS and S-EES for the procedure in clause 8.8.2.4</w:t>
            </w:r>
          </w:p>
        </w:tc>
        <w:tc>
          <w:tcPr>
            <w:tcW w:w="0" w:type="auto"/>
            <w:shd w:val="clear" w:color="auto" w:fill="auto"/>
          </w:tcPr>
          <w:p w14:paraId="7BB69149" w14:textId="65E75C44" w:rsidR="00394B10" w:rsidRPr="00416A2B" w:rsidRDefault="00394B10" w:rsidP="00394B10">
            <w:pPr>
              <w:pStyle w:val="TAL"/>
              <w:rPr>
                <w:sz w:val="16"/>
              </w:rPr>
            </w:pPr>
            <w:r w:rsidRPr="00416A2B">
              <w:rPr>
                <w:sz w:val="16"/>
              </w:rPr>
              <w:t>Apple GmbH</w:t>
            </w:r>
          </w:p>
        </w:tc>
        <w:tc>
          <w:tcPr>
            <w:tcW w:w="0" w:type="auto"/>
            <w:shd w:val="clear" w:color="auto" w:fill="auto"/>
          </w:tcPr>
          <w:p w14:paraId="25F089DE" w14:textId="77CB9436" w:rsidR="00394B10" w:rsidRPr="00416A2B" w:rsidRDefault="00394B10" w:rsidP="00394B10">
            <w:pPr>
              <w:pStyle w:val="TAL"/>
              <w:rPr>
                <w:sz w:val="16"/>
              </w:rPr>
            </w:pPr>
            <w:r w:rsidRPr="00416A2B">
              <w:rPr>
                <w:sz w:val="16"/>
              </w:rPr>
              <w:t>revised</w:t>
            </w:r>
          </w:p>
        </w:tc>
        <w:tc>
          <w:tcPr>
            <w:tcW w:w="0" w:type="auto"/>
            <w:shd w:val="clear" w:color="auto" w:fill="auto"/>
          </w:tcPr>
          <w:p w14:paraId="17E5D64E" w14:textId="77777777" w:rsidR="00394B10" w:rsidRPr="00416A2B" w:rsidRDefault="00394B10" w:rsidP="00394B10">
            <w:pPr>
              <w:pStyle w:val="TAL"/>
              <w:rPr>
                <w:sz w:val="16"/>
              </w:rPr>
            </w:pPr>
          </w:p>
        </w:tc>
        <w:tc>
          <w:tcPr>
            <w:tcW w:w="0" w:type="auto"/>
            <w:shd w:val="clear" w:color="auto" w:fill="auto"/>
          </w:tcPr>
          <w:p w14:paraId="675B1AD7" w14:textId="5801D0F4" w:rsidR="00394B10" w:rsidRPr="00416A2B" w:rsidRDefault="00394B10" w:rsidP="00394B10">
            <w:pPr>
              <w:pStyle w:val="TAL"/>
              <w:rPr>
                <w:sz w:val="16"/>
              </w:rPr>
            </w:pPr>
            <w:r w:rsidRPr="00416A2B">
              <w:rPr>
                <w:sz w:val="16"/>
              </w:rPr>
              <w:t>S6-210222</w:t>
            </w:r>
          </w:p>
        </w:tc>
      </w:tr>
      <w:tr w:rsidR="00416A2B" w:rsidRPr="00416A2B" w14:paraId="7801BD0F" w14:textId="77777777" w:rsidTr="00416A2B">
        <w:tc>
          <w:tcPr>
            <w:tcW w:w="0" w:type="auto"/>
            <w:shd w:val="clear" w:color="auto" w:fill="auto"/>
          </w:tcPr>
          <w:p w14:paraId="2581E25F" w14:textId="75BEDF35" w:rsidR="00394B10" w:rsidRPr="00416A2B" w:rsidRDefault="00394B10" w:rsidP="00394B10">
            <w:pPr>
              <w:pStyle w:val="TAL"/>
              <w:rPr>
                <w:sz w:val="16"/>
              </w:rPr>
            </w:pPr>
            <w:r w:rsidRPr="00416A2B">
              <w:rPr>
                <w:sz w:val="16"/>
              </w:rPr>
              <w:t>S6-210128</w:t>
            </w:r>
          </w:p>
        </w:tc>
        <w:tc>
          <w:tcPr>
            <w:tcW w:w="0" w:type="auto"/>
            <w:shd w:val="clear" w:color="auto" w:fill="auto"/>
          </w:tcPr>
          <w:p w14:paraId="02D61BE6" w14:textId="3685F0B6" w:rsidR="00394B10" w:rsidRPr="00416A2B" w:rsidRDefault="00394B10" w:rsidP="00394B10">
            <w:pPr>
              <w:pStyle w:val="TAL"/>
              <w:rPr>
                <w:sz w:val="16"/>
              </w:rPr>
            </w:pPr>
            <w:r w:rsidRPr="00416A2B">
              <w:rPr>
                <w:sz w:val="16"/>
              </w:rPr>
              <w:t>Pseudo-CR on Restrictions for the procedure in clause 8.8.2.6</w:t>
            </w:r>
          </w:p>
        </w:tc>
        <w:tc>
          <w:tcPr>
            <w:tcW w:w="0" w:type="auto"/>
            <w:shd w:val="clear" w:color="auto" w:fill="auto"/>
          </w:tcPr>
          <w:p w14:paraId="6AF901AC" w14:textId="4B7044B7" w:rsidR="00394B10" w:rsidRPr="00416A2B" w:rsidRDefault="00394B10" w:rsidP="00394B10">
            <w:pPr>
              <w:pStyle w:val="TAL"/>
              <w:rPr>
                <w:sz w:val="16"/>
              </w:rPr>
            </w:pPr>
            <w:r w:rsidRPr="00416A2B">
              <w:rPr>
                <w:sz w:val="16"/>
              </w:rPr>
              <w:t>Apple GmbH</w:t>
            </w:r>
          </w:p>
        </w:tc>
        <w:tc>
          <w:tcPr>
            <w:tcW w:w="0" w:type="auto"/>
            <w:shd w:val="clear" w:color="auto" w:fill="auto"/>
          </w:tcPr>
          <w:p w14:paraId="6DC20963" w14:textId="2D090F13" w:rsidR="00394B10" w:rsidRPr="00416A2B" w:rsidRDefault="00394B10" w:rsidP="00394B10">
            <w:pPr>
              <w:pStyle w:val="TAL"/>
              <w:rPr>
                <w:sz w:val="16"/>
              </w:rPr>
            </w:pPr>
            <w:r w:rsidRPr="00416A2B">
              <w:rPr>
                <w:sz w:val="16"/>
              </w:rPr>
              <w:t>revised</w:t>
            </w:r>
          </w:p>
        </w:tc>
        <w:tc>
          <w:tcPr>
            <w:tcW w:w="0" w:type="auto"/>
            <w:shd w:val="clear" w:color="auto" w:fill="auto"/>
          </w:tcPr>
          <w:p w14:paraId="47EF0D15" w14:textId="77777777" w:rsidR="00394B10" w:rsidRPr="00416A2B" w:rsidRDefault="00394B10" w:rsidP="00394B10">
            <w:pPr>
              <w:pStyle w:val="TAL"/>
              <w:rPr>
                <w:sz w:val="16"/>
              </w:rPr>
            </w:pPr>
          </w:p>
        </w:tc>
        <w:tc>
          <w:tcPr>
            <w:tcW w:w="0" w:type="auto"/>
            <w:shd w:val="clear" w:color="auto" w:fill="auto"/>
          </w:tcPr>
          <w:p w14:paraId="38D5AAAF" w14:textId="4F9429A3" w:rsidR="00394B10" w:rsidRPr="00416A2B" w:rsidRDefault="00394B10" w:rsidP="00394B10">
            <w:pPr>
              <w:pStyle w:val="TAL"/>
              <w:rPr>
                <w:sz w:val="16"/>
              </w:rPr>
            </w:pPr>
            <w:r w:rsidRPr="00416A2B">
              <w:rPr>
                <w:sz w:val="16"/>
              </w:rPr>
              <w:t>S6-210223</w:t>
            </w:r>
          </w:p>
        </w:tc>
      </w:tr>
      <w:tr w:rsidR="00416A2B" w:rsidRPr="00416A2B" w14:paraId="72275CCA" w14:textId="77777777" w:rsidTr="00416A2B">
        <w:tc>
          <w:tcPr>
            <w:tcW w:w="0" w:type="auto"/>
            <w:shd w:val="clear" w:color="auto" w:fill="auto"/>
          </w:tcPr>
          <w:p w14:paraId="1CC24644" w14:textId="6B1F9D5A" w:rsidR="00394B10" w:rsidRPr="00416A2B" w:rsidRDefault="00394B10" w:rsidP="00394B10">
            <w:pPr>
              <w:pStyle w:val="TAL"/>
              <w:rPr>
                <w:sz w:val="16"/>
              </w:rPr>
            </w:pPr>
            <w:r w:rsidRPr="00416A2B">
              <w:rPr>
                <w:sz w:val="16"/>
              </w:rPr>
              <w:t>S6-210129</w:t>
            </w:r>
          </w:p>
        </w:tc>
        <w:tc>
          <w:tcPr>
            <w:tcW w:w="0" w:type="auto"/>
            <w:shd w:val="clear" w:color="auto" w:fill="auto"/>
          </w:tcPr>
          <w:p w14:paraId="640E4FB5" w14:textId="36E47C28"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1414B028" w14:textId="767BEB1C"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78B69EC8" w14:textId="0AF7968C" w:rsidR="00394B10" w:rsidRPr="00416A2B" w:rsidRDefault="00394B10" w:rsidP="00394B10">
            <w:pPr>
              <w:pStyle w:val="TAL"/>
              <w:rPr>
                <w:sz w:val="16"/>
              </w:rPr>
            </w:pPr>
            <w:r w:rsidRPr="00416A2B">
              <w:rPr>
                <w:sz w:val="16"/>
              </w:rPr>
              <w:t>revised</w:t>
            </w:r>
          </w:p>
        </w:tc>
        <w:tc>
          <w:tcPr>
            <w:tcW w:w="0" w:type="auto"/>
            <w:shd w:val="clear" w:color="auto" w:fill="auto"/>
          </w:tcPr>
          <w:p w14:paraId="10F65DF6" w14:textId="77777777" w:rsidR="00394B10" w:rsidRPr="00416A2B" w:rsidRDefault="00394B10" w:rsidP="00394B10">
            <w:pPr>
              <w:pStyle w:val="TAL"/>
              <w:rPr>
                <w:sz w:val="16"/>
              </w:rPr>
            </w:pPr>
          </w:p>
        </w:tc>
        <w:tc>
          <w:tcPr>
            <w:tcW w:w="0" w:type="auto"/>
            <w:shd w:val="clear" w:color="auto" w:fill="auto"/>
          </w:tcPr>
          <w:p w14:paraId="567F7138" w14:textId="5757389F" w:rsidR="00394B10" w:rsidRPr="00416A2B" w:rsidRDefault="00394B10" w:rsidP="00394B10">
            <w:pPr>
              <w:pStyle w:val="TAL"/>
              <w:rPr>
                <w:sz w:val="16"/>
              </w:rPr>
            </w:pPr>
            <w:r w:rsidRPr="00416A2B">
              <w:rPr>
                <w:sz w:val="16"/>
              </w:rPr>
              <w:t>S6-210325</w:t>
            </w:r>
          </w:p>
        </w:tc>
      </w:tr>
      <w:tr w:rsidR="00416A2B" w:rsidRPr="00416A2B" w14:paraId="7ED4A886" w14:textId="77777777" w:rsidTr="00416A2B">
        <w:tc>
          <w:tcPr>
            <w:tcW w:w="0" w:type="auto"/>
            <w:shd w:val="clear" w:color="auto" w:fill="auto"/>
          </w:tcPr>
          <w:p w14:paraId="71D021D9" w14:textId="3F522367" w:rsidR="00394B10" w:rsidRPr="00416A2B" w:rsidRDefault="00394B10" w:rsidP="00394B10">
            <w:pPr>
              <w:pStyle w:val="TAL"/>
              <w:rPr>
                <w:sz w:val="16"/>
              </w:rPr>
            </w:pPr>
            <w:r w:rsidRPr="00416A2B">
              <w:rPr>
                <w:sz w:val="16"/>
              </w:rPr>
              <w:t>S6-210130</w:t>
            </w:r>
          </w:p>
        </w:tc>
        <w:tc>
          <w:tcPr>
            <w:tcW w:w="0" w:type="auto"/>
            <w:shd w:val="clear" w:color="auto" w:fill="auto"/>
          </w:tcPr>
          <w:p w14:paraId="58AF6D5A" w14:textId="4D24F0AC" w:rsidR="00394B10" w:rsidRPr="00416A2B" w:rsidRDefault="00394B10" w:rsidP="00394B10">
            <w:pPr>
              <w:pStyle w:val="TAL"/>
              <w:rPr>
                <w:sz w:val="16"/>
              </w:rPr>
            </w:pPr>
            <w:r w:rsidRPr="00416A2B">
              <w:rPr>
                <w:sz w:val="16"/>
              </w:rPr>
              <w:t>Application context relocation event notification API and related procedure</w:t>
            </w:r>
          </w:p>
        </w:tc>
        <w:tc>
          <w:tcPr>
            <w:tcW w:w="0" w:type="auto"/>
            <w:shd w:val="clear" w:color="auto" w:fill="auto"/>
          </w:tcPr>
          <w:p w14:paraId="5D0308B5" w14:textId="1D31D08D" w:rsidR="00394B10" w:rsidRPr="00416A2B" w:rsidRDefault="00394B10" w:rsidP="00394B10">
            <w:pPr>
              <w:pStyle w:val="TAL"/>
              <w:rPr>
                <w:sz w:val="16"/>
              </w:rPr>
            </w:pPr>
            <w:r w:rsidRPr="00416A2B">
              <w:rPr>
                <w:sz w:val="16"/>
              </w:rPr>
              <w:t>Huawei, Hisilicon, China Unicom</w:t>
            </w:r>
          </w:p>
        </w:tc>
        <w:tc>
          <w:tcPr>
            <w:tcW w:w="0" w:type="auto"/>
            <w:shd w:val="clear" w:color="auto" w:fill="auto"/>
          </w:tcPr>
          <w:p w14:paraId="587200FD" w14:textId="1B1A7170" w:rsidR="00394B10" w:rsidRPr="00416A2B" w:rsidRDefault="00394B10" w:rsidP="00394B10">
            <w:pPr>
              <w:pStyle w:val="TAL"/>
              <w:rPr>
                <w:sz w:val="16"/>
              </w:rPr>
            </w:pPr>
            <w:r w:rsidRPr="00416A2B">
              <w:rPr>
                <w:sz w:val="16"/>
              </w:rPr>
              <w:t>revised</w:t>
            </w:r>
          </w:p>
        </w:tc>
        <w:tc>
          <w:tcPr>
            <w:tcW w:w="0" w:type="auto"/>
            <w:shd w:val="clear" w:color="auto" w:fill="auto"/>
          </w:tcPr>
          <w:p w14:paraId="289CBFB4" w14:textId="77777777" w:rsidR="00394B10" w:rsidRPr="00416A2B" w:rsidRDefault="00394B10" w:rsidP="00394B10">
            <w:pPr>
              <w:pStyle w:val="TAL"/>
              <w:rPr>
                <w:sz w:val="16"/>
              </w:rPr>
            </w:pPr>
          </w:p>
        </w:tc>
        <w:tc>
          <w:tcPr>
            <w:tcW w:w="0" w:type="auto"/>
            <w:shd w:val="clear" w:color="auto" w:fill="auto"/>
          </w:tcPr>
          <w:p w14:paraId="20733568" w14:textId="607EA2B6" w:rsidR="00394B10" w:rsidRPr="00416A2B" w:rsidRDefault="00394B10" w:rsidP="00394B10">
            <w:pPr>
              <w:pStyle w:val="TAL"/>
              <w:rPr>
                <w:sz w:val="16"/>
              </w:rPr>
            </w:pPr>
            <w:r w:rsidRPr="00416A2B">
              <w:rPr>
                <w:sz w:val="16"/>
              </w:rPr>
              <w:t>S6-210302</w:t>
            </w:r>
          </w:p>
        </w:tc>
      </w:tr>
      <w:tr w:rsidR="00416A2B" w:rsidRPr="00416A2B" w14:paraId="284BFDAC" w14:textId="77777777" w:rsidTr="00416A2B">
        <w:tc>
          <w:tcPr>
            <w:tcW w:w="0" w:type="auto"/>
            <w:shd w:val="clear" w:color="auto" w:fill="auto"/>
          </w:tcPr>
          <w:p w14:paraId="05553D27" w14:textId="064F8176" w:rsidR="00394B10" w:rsidRPr="00416A2B" w:rsidRDefault="00394B10" w:rsidP="00394B10">
            <w:pPr>
              <w:pStyle w:val="TAL"/>
              <w:rPr>
                <w:sz w:val="16"/>
              </w:rPr>
            </w:pPr>
            <w:r w:rsidRPr="00416A2B">
              <w:rPr>
                <w:sz w:val="16"/>
              </w:rPr>
              <w:t>S6-210131</w:t>
            </w:r>
          </w:p>
        </w:tc>
        <w:tc>
          <w:tcPr>
            <w:tcW w:w="0" w:type="auto"/>
            <w:shd w:val="clear" w:color="auto" w:fill="auto"/>
          </w:tcPr>
          <w:p w14:paraId="3217B71E" w14:textId="33263468" w:rsidR="00394B10" w:rsidRPr="00416A2B" w:rsidRDefault="00394B10" w:rsidP="00394B10">
            <w:pPr>
              <w:pStyle w:val="TAL"/>
              <w:rPr>
                <w:sz w:val="16"/>
              </w:rPr>
            </w:pPr>
            <w:r w:rsidRPr="00416A2B">
              <w:rPr>
                <w:sz w:val="16"/>
              </w:rPr>
              <w:t>Correction of Edge Enabler Server Registration procedure</w:t>
            </w:r>
          </w:p>
        </w:tc>
        <w:tc>
          <w:tcPr>
            <w:tcW w:w="0" w:type="auto"/>
            <w:shd w:val="clear" w:color="auto" w:fill="auto"/>
          </w:tcPr>
          <w:p w14:paraId="52D8CB58" w14:textId="5BB53785" w:rsidR="00394B10" w:rsidRPr="00416A2B" w:rsidRDefault="00394B10" w:rsidP="00394B10">
            <w:pPr>
              <w:pStyle w:val="TAL"/>
              <w:rPr>
                <w:sz w:val="16"/>
              </w:rPr>
            </w:pPr>
            <w:r w:rsidRPr="00416A2B">
              <w:rPr>
                <w:sz w:val="16"/>
              </w:rPr>
              <w:t>Huawei, Hisilicon</w:t>
            </w:r>
          </w:p>
        </w:tc>
        <w:tc>
          <w:tcPr>
            <w:tcW w:w="0" w:type="auto"/>
            <w:shd w:val="clear" w:color="auto" w:fill="auto"/>
          </w:tcPr>
          <w:p w14:paraId="61FDD9D1" w14:textId="521FDCEE" w:rsidR="00394B10" w:rsidRPr="00416A2B" w:rsidRDefault="00394B10" w:rsidP="00394B10">
            <w:pPr>
              <w:pStyle w:val="TAL"/>
              <w:rPr>
                <w:sz w:val="16"/>
              </w:rPr>
            </w:pPr>
            <w:r w:rsidRPr="00416A2B">
              <w:rPr>
                <w:sz w:val="16"/>
              </w:rPr>
              <w:t>approved</w:t>
            </w:r>
          </w:p>
        </w:tc>
        <w:tc>
          <w:tcPr>
            <w:tcW w:w="0" w:type="auto"/>
            <w:shd w:val="clear" w:color="auto" w:fill="auto"/>
          </w:tcPr>
          <w:p w14:paraId="629A0183" w14:textId="77777777" w:rsidR="00394B10" w:rsidRPr="00416A2B" w:rsidRDefault="00394B10" w:rsidP="00394B10">
            <w:pPr>
              <w:pStyle w:val="TAL"/>
              <w:rPr>
                <w:sz w:val="16"/>
              </w:rPr>
            </w:pPr>
          </w:p>
        </w:tc>
        <w:tc>
          <w:tcPr>
            <w:tcW w:w="0" w:type="auto"/>
            <w:shd w:val="clear" w:color="auto" w:fill="auto"/>
          </w:tcPr>
          <w:p w14:paraId="4938EF95" w14:textId="77777777" w:rsidR="00394B10" w:rsidRPr="00416A2B" w:rsidRDefault="00394B10" w:rsidP="00394B10">
            <w:pPr>
              <w:pStyle w:val="TAL"/>
              <w:rPr>
                <w:sz w:val="16"/>
              </w:rPr>
            </w:pPr>
          </w:p>
        </w:tc>
      </w:tr>
      <w:tr w:rsidR="00416A2B" w:rsidRPr="00416A2B" w14:paraId="4DA36ECE" w14:textId="77777777" w:rsidTr="00416A2B">
        <w:tc>
          <w:tcPr>
            <w:tcW w:w="0" w:type="auto"/>
            <w:shd w:val="clear" w:color="auto" w:fill="auto"/>
          </w:tcPr>
          <w:p w14:paraId="3CD4E53C" w14:textId="11DEA550" w:rsidR="00394B10" w:rsidRPr="00416A2B" w:rsidRDefault="00394B10" w:rsidP="00394B10">
            <w:pPr>
              <w:pStyle w:val="TAL"/>
              <w:rPr>
                <w:sz w:val="16"/>
              </w:rPr>
            </w:pPr>
            <w:r w:rsidRPr="00416A2B">
              <w:rPr>
                <w:sz w:val="16"/>
              </w:rPr>
              <w:t>S6-210132</w:t>
            </w:r>
          </w:p>
        </w:tc>
        <w:tc>
          <w:tcPr>
            <w:tcW w:w="0" w:type="auto"/>
            <w:shd w:val="clear" w:color="auto" w:fill="auto"/>
          </w:tcPr>
          <w:p w14:paraId="4E6B0B08" w14:textId="2578A4B0" w:rsidR="00394B10" w:rsidRPr="00416A2B" w:rsidRDefault="00394B10" w:rsidP="00394B10">
            <w:pPr>
              <w:pStyle w:val="TAL"/>
              <w:rPr>
                <w:sz w:val="16"/>
              </w:rPr>
            </w:pPr>
            <w:r w:rsidRPr="00416A2B">
              <w:rPr>
                <w:sz w:val="16"/>
              </w:rPr>
              <w:t>Adding trigger conditions to service provisioning subscription request</w:t>
            </w:r>
          </w:p>
        </w:tc>
        <w:tc>
          <w:tcPr>
            <w:tcW w:w="0" w:type="auto"/>
            <w:shd w:val="clear" w:color="auto" w:fill="auto"/>
          </w:tcPr>
          <w:p w14:paraId="7B9322BF" w14:textId="2052B760" w:rsidR="00394B10" w:rsidRPr="00416A2B" w:rsidRDefault="00394B10" w:rsidP="00394B10">
            <w:pPr>
              <w:pStyle w:val="TAL"/>
              <w:rPr>
                <w:sz w:val="16"/>
              </w:rPr>
            </w:pPr>
            <w:r w:rsidRPr="00416A2B">
              <w:rPr>
                <w:sz w:val="16"/>
              </w:rPr>
              <w:t>Huawei, Hisilicon</w:t>
            </w:r>
          </w:p>
        </w:tc>
        <w:tc>
          <w:tcPr>
            <w:tcW w:w="0" w:type="auto"/>
            <w:shd w:val="clear" w:color="auto" w:fill="auto"/>
          </w:tcPr>
          <w:p w14:paraId="56A8E85B" w14:textId="2051A3A3" w:rsidR="00394B10" w:rsidRPr="00416A2B" w:rsidRDefault="00394B10" w:rsidP="00394B10">
            <w:pPr>
              <w:pStyle w:val="TAL"/>
              <w:rPr>
                <w:sz w:val="16"/>
              </w:rPr>
            </w:pPr>
            <w:r w:rsidRPr="00416A2B">
              <w:rPr>
                <w:sz w:val="16"/>
              </w:rPr>
              <w:t>revised</w:t>
            </w:r>
          </w:p>
        </w:tc>
        <w:tc>
          <w:tcPr>
            <w:tcW w:w="0" w:type="auto"/>
            <w:shd w:val="clear" w:color="auto" w:fill="auto"/>
          </w:tcPr>
          <w:p w14:paraId="28E6C559" w14:textId="77777777" w:rsidR="00394B10" w:rsidRPr="00416A2B" w:rsidRDefault="00394B10" w:rsidP="00394B10">
            <w:pPr>
              <w:pStyle w:val="TAL"/>
              <w:rPr>
                <w:sz w:val="16"/>
              </w:rPr>
            </w:pPr>
          </w:p>
        </w:tc>
        <w:tc>
          <w:tcPr>
            <w:tcW w:w="0" w:type="auto"/>
            <w:shd w:val="clear" w:color="auto" w:fill="auto"/>
          </w:tcPr>
          <w:p w14:paraId="382DBC74" w14:textId="76FF5BCF" w:rsidR="00394B10" w:rsidRPr="00416A2B" w:rsidRDefault="00394B10" w:rsidP="00394B10">
            <w:pPr>
              <w:pStyle w:val="TAL"/>
              <w:rPr>
                <w:sz w:val="16"/>
              </w:rPr>
            </w:pPr>
            <w:r w:rsidRPr="00416A2B">
              <w:rPr>
                <w:sz w:val="16"/>
              </w:rPr>
              <w:t>S6-210303</w:t>
            </w:r>
          </w:p>
        </w:tc>
      </w:tr>
      <w:tr w:rsidR="00416A2B" w:rsidRPr="00416A2B" w14:paraId="172BE588" w14:textId="77777777" w:rsidTr="00416A2B">
        <w:tc>
          <w:tcPr>
            <w:tcW w:w="0" w:type="auto"/>
            <w:shd w:val="clear" w:color="auto" w:fill="auto"/>
          </w:tcPr>
          <w:p w14:paraId="717CD17E" w14:textId="0A114CC7" w:rsidR="00394B10" w:rsidRPr="00416A2B" w:rsidRDefault="00394B10" w:rsidP="00394B10">
            <w:pPr>
              <w:pStyle w:val="TAL"/>
              <w:rPr>
                <w:sz w:val="16"/>
              </w:rPr>
            </w:pPr>
            <w:r w:rsidRPr="00416A2B">
              <w:rPr>
                <w:sz w:val="16"/>
              </w:rPr>
              <w:t>S6-210133</w:t>
            </w:r>
          </w:p>
        </w:tc>
        <w:tc>
          <w:tcPr>
            <w:tcW w:w="0" w:type="auto"/>
            <w:shd w:val="clear" w:color="auto" w:fill="auto"/>
          </w:tcPr>
          <w:p w14:paraId="5C7DB1FA" w14:textId="54BB34E0" w:rsidR="00394B10" w:rsidRPr="00416A2B" w:rsidRDefault="00394B10" w:rsidP="00394B10">
            <w:pPr>
              <w:pStyle w:val="TAL"/>
              <w:rPr>
                <w:sz w:val="16"/>
              </w:rPr>
            </w:pPr>
            <w:r w:rsidRPr="00416A2B">
              <w:rPr>
                <w:sz w:val="16"/>
              </w:rPr>
              <w:t>AF influence at ECS to enable efficient EES traffic routing</w:t>
            </w:r>
          </w:p>
        </w:tc>
        <w:tc>
          <w:tcPr>
            <w:tcW w:w="0" w:type="auto"/>
            <w:shd w:val="clear" w:color="auto" w:fill="auto"/>
          </w:tcPr>
          <w:p w14:paraId="5D21B08A" w14:textId="2CE85343" w:rsidR="00394B10" w:rsidRPr="00416A2B" w:rsidRDefault="00394B10" w:rsidP="00394B10">
            <w:pPr>
              <w:pStyle w:val="TAL"/>
              <w:rPr>
                <w:sz w:val="16"/>
              </w:rPr>
            </w:pPr>
            <w:r w:rsidRPr="00416A2B">
              <w:rPr>
                <w:sz w:val="16"/>
              </w:rPr>
              <w:t>Huawei, Hisilicon</w:t>
            </w:r>
          </w:p>
        </w:tc>
        <w:tc>
          <w:tcPr>
            <w:tcW w:w="0" w:type="auto"/>
            <w:shd w:val="clear" w:color="auto" w:fill="auto"/>
          </w:tcPr>
          <w:p w14:paraId="707E8D79" w14:textId="67CEFBAB" w:rsidR="00394B10" w:rsidRPr="00416A2B" w:rsidRDefault="00394B10" w:rsidP="00394B10">
            <w:pPr>
              <w:pStyle w:val="TAL"/>
              <w:rPr>
                <w:sz w:val="16"/>
              </w:rPr>
            </w:pPr>
            <w:r w:rsidRPr="00416A2B">
              <w:rPr>
                <w:sz w:val="16"/>
              </w:rPr>
              <w:t>revised</w:t>
            </w:r>
          </w:p>
        </w:tc>
        <w:tc>
          <w:tcPr>
            <w:tcW w:w="0" w:type="auto"/>
            <w:shd w:val="clear" w:color="auto" w:fill="auto"/>
          </w:tcPr>
          <w:p w14:paraId="42065803" w14:textId="77777777" w:rsidR="00394B10" w:rsidRPr="00416A2B" w:rsidRDefault="00394B10" w:rsidP="00394B10">
            <w:pPr>
              <w:pStyle w:val="TAL"/>
              <w:rPr>
                <w:sz w:val="16"/>
              </w:rPr>
            </w:pPr>
          </w:p>
        </w:tc>
        <w:tc>
          <w:tcPr>
            <w:tcW w:w="0" w:type="auto"/>
            <w:shd w:val="clear" w:color="auto" w:fill="auto"/>
          </w:tcPr>
          <w:p w14:paraId="086B4B14" w14:textId="0A99B028" w:rsidR="00394B10" w:rsidRPr="00416A2B" w:rsidRDefault="00394B10" w:rsidP="00394B10">
            <w:pPr>
              <w:pStyle w:val="TAL"/>
              <w:rPr>
                <w:sz w:val="16"/>
              </w:rPr>
            </w:pPr>
            <w:r w:rsidRPr="00416A2B">
              <w:rPr>
                <w:sz w:val="16"/>
              </w:rPr>
              <w:t>S6-210304</w:t>
            </w:r>
          </w:p>
        </w:tc>
      </w:tr>
      <w:tr w:rsidR="00416A2B" w:rsidRPr="00416A2B" w14:paraId="4F68CA68" w14:textId="77777777" w:rsidTr="00416A2B">
        <w:tc>
          <w:tcPr>
            <w:tcW w:w="0" w:type="auto"/>
            <w:shd w:val="clear" w:color="auto" w:fill="auto"/>
          </w:tcPr>
          <w:p w14:paraId="2A8FCC48" w14:textId="0229E781" w:rsidR="00394B10" w:rsidRPr="00416A2B" w:rsidRDefault="00394B10" w:rsidP="00394B10">
            <w:pPr>
              <w:pStyle w:val="TAL"/>
              <w:rPr>
                <w:sz w:val="16"/>
              </w:rPr>
            </w:pPr>
            <w:r w:rsidRPr="00416A2B">
              <w:rPr>
                <w:sz w:val="16"/>
              </w:rPr>
              <w:t>S6-210134</w:t>
            </w:r>
          </w:p>
        </w:tc>
        <w:tc>
          <w:tcPr>
            <w:tcW w:w="0" w:type="auto"/>
            <w:shd w:val="clear" w:color="auto" w:fill="auto"/>
          </w:tcPr>
          <w:p w14:paraId="699CA398" w14:textId="1CA303AD" w:rsidR="00394B10" w:rsidRPr="00416A2B" w:rsidRDefault="00394B10" w:rsidP="00394B10">
            <w:pPr>
              <w:pStyle w:val="TAL"/>
              <w:rPr>
                <w:sz w:val="16"/>
              </w:rPr>
            </w:pPr>
            <w:r w:rsidRPr="00416A2B">
              <w:rPr>
                <w:sz w:val="16"/>
              </w:rPr>
              <w:t xml:space="preserve">Clarification and alignment on ECS </w:t>
            </w:r>
            <w:r w:rsidRPr="00416A2B">
              <w:rPr>
                <w:sz w:val="16"/>
              </w:rPr>
              <w:lastRenderedPageBreak/>
              <w:t>address information</w:t>
            </w:r>
          </w:p>
        </w:tc>
        <w:tc>
          <w:tcPr>
            <w:tcW w:w="0" w:type="auto"/>
            <w:shd w:val="clear" w:color="auto" w:fill="auto"/>
          </w:tcPr>
          <w:p w14:paraId="393CFC53" w14:textId="34D0C616" w:rsidR="00394B10" w:rsidRPr="00416A2B" w:rsidRDefault="00394B10" w:rsidP="00394B10">
            <w:pPr>
              <w:pStyle w:val="TAL"/>
              <w:rPr>
                <w:sz w:val="16"/>
              </w:rPr>
            </w:pPr>
            <w:r w:rsidRPr="00416A2B">
              <w:rPr>
                <w:sz w:val="16"/>
              </w:rPr>
              <w:lastRenderedPageBreak/>
              <w:t>Huawei, Hisilicon</w:t>
            </w:r>
          </w:p>
        </w:tc>
        <w:tc>
          <w:tcPr>
            <w:tcW w:w="0" w:type="auto"/>
            <w:shd w:val="clear" w:color="auto" w:fill="auto"/>
          </w:tcPr>
          <w:p w14:paraId="73A8CA86" w14:textId="484C1A5A" w:rsidR="00394B10" w:rsidRPr="00416A2B" w:rsidRDefault="00394B10" w:rsidP="00394B10">
            <w:pPr>
              <w:pStyle w:val="TAL"/>
              <w:rPr>
                <w:sz w:val="16"/>
              </w:rPr>
            </w:pPr>
            <w:r w:rsidRPr="00416A2B">
              <w:rPr>
                <w:sz w:val="16"/>
              </w:rPr>
              <w:t>revised</w:t>
            </w:r>
          </w:p>
        </w:tc>
        <w:tc>
          <w:tcPr>
            <w:tcW w:w="0" w:type="auto"/>
            <w:shd w:val="clear" w:color="auto" w:fill="auto"/>
          </w:tcPr>
          <w:p w14:paraId="2D6E76BC" w14:textId="77777777" w:rsidR="00394B10" w:rsidRPr="00416A2B" w:rsidRDefault="00394B10" w:rsidP="00394B10">
            <w:pPr>
              <w:pStyle w:val="TAL"/>
              <w:rPr>
                <w:sz w:val="16"/>
              </w:rPr>
            </w:pPr>
          </w:p>
        </w:tc>
        <w:tc>
          <w:tcPr>
            <w:tcW w:w="0" w:type="auto"/>
            <w:shd w:val="clear" w:color="auto" w:fill="auto"/>
          </w:tcPr>
          <w:p w14:paraId="01CDCE1C" w14:textId="2A9BB8CD" w:rsidR="00394B10" w:rsidRPr="00416A2B" w:rsidRDefault="00394B10" w:rsidP="00394B10">
            <w:pPr>
              <w:pStyle w:val="TAL"/>
              <w:rPr>
                <w:sz w:val="16"/>
              </w:rPr>
            </w:pPr>
            <w:r w:rsidRPr="00416A2B">
              <w:rPr>
                <w:sz w:val="16"/>
              </w:rPr>
              <w:t>S6-210305</w:t>
            </w:r>
          </w:p>
        </w:tc>
      </w:tr>
      <w:tr w:rsidR="00416A2B" w:rsidRPr="00416A2B" w14:paraId="4F8976CB" w14:textId="77777777" w:rsidTr="00416A2B">
        <w:tc>
          <w:tcPr>
            <w:tcW w:w="0" w:type="auto"/>
            <w:shd w:val="clear" w:color="auto" w:fill="auto"/>
          </w:tcPr>
          <w:p w14:paraId="0E3E0DCC" w14:textId="679F3976" w:rsidR="00394B10" w:rsidRPr="00416A2B" w:rsidRDefault="00394B10" w:rsidP="00394B10">
            <w:pPr>
              <w:pStyle w:val="TAL"/>
              <w:rPr>
                <w:sz w:val="16"/>
              </w:rPr>
            </w:pPr>
            <w:r w:rsidRPr="00416A2B">
              <w:rPr>
                <w:sz w:val="16"/>
              </w:rPr>
              <w:t>S6-210135</w:t>
            </w:r>
          </w:p>
        </w:tc>
        <w:tc>
          <w:tcPr>
            <w:tcW w:w="0" w:type="auto"/>
            <w:shd w:val="clear" w:color="auto" w:fill="auto"/>
          </w:tcPr>
          <w:p w14:paraId="7DA3F909" w14:textId="626C5D66" w:rsidR="00394B10" w:rsidRPr="00416A2B" w:rsidRDefault="00394B10" w:rsidP="00394B10">
            <w:pPr>
              <w:pStyle w:val="TAL"/>
              <w:rPr>
                <w:sz w:val="16"/>
              </w:rPr>
            </w:pPr>
            <w:r w:rsidRPr="00416A2B">
              <w:rPr>
                <w:sz w:val="16"/>
              </w:rPr>
              <w:t>Clarification on service provision failure and EAS discovery failure</w:t>
            </w:r>
          </w:p>
        </w:tc>
        <w:tc>
          <w:tcPr>
            <w:tcW w:w="0" w:type="auto"/>
            <w:shd w:val="clear" w:color="auto" w:fill="auto"/>
          </w:tcPr>
          <w:p w14:paraId="1695DBBD" w14:textId="724803B8" w:rsidR="00394B10" w:rsidRPr="00416A2B" w:rsidRDefault="00394B10" w:rsidP="00394B10">
            <w:pPr>
              <w:pStyle w:val="TAL"/>
              <w:rPr>
                <w:sz w:val="16"/>
              </w:rPr>
            </w:pPr>
            <w:r w:rsidRPr="00416A2B">
              <w:rPr>
                <w:sz w:val="16"/>
              </w:rPr>
              <w:t>Huawei, Hisilicon</w:t>
            </w:r>
          </w:p>
        </w:tc>
        <w:tc>
          <w:tcPr>
            <w:tcW w:w="0" w:type="auto"/>
            <w:shd w:val="clear" w:color="auto" w:fill="auto"/>
          </w:tcPr>
          <w:p w14:paraId="0E1B92BE" w14:textId="4FC398BD" w:rsidR="00394B10" w:rsidRPr="00416A2B" w:rsidRDefault="00394B10" w:rsidP="00394B10">
            <w:pPr>
              <w:pStyle w:val="TAL"/>
              <w:rPr>
                <w:sz w:val="16"/>
              </w:rPr>
            </w:pPr>
            <w:r w:rsidRPr="00416A2B">
              <w:rPr>
                <w:sz w:val="16"/>
              </w:rPr>
              <w:t>revised</w:t>
            </w:r>
          </w:p>
        </w:tc>
        <w:tc>
          <w:tcPr>
            <w:tcW w:w="0" w:type="auto"/>
            <w:shd w:val="clear" w:color="auto" w:fill="auto"/>
          </w:tcPr>
          <w:p w14:paraId="52D93586" w14:textId="77777777" w:rsidR="00394B10" w:rsidRPr="00416A2B" w:rsidRDefault="00394B10" w:rsidP="00394B10">
            <w:pPr>
              <w:pStyle w:val="TAL"/>
              <w:rPr>
                <w:sz w:val="16"/>
              </w:rPr>
            </w:pPr>
          </w:p>
        </w:tc>
        <w:tc>
          <w:tcPr>
            <w:tcW w:w="0" w:type="auto"/>
            <w:shd w:val="clear" w:color="auto" w:fill="auto"/>
          </w:tcPr>
          <w:p w14:paraId="71E73FDA" w14:textId="1DC75DE8" w:rsidR="00394B10" w:rsidRPr="00416A2B" w:rsidRDefault="00394B10" w:rsidP="00394B10">
            <w:pPr>
              <w:pStyle w:val="TAL"/>
              <w:rPr>
                <w:sz w:val="16"/>
              </w:rPr>
            </w:pPr>
            <w:r w:rsidRPr="00416A2B">
              <w:rPr>
                <w:sz w:val="16"/>
              </w:rPr>
              <w:t>S6-210306</w:t>
            </w:r>
          </w:p>
        </w:tc>
      </w:tr>
      <w:tr w:rsidR="00416A2B" w:rsidRPr="00416A2B" w14:paraId="14008FAA" w14:textId="77777777" w:rsidTr="00416A2B">
        <w:tc>
          <w:tcPr>
            <w:tcW w:w="0" w:type="auto"/>
            <w:shd w:val="clear" w:color="auto" w:fill="auto"/>
          </w:tcPr>
          <w:p w14:paraId="45EB7AAC" w14:textId="74943297" w:rsidR="00394B10" w:rsidRPr="00416A2B" w:rsidRDefault="00394B10" w:rsidP="00394B10">
            <w:pPr>
              <w:pStyle w:val="TAL"/>
              <w:rPr>
                <w:sz w:val="16"/>
              </w:rPr>
            </w:pPr>
            <w:r w:rsidRPr="00416A2B">
              <w:rPr>
                <w:sz w:val="16"/>
              </w:rPr>
              <w:t>S6-210136</w:t>
            </w:r>
          </w:p>
        </w:tc>
        <w:tc>
          <w:tcPr>
            <w:tcW w:w="0" w:type="auto"/>
            <w:shd w:val="clear" w:color="auto" w:fill="auto"/>
          </w:tcPr>
          <w:p w14:paraId="75CDFAB6" w14:textId="7465AFC8" w:rsidR="00394B10" w:rsidRPr="00416A2B" w:rsidRDefault="00394B10" w:rsidP="00394B10">
            <w:pPr>
              <w:pStyle w:val="TAL"/>
              <w:rPr>
                <w:sz w:val="16"/>
              </w:rPr>
            </w:pPr>
            <w:r w:rsidRPr="00416A2B">
              <w:rPr>
                <w:sz w:val="16"/>
              </w:rPr>
              <w:t>Modifications on EES exposing UE location to EAS</w:t>
            </w:r>
          </w:p>
        </w:tc>
        <w:tc>
          <w:tcPr>
            <w:tcW w:w="0" w:type="auto"/>
            <w:shd w:val="clear" w:color="auto" w:fill="auto"/>
          </w:tcPr>
          <w:p w14:paraId="7A181D56" w14:textId="7C157F44" w:rsidR="00394B10" w:rsidRPr="00416A2B" w:rsidRDefault="00394B10" w:rsidP="00394B10">
            <w:pPr>
              <w:pStyle w:val="TAL"/>
              <w:rPr>
                <w:sz w:val="16"/>
              </w:rPr>
            </w:pPr>
            <w:r w:rsidRPr="00416A2B">
              <w:rPr>
                <w:sz w:val="16"/>
              </w:rPr>
              <w:t>Huawei, Hisilicon</w:t>
            </w:r>
          </w:p>
        </w:tc>
        <w:tc>
          <w:tcPr>
            <w:tcW w:w="0" w:type="auto"/>
            <w:shd w:val="clear" w:color="auto" w:fill="auto"/>
          </w:tcPr>
          <w:p w14:paraId="0A2A6AF3" w14:textId="5FC05E65" w:rsidR="00394B10" w:rsidRPr="00416A2B" w:rsidRDefault="00394B10" w:rsidP="00394B10">
            <w:pPr>
              <w:pStyle w:val="TAL"/>
              <w:rPr>
                <w:sz w:val="16"/>
              </w:rPr>
            </w:pPr>
            <w:r w:rsidRPr="00416A2B">
              <w:rPr>
                <w:sz w:val="16"/>
              </w:rPr>
              <w:t>revised</w:t>
            </w:r>
          </w:p>
        </w:tc>
        <w:tc>
          <w:tcPr>
            <w:tcW w:w="0" w:type="auto"/>
            <w:shd w:val="clear" w:color="auto" w:fill="auto"/>
          </w:tcPr>
          <w:p w14:paraId="1855A5C0" w14:textId="77777777" w:rsidR="00394B10" w:rsidRPr="00416A2B" w:rsidRDefault="00394B10" w:rsidP="00394B10">
            <w:pPr>
              <w:pStyle w:val="TAL"/>
              <w:rPr>
                <w:sz w:val="16"/>
              </w:rPr>
            </w:pPr>
          </w:p>
        </w:tc>
        <w:tc>
          <w:tcPr>
            <w:tcW w:w="0" w:type="auto"/>
            <w:shd w:val="clear" w:color="auto" w:fill="auto"/>
          </w:tcPr>
          <w:p w14:paraId="28C47671" w14:textId="71F22AEB" w:rsidR="00394B10" w:rsidRPr="00416A2B" w:rsidRDefault="00394B10" w:rsidP="00394B10">
            <w:pPr>
              <w:pStyle w:val="TAL"/>
              <w:rPr>
                <w:sz w:val="16"/>
              </w:rPr>
            </w:pPr>
            <w:r w:rsidRPr="00416A2B">
              <w:rPr>
                <w:sz w:val="16"/>
              </w:rPr>
              <w:t>S6-210307</w:t>
            </w:r>
          </w:p>
        </w:tc>
      </w:tr>
      <w:tr w:rsidR="00416A2B" w:rsidRPr="00416A2B" w14:paraId="1971AD77" w14:textId="77777777" w:rsidTr="00416A2B">
        <w:tc>
          <w:tcPr>
            <w:tcW w:w="0" w:type="auto"/>
            <w:shd w:val="clear" w:color="auto" w:fill="auto"/>
          </w:tcPr>
          <w:p w14:paraId="6930776D" w14:textId="39187410" w:rsidR="00394B10" w:rsidRPr="00416A2B" w:rsidRDefault="00394B10" w:rsidP="00394B10">
            <w:pPr>
              <w:pStyle w:val="TAL"/>
              <w:rPr>
                <w:sz w:val="16"/>
              </w:rPr>
            </w:pPr>
            <w:r w:rsidRPr="00416A2B">
              <w:rPr>
                <w:sz w:val="16"/>
              </w:rPr>
              <w:t>S6-210137</w:t>
            </w:r>
          </w:p>
        </w:tc>
        <w:tc>
          <w:tcPr>
            <w:tcW w:w="0" w:type="auto"/>
            <w:shd w:val="clear" w:color="auto" w:fill="auto"/>
          </w:tcPr>
          <w:p w14:paraId="036284F7" w14:textId="7A296EBD" w:rsidR="00394B10" w:rsidRPr="00416A2B" w:rsidRDefault="00394B10" w:rsidP="00394B10">
            <w:pPr>
              <w:pStyle w:val="TAL"/>
              <w:rPr>
                <w:sz w:val="16"/>
              </w:rPr>
            </w:pPr>
            <w:r w:rsidRPr="00416A2B">
              <w:rPr>
                <w:sz w:val="16"/>
              </w:rPr>
              <w:t>Simplification on expression of EAS discovery notification trigger</w:t>
            </w:r>
          </w:p>
        </w:tc>
        <w:tc>
          <w:tcPr>
            <w:tcW w:w="0" w:type="auto"/>
            <w:shd w:val="clear" w:color="auto" w:fill="auto"/>
          </w:tcPr>
          <w:p w14:paraId="7593AE93" w14:textId="228A3C34" w:rsidR="00394B10" w:rsidRPr="00416A2B" w:rsidRDefault="00394B10" w:rsidP="00394B10">
            <w:pPr>
              <w:pStyle w:val="TAL"/>
              <w:rPr>
                <w:sz w:val="16"/>
              </w:rPr>
            </w:pPr>
            <w:r w:rsidRPr="00416A2B">
              <w:rPr>
                <w:sz w:val="16"/>
              </w:rPr>
              <w:t>Huawei, Hisilicon</w:t>
            </w:r>
          </w:p>
        </w:tc>
        <w:tc>
          <w:tcPr>
            <w:tcW w:w="0" w:type="auto"/>
            <w:shd w:val="clear" w:color="auto" w:fill="auto"/>
          </w:tcPr>
          <w:p w14:paraId="3D9D3C1B" w14:textId="2C344DF7" w:rsidR="00394B10" w:rsidRPr="00416A2B" w:rsidRDefault="00394B10" w:rsidP="00394B10">
            <w:pPr>
              <w:pStyle w:val="TAL"/>
              <w:rPr>
                <w:sz w:val="16"/>
              </w:rPr>
            </w:pPr>
            <w:r w:rsidRPr="00416A2B">
              <w:rPr>
                <w:sz w:val="16"/>
              </w:rPr>
              <w:t>revised</w:t>
            </w:r>
          </w:p>
        </w:tc>
        <w:tc>
          <w:tcPr>
            <w:tcW w:w="0" w:type="auto"/>
            <w:shd w:val="clear" w:color="auto" w:fill="auto"/>
          </w:tcPr>
          <w:p w14:paraId="5417B7A4" w14:textId="77777777" w:rsidR="00394B10" w:rsidRPr="00416A2B" w:rsidRDefault="00394B10" w:rsidP="00394B10">
            <w:pPr>
              <w:pStyle w:val="TAL"/>
              <w:rPr>
                <w:sz w:val="16"/>
              </w:rPr>
            </w:pPr>
          </w:p>
        </w:tc>
        <w:tc>
          <w:tcPr>
            <w:tcW w:w="0" w:type="auto"/>
            <w:shd w:val="clear" w:color="auto" w:fill="auto"/>
          </w:tcPr>
          <w:p w14:paraId="2CECF4A2" w14:textId="6D9FC39C" w:rsidR="00394B10" w:rsidRPr="00416A2B" w:rsidRDefault="00394B10" w:rsidP="00394B10">
            <w:pPr>
              <w:pStyle w:val="TAL"/>
              <w:rPr>
                <w:sz w:val="16"/>
              </w:rPr>
            </w:pPr>
            <w:r w:rsidRPr="00416A2B">
              <w:rPr>
                <w:sz w:val="16"/>
              </w:rPr>
              <w:t>S6-210308</w:t>
            </w:r>
          </w:p>
        </w:tc>
      </w:tr>
      <w:tr w:rsidR="00416A2B" w:rsidRPr="00416A2B" w14:paraId="168AEAA3" w14:textId="77777777" w:rsidTr="00416A2B">
        <w:tc>
          <w:tcPr>
            <w:tcW w:w="0" w:type="auto"/>
            <w:shd w:val="clear" w:color="auto" w:fill="auto"/>
          </w:tcPr>
          <w:p w14:paraId="702C32BE" w14:textId="6A582B01" w:rsidR="00394B10" w:rsidRPr="00416A2B" w:rsidRDefault="00394B10" w:rsidP="00394B10">
            <w:pPr>
              <w:pStyle w:val="TAL"/>
              <w:rPr>
                <w:sz w:val="16"/>
              </w:rPr>
            </w:pPr>
            <w:r w:rsidRPr="00416A2B">
              <w:rPr>
                <w:sz w:val="16"/>
              </w:rPr>
              <w:t>S6-210138</w:t>
            </w:r>
          </w:p>
        </w:tc>
        <w:tc>
          <w:tcPr>
            <w:tcW w:w="0" w:type="auto"/>
            <w:shd w:val="clear" w:color="auto" w:fill="auto"/>
          </w:tcPr>
          <w:p w14:paraId="6AA38B8C" w14:textId="5376C39E" w:rsidR="00394B10" w:rsidRPr="00416A2B" w:rsidRDefault="00394B10" w:rsidP="00394B10">
            <w:pPr>
              <w:pStyle w:val="TAL"/>
              <w:rPr>
                <w:sz w:val="16"/>
              </w:rPr>
            </w:pPr>
            <w:r w:rsidRPr="00416A2B">
              <w:rPr>
                <w:sz w:val="16"/>
              </w:rPr>
              <w:t>Clarification on acknowledgement to notification in UPPM event notify operation</w:t>
            </w:r>
          </w:p>
        </w:tc>
        <w:tc>
          <w:tcPr>
            <w:tcW w:w="0" w:type="auto"/>
            <w:shd w:val="clear" w:color="auto" w:fill="auto"/>
          </w:tcPr>
          <w:p w14:paraId="1F2D62B0" w14:textId="0E3B60B7" w:rsidR="00394B10" w:rsidRPr="00416A2B" w:rsidRDefault="00394B10" w:rsidP="00394B10">
            <w:pPr>
              <w:pStyle w:val="TAL"/>
              <w:rPr>
                <w:sz w:val="16"/>
              </w:rPr>
            </w:pPr>
            <w:r w:rsidRPr="00416A2B">
              <w:rPr>
                <w:sz w:val="16"/>
              </w:rPr>
              <w:t>Huawei, Hisilicon</w:t>
            </w:r>
          </w:p>
        </w:tc>
        <w:tc>
          <w:tcPr>
            <w:tcW w:w="0" w:type="auto"/>
            <w:shd w:val="clear" w:color="auto" w:fill="auto"/>
          </w:tcPr>
          <w:p w14:paraId="2B2FB1D6" w14:textId="16F9F791" w:rsidR="00394B10" w:rsidRPr="00416A2B" w:rsidRDefault="00394B10" w:rsidP="00394B10">
            <w:pPr>
              <w:pStyle w:val="TAL"/>
              <w:rPr>
                <w:sz w:val="16"/>
              </w:rPr>
            </w:pPr>
            <w:r w:rsidRPr="00416A2B">
              <w:rPr>
                <w:sz w:val="16"/>
              </w:rPr>
              <w:t>revised</w:t>
            </w:r>
          </w:p>
        </w:tc>
        <w:tc>
          <w:tcPr>
            <w:tcW w:w="0" w:type="auto"/>
            <w:shd w:val="clear" w:color="auto" w:fill="auto"/>
          </w:tcPr>
          <w:p w14:paraId="5FC6258C" w14:textId="77777777" w:rsidR="00394B10" w:rsidRPr="00416A2B" w:rsidRDefault="00394B10" w:rsidP="00394B10">
            <w:pPr>
              <w:pStyle w:val="TAL"/>
              <w:rPr>
                <w:sz w:val="16"/>
              </w:rPr>
            </w:pPr>
          </w:p>
        </w:tc>
        <w:tc>
          <w:tcPr>
            <w:tcW w:w="0" w:type="auto"/>
            <w:shd w:val="clear" w:color="auto" w:fill="auto"/>
          </w:tcPr>
          <w:p w14:paraId="4F9B5EA6" w14:textId="0E9B3A2A" w:rsidR="00394B10" w:rsidRPr="00416A2B" w:rsidRDefault="00394B10" w:rsidP="00394B10">
            <w:pPr>
              <w:pStyle w:val="TAL"/>
              <w:rPr>
                <w:sz w:val="16"/>
              </w:rPr>
            </w:pPr>
            <w:r w:rsidRPr="00416A2B">
              <w:rPr>
                <w:sz w:val="16"/>
              </w:rPr>
              <w:t>S6-210309</w:t>
            </w:r>
          </w:p>
        </w:tc>
      </w:tr>
      <w:tr w:rsidR="00416A2B" w:rsidRPr="00416A2B" w14:paraId="46286455" w14:textId="77777777" w:rsidTr="00416A2B">
        <w:tc>
          <w:tcPr>
            <w:tcW w:w="0" w:type="auto"/>
            <w:shd w:val="clear" w:color="auto" w:fill="auto"/>
          </w:tcPr>
          <w:p w14:paraId="53366472" w14:textId="169DEEEB" w:rsidR="00394B10" w:rsidRPr="00416A2B" w:rsidRDefault="00394B10" w:rsidP="00394B10">
            <w:pPr>
              <w:pStyle w:val="TAL"/>
              <w:rPr>
                <w:sz w:val="16"/>
              </w:rPr>
            </w:pPr>
            <w:r w:rsidRPr="00416A2B">
              <w:rPr>
                <w:sz w:val="16"/>
              </w:rPr>
              <w:t>S6-210139</w:t>
            </w:r>
          </w:p>
        </w:tc>
        <w:tc>
          <w:tcPr>
            <w:tcW w:w="0" w:type="auto"/>
            <w:shd w:val="clear" w:color="auto" w:fill="auto"/>
          </w:tcPr>
          <w:p w14:paraId="68B84E7D" w14:textId="43E35F46" w:rsidR="00394B10" w:rsidRPr="00416A2B" w:rsidRDefault="00394B10" w:rsidP="00394B10">
            <w:pPr>
              <w:pStyle w:val="TAL"/>
              <w:rPr>
                <w:sz w:val="16"/>
              </w:rPr>
            </w:pPr>
            <w:r w:rsidRPr="00416A2B">
              <w:rPr>
                <w:sz w:val="16"/>
              </w:rPr>
              <w:t>Update Service provisioning notification</w:t>
            </w:r>
          </w:p>
        </w:tc>
        <w:tc>
          <w:tcPr>
            <w:tcW w:w="0" w:type="auto"/>
            <w:shd w:val="clear" w:color="auto" w:fill="auto"/>
          </w:tcPr>
          <w:p w14:paraId="01A812E4" w14:textId="04CAD939" w:rsidR="00394B10" w:rsidRPr="00416A2B" w:rsidRDefault="00394B10" w:rsidP="00394B10">
            <w:pPr>
              <w:pStyle w:val="TAL"/>
              <w:rPr>
                <w:sz w:val="16"/>
              </w:rPr>
            </w:pPr>
            <w:r w:rsidRPr="00416A2B">
              <w:rPr>
                <w:sz w:val="16"/>
              </w:rPr>
              <w:t>Huawei, Hisilicon</w:t>
            </w:r>
          </w:p>
        </w:tc>
        <w:tc>
          <w:tcPr>
            <w:tcW w:w="0" w:type="auto"/>
            <w:shd w:val="clear" w:color="auto" w:fill="auto"/>
          </w:tcPr>
          <w:p w14:paraId="27E96383" w14:textId="74FC1C8C" w:rsidR="00394B10" w:rsidRPr="00416A2B" w:rsidRDefault="00394B10" w:rsidP="00394B10">
            <w:pPr>
              <w:pStyle w:val="TAL"/>
              <w:rPr>
                <w:sz w:val="16"/>
              </w:rPr>
            </w:pPr>
            <w:r w:rsidRPr="00416A2B">
              <w:rPr>
                <w:sz w:val="16"/>
              </w:rPr>
              <w:t>approved</w:t>
            </w:r>
          </w:p>
        </w:tc>
        <w:tc>
          <w:tcPr>
            <w:tcW w:w="0" w:type="auto"/>
            <w:shd w:val="clear" w:color="auto" w:fill="auto"/>
          </w:tcPr>
          <w:p w14:paraId="3F9B5249" w14:textId="77777777" w:rsidR="00394B10" w:rsidRPr="00416A2B" w:rsidRDefault="00394B10" w:rsidP="00394B10">
            <w:pPr>
              <w:pStyle w:val="TAL"/>
              <w:rPr>
                <w:sz w:val="16"/>
              </w:rPr>
            </w:pPr>
          </w:p>
        </w:tc>
        <w:tc>
          <w:tcPr>
            <w:tcW w:w="0" w:type="auto"/>
            <w:shd w:val="clear" w:color="auto" w:fill="auto"/>
          </w:tcPr>
          <w:p w14:paraId="44B09A9D" w14:textId="77777777" w:rsidR="00394B10" w:rsidRPr="00416A2B" w:rsidRDefault="00394B10" w:rsidP="00394B10">
            <w:pPr>
              <w:pStyle w:val="TAL"/>
              <w:rPr>
                <w:sz w:val="16"/>
              </w:rPr>
            </w:pPr>
          </w:p>
        </w:tc>
      </w:tr>
      <w:tr w:rsidR="00416A2B" w:rsidRPr="00416A2B" w14:paraId="3A452C63" w14:textId="77777777" w:rsidTr="00416A2B">
        <w:tc>
          <w:tcPr>
            <w:tcW w:w="0" w:type="auto"/>
            <w:shd w:val="clear" w:color="auto" w:fill="auto"/>
          </w:tcPr>
          <w:p w14:paraId="4A16F38E" w14:textId="0AC49D59" w:rsidR="00394B10" w:rsidRPr="00416A2B" w:rsidRDefault="00394B10" w:rsidP="00394B10">
            <w:pPr>
              <w:pStyle w:val="TAL"/>
              <w:rPr>
                <w:sz w:val="16"/>
              </w:rPr>
            </w:pPr>
            <w:r w:rsidRPr="00416A2B">
              <w:rPr>
                <w:sz w:val="16"/>
              </w:rPr>
              <w:t>S6-210140</w:t>
            </w:r>
          </w:p>
        </w:tc>
        <w:tc>
          <w:tcPr>
            <w:tcW w:w="0" w:type="auto"/>
            <w:shd w:val="clear" w:color="auto" w:fill="auto"/>
          </w:tcPr>
          <w:p w14:paraId="6D8A7203" w14:textId="33D50878" w:rsidR="00394B10" w:rsidRPr="00416A2B" w:rsidRDefault="00394B10" w:rsidP="00394B10">
            <w:pPr>
              <w:pStyle w:val="TAL"/>
              <w:rPr>
                <w:sz w:val="16"/>
              </w:rPr>
            </w:pPr>
            <w:r w:rsidRPr="00416A2B">
              <w:rPr>
                <w:sz w:val="16"/>
              </w:rPr>
              <w:t>Automated Application Context Relocation</w:t>
            </w:r>
          </w:p>
        </w:tc>
        <w:tc>
          <w:tcPr>
            <w:tcW w:w="0" w:type="auto"/>
            <w:shd w:val="clear" w:color="auto" w:fill="auto"/>
          </w:tcPr>
          <w:p w14:paraId="7344DEB7" w14:textId="0EB2B2B9" w:rsidR="00394B10" w:rsidRPr="00416A2B" w:rsidRDefault="00394B10" w:rsidP="00394B10">
            <w:pPr>
              <w:pStyle w:val="TAL"/>
              <w:rPr>
                <w:sz w:val="16"/>
              </w:rPr>
            </w:pPr>
            <w:r w:rsidRPr="00416A2B">
              <w:rPr>
                <w:sz w:val="16"/>
              </w:rPr>
              <w:t>Huawei, Hisilicon</w:t>
            </w:r>
          </w:p>
        </w:tc>
        <w:tc>
          <w:tcPr>
            <w:tcW w:w="0" w:type="auto"/>
            <w:shd w:val="clear" w:color="auto" w:fill="auto"/>
          </w:tcPr>
          <w:p w14:paraId="3420F59D" w14:textId="787F0F7D" w:rsidR="00394B10" w:rsidRPr="00416A2B" w:rsidRDefault="00394B10" w:rsidP="00394B10">
            <w:pPr>
              <w:pStyle w:val="TAL"/>
              <w:rPr>
                <w:sz w:val="16"/>
              </w:rPr>
            </w:pPr>
            <w:r w:rsidRPr="00416A2B">
              <w:rPr>
                <w:sz w:val="16"/>
              </w:rPr>
              <w:t>revised</w:t>
            </w:r>
          </w:p>
        </w:tc>
        <w:tc>
          <w:tcPr>
            <w:tcW w:w="0" w:type="auto"/>
            <w:shd w:val="clear" w:color="auto" w:fill="auto"/>
          </w:tcPr>
          <w:p w14:paraId="6F7B477F" w14:textId="3D8215A9" w:rsidR="00394B10" w:rsidRPr="00416A2B" w:rsidRDefault="00394B10" w:rsidP="00394B10">
            <w:pPr>
              <w:pStyle w:val="TAL"/>
              <w:rPr>
                <w:sz w:val="16"/>
              </w:rPr>
            </w:pPr>
            <w:r w:rsidRPr="00416A2B">
              <w:rPr>
                <w:sz w:val="16"/>
              </w:rPr>
              <w:t>S6-202314</w:t>
            </w:r>
          </w:p>
        </w:tc>
        <w:tc>
          <w:tcPr>
            <w:tcW w:w="0" w:type="auto"/>
            <w:shd w:val="clear" w:color="auto" w:fill="auto"/>
          </w:tcPr>
          <w:p w14:paraId="6772CD91" w14:textId="4285D9EC" w:rsidR="00394B10" w:rsidRPr="00416A2B" w:rsidRDefault="00394B10" w:rsidP="00394B10">
            <w:pPr>
              <w:pStyle w:val="TAL"/>
              <w:rPr>
                <w:sz w:val="16"/>
              </w:rPr>
            </w:pPr>
            <w:r w:rsidRPr="00416A2B">
              <w:rPr>
                <w:sz w:val="16"/>
              </w:rPr>
              <w:t>S6-210310</w:t>
            </w:r>
          </w:p>
        </w:tc>
      </w:tr>
      <w:tr w:rsidR="00416A2B" w:rsidRPr="00416A2B" w14:paraId="6CC11DF7" w14:textId="77777777" w:rsidTr="00416A2B">
        <w:tc>
          <w:tcPr>
            <w:tcW w:w="0" w:type="auto"/>
            <w:shd w:val="clear" w:color="auto" w:fill="auto"/>
          </w:tcPr>
          <w:p w14:paraId="7F626638" w14:textId="47A78BBC" w:rsidR="00394B10" w:rsidRPr="00416A2B" w:rsidRDefault="00394B10" w:rsidP="00394B10">
            <w:pPr>
              <w:pStyle w:val="TAL"/>
              <w:rPr>
                <w:sz w:val="16"/>
              </w:rPr>
            </w:pPr>
            <w:r w:rsidRPr="00416A2B">
              <w:rPr>
                <w:sz w:val="16"/>
              </w:rPr>
              <w:t>S6-210141</w:t>
            </w:r>
          </w:p>
        </w:tc>
        <w:tc>
          <w:tcPr>
            <w:tcW w:w="0" w:type="auto"/>
            <w:shd w:val="clear" w:color="auto" w:fill="auto"/>
          </w:tcPr>
          <w:p w14:paraId="7CF870D2" w14:textId="01A880A5" w:rsidR="00394B10" w:rsidRPr="00416A2B" w:rsidRDefault="00394B10" w:rsidP="00394B10">
            <w:pPr>
              <w:pStyle w:val="TAL"/>
              <w:rPr>
                <w:sz w:val="16"/>
              </w:rPr>
            </w:pPr>
            <w:r w:rsidRPr="00416A2B">
              <w:rPr>
                <w:sz w:val="16"/>
              </w:rPr>
              <w:t>Clause 4 Overview</w:t>
            </w:r>
          </w:p>
        </w:tc>
        <w:tc>
          <w:tcPr>
            <w:tcW w:w="0" w:type="auto"/>
            <w:shd w:val="clear" w:color="auto" w:fill="auto"/>
          </w:tcPr>
          <w:p w14:paraId="620D1981" w14:textId="385BE926" w:rsidR="00394B10" w:rsidRPr="00416A2B" w:rsidRDefault="00394B10" w:rsidP="00394B10">
            <w:pPr>
              <w:pStyle w:val="TAL"/>
              <w:rPr>
                <w:sz w:val="16"/>
              </w:rPr>
            </w:pPr>
            <w:r w:rsidRPr="00416A2B">
              <w:rPr>
                <w:sz w:val="16"/>
              </w:rPr>
              <w:t>Huawei, Hisilicon</w:t>
            </w:r>
          </w:p>
        </w:tc>
        <w:tc>
          <w:tcPr>
            <w:tcW w:w="0" w:type="auto"/>
            <w:shd w:val="clear" w:color="auto" w:fill="auto"/>
          </w:tcPr>
          <w:p w14:paraId="2B985563" w14:textId="390C1AEB" w:rsidR="00394B10" w:rsidRPr="00416A2B" w:rsidRDefault="00394B10" w:rsidP="00394B10">
            <w:pPr>
              <w:pStyle w:val="TAL"/>
              <w:rPr>
                <w:sz w:val="16"/>
              </w:rPr>
            </w:pPr>
            <w:r w:rsidRPr="00416A2B">
              <w:rPr>
                <w:sz w:val="16"/>
              </w:rPr>
              <w:t>revised</w:t>
            </w:r>
          </w:p>
        </w:tc>
        <w:tc>
          <w:tcPr>
            <w:tcW w:w="0" w:type="auto"/>
            <w:shd w:val="clear" w:color="auto" w:fill="auto"/>
          </w:tcPr>
          <w:p w14:paraId="0E10838C" w14:textId="77777777" w:rsidR="00394B10" w:rsidRPr="00416A2B" w:rsidRDefault="00394B10" w:rsidP="00394B10">
            <w:pPr>
              <w:pStyle w:val="TAL"/>
              <w:rPr>
                <w:sz w:val="16"/>
              </w:rPr>
            </w:pPr>
          </w:p>
        </w:tc>
        <w:tc>
          <w:tcPr>
            <w:tcW w:w="0" w:type="auto"/>
            <w:shd w:val="clear" w:color="auto" w:fill="auto"/>
          </w:tcPr>
          <w:p w14:paraId="2A933766" w14:textId="20716C96" w:rsidR="00394B10" w:rsidRPr="00416A2B" w:rsidRDefault="00394B10" w:rsidP="00394B10">
            <w:pPr>
              <w:pStyle w:val="TAL"/>
              <w:rPr>
                <w:sz w:val="16"/>
              </w:rPr>
            </w:pPr>
            <w:r w:rsidRPr="00416A2B">
              <w:rPr>
                <w:sz w:val="16"/>
              </w:rPr>
              <w:t>S6-210311</w:t>
            </w:r>
          </w:p>
        </w:tc>
      </w:tr>
      <w:tr w:rsidR="00416A2B" w:rsidRPr="00416A2B" w14:paraId="4C77C5B9" w14:textId="77777777" w:rsidTr="00416A2B">
        <w:tc>
          <w:tcPr>
            <w:tcW w:w="0" w:type="auto"/>
            <w:shd w:val="clear" w:color="auto" w:fill="auto"/>
          </w:tcPr>
          <w:p w14:paraId="341EA65B" w14:textId="29E9253F" w:rsidR="00394B10" w:rsidRPr="00416A2B" w:rsidRDefault="00394B10" w:rsidP="00394B10">
            <w:pPr>
              <w:pStyle w:val="TAL"/>
              <w:rPr>
                <w:sz w:val="16"/>
              </w:rPr>
            </w:pPr>
            <w:r w:rsidRPr="00416A2B">
              <w:rPr>
                <w:sz w:val="16"/>
              </w:rPr>
              <w:t>S6-210142</w:t>
            </w:r>
          </w:p>
        </w:tc>
        <w:tc>
          <w:tcPr>
            <w:tcW w:w="0" w:type="auto"/>
            <w:shd w:val="clear" w:color="auto" w:fill="auto"/>
          </w:tcPr>
          <w:p w14:paraId="16E0C176" w14:textId="7046AFF6" w:rsidR="00394B10" w:rsidRPr="00416A2B" w:rsidRDefault="00394B10" w:rsidP="00394B10">
            <w:pPr>
              <w:pStyle w:val="TAL"/>
              <w:rPr>
                <w:sz w:val="16"/>
              </w:rPr>
            </w:pPr>
            <w:r w:rsidRPr="00416A2B">
              <w:rPr>
                <w:sz w:val="16"/>
              </w:rPr>
              <w:t>Discussion on UPPM issues</w:t>
            </w:r>
          </w:p>
        </w:tc>
        <w:tc>
          <w:tcPr>
            <w:tcW w:w="0" w:type="auto"/>
            <w:shd w:val="clear" w:color="auto" w:fill="auto"/>
          </w:tcPr>
          <w:p w14:paraId="476A7B85" w14:textId="62D9548B" w:rsidR="00394B10" w:rsidRPr="00416A2B" w:rsidRDefault="00394B10" w:rsidP="00394B10">
            <w:pPr>
              <w:pStyle w:val="TAL"/>
              <w:rPr>
                <w:sz w:val="16"/>
              </w:rPr>
            </w:pPr>
            <w:r w:rsidRPr="00416A2B">
              <w:rPr>
                <w:sz w:val="16"/>
              </w:rPr>
              <w:t>Huawei, Hisilicon</w:t>
            </w:r>
          </w:p>
        </w:tc>
        <w:tc>
          <w:tcPr>
            <w:tcW w:w="0" w:type="auto"/>
            <w:shd w:val="clear" w:color="auto" w:fill="auto"/>
          </w:tcPr>
          <w:p w14:paraId="5B118B3C" w14:textId="468D5327" w:rsidR="00394B10" w:rsidRPr="00416A2B" w:rsidRDefault="00394B10" w:rsidP="00394B10">
            <w:pPr>
              <w:pStyle w:val="TAL"/>
              <w:rPr>
                <w:sz w:val="16"/>
              </w:rPr>
            </w:pPr>
            <w:r w:rsidRPr="00416A2B">
              <w:rPr>
                <w:sz w:val="16"/>
              </w:rPr>
              <w:t>noted</w:t>
            </w:r>
          </w:p>
        </w:tc>
        <w:tc>
          <w:tcPr>
            <w:tcW w:w="0" w:type="auto"/>
            <w:shd w:val="clear" w:color="auto" w:fill="auto"/>
          </w:tcPr>
          <w:p w14:paraId="4B17688B" w14:textId="77777777" w:rsidR="00394B10" w:rsidRPr="00416A2B" w:rsidRDefault="00394B10" w:rsidP="00394B10">
            <w:pPr>
              <w:pStyle w:val="TAL"/>
              <w:rPr>
                <w:sz w:val="16"/>
              </w:rPr>
            </w:pPr>
          </w:p>
        </w:tc>
        <w:tc>
          <w:tcPr>
            <w:tcW w:w="0" w:type="auto"/>
            <w:shd w:val="clear" w:color="auto" w:fill="auto"/>
          </w:tcPr>
          <w:p w14:paraId="5C127DFA" w14:textId="77777777" w:rsidR="00394B10" w:rsidRPr="00416A2B" w:rsidRDefault="00394B10" w:rsidP="00394B10">
            <w:pPr>
              <w:pStyle w:val="TAL"/>
              <w:rPr>
                <w:sz w:val="16"/>
              </w:rPr>
            </w:pPr>
          </w:p>
        </w:tc>
      </w:tr>
      <w:tr w:rsidR="00416A2B" w:rsidRPr="00416A2B" w14:paraId="2181F8BC" w14:textId="77777777" w:rsidTr="00416A2B">
        <w:tc>
          <w:tcPr>
            <w:tcW w:w="0" w:type="auto"/>
            <w:shd w:val="clear" w:color="auto" w:fill="auto"/>
          </w:tcPr>
          <w:p w14:paraId="13DFB4C8" w14:textId="122FFB0F" w:rsidR="00394B10" w:rsidRPr="00416A2B" w:rsidRDefault="00394B10" w:rsidP="00394B10">
            <w:pPr>
              <w:pStyle w:val="TAL"/>
              <w:rPr>
                <w:sz w:val="16"/>
              </w:rPr>
            </w:pPr>
            <w:r w:rsidRPr="00416A2B">
              <w:rPr>
                <w:sz w:val="16"/>
              </w:rPr>
              <w:t>S6-210143</w:t>
            </w:r>
          </w:p>
        </w:tc>
        <w:tc>
          <w:tcPr>
            <w:tcW w:w="0" w:type="auto"/>
            <w:shd w:val="clear" w:color="auto" w:fill="auto"/>
          </w:tcPr>
          <w:p w14:paraId="082727F7" w14:textId="55BF346E" w:rsidR="00394B10" w:rsidRPr="00416A2B" w:rsidRDefault="00394B10" w:rsidP="00394B10">
            <w:pPr>
              <w:pStyle w:val="TAL"/>
              <w:rPr>
                <w:sz w:val="16"/>
              </w:rPr>
            </w:pPr>
            <w:r w:rsidRPr="00416A2B">
              <w:rPr>
                <w:sz w:val="16"/>
              </w:rPr>
              <w:t>LS on DNAI usage issues and potential enhancements</w:t>
            </w:r>
          </w:p>
        </w:tc>
        <w:tc>
          <w:tcPr>
            <w:tcW w:w="0" w:type="auto"/>
            <w:shd w:val="clear" w:color="auto" w:fill="auto"/>
          </w:tcPr>
          <w:p w14:paraId="6134D0E5" w14:textId="234B52D4" w:rsidR="00394B10" w:rsidRPr="00416A2B" w:rsidRDefault="00394B10" w:rsidP="00394B10">
            <w:pPr>
              <w:pStyle w:val="TAL"/>
              <w:rPr>
                <w:sz w:val="16"/>
              </w:rPr>
            </w:pPr>
            <w:r w:rsidRPr="00416A2B">
              <w:rPr>
                <w:sz w:val="16"/>
              </w:rPr>
              <w:t>Huawei, Hisilicon</w:t>
            </w:r>
          </w:p>
        </w:tc>
        <w:tc>
          <w:tcPr>
            <w:tcW w:w="0" w:type="auto"/>
            <w:shd w:val="clear" w:color="auto" w:fill="auto"/>
          </w:tcPr>
          <w:p w14:paraId="423EDACD" w14:textId="1BB553F4" w:rsidR="00394B10" w:rsidRPr="00416A2B" w:rsidRDefault="00394B10" w:rsidP="00394B10">
            <w:pPr>
              <w:pStyle w:val="TAL"/>
              <w:rPr>
                <w:sz w:val="16"/>
              </w:rPr>
            </w:pPr>
            <w:r w:rsidRPr="00416A2B">
              <w:rPr>
                <w:sz w:val="16"/>
              </w:rPr>
              <w:t>revised</w:t>
            </w:r>
          </w:p>
        </w:tc>
        <w:tc>
          <w:tcPr>
            <w:tcW w:w="0" w:type="auto"/>
            <w:shd w:val="clear" w:color="auto" w:fill="auto"/>
          </w:tcPr>
          <w:p w14:paraId="005CBCC0" w14:textId="77777777" w:rsidR="00394B10" w:rsidRPr="00416A2B" w:rsidRDefault="00394B10" w:rsidP="00394B10">
            <w:pPr>
              <w:pStyle w:val="TAL"/>
              <w:rPr>
                <w:sz w:val="16"/>
              </w:rPr>
            </w:pPr>
          </w:p>
        </w:tc>
        <w:tc>
          <w:tcPr>
            <w:tcW w:w="0" w:type="auto"/>
            <w:shd w:val="clear" w:color="auto" w:fill="auto"/>
          </w:tcPr>
          <w:p w14:paraId="00C1AFCD" w14:textId="16626F51" w:rsidR="00394B10" w:rsidRPr="00416A2B" w:rsidRDefault="00394B10" w:rsidP="00394B10">
            <w:pPr>
              <w:pStyle w:val="TAL"/>
              <w:rPr>
                <w:sz w:val="16"/>
              </w:rPr>
            </w:pPr>
            <w:r w:rsidRPr="00416A2B">
              <w:rPr>
                <w:sz w:val="16"/>
              </w:rPr>
              <w:t>S6-210312</w:t>
            </w:r>
          </w:p>
        </w:tc>
      </w:tr>
      <w:tr w:rsidR="00416A2B" w:rsidRPr="00416A2B" w14:paraId="28FA4F5C" w14:textId="77777777" w:rsidTr="00416A2B">
        <w:tc>
          <w:tcPr>
            <w:tcW w:w="0" w:type="auto"/>
            <w:shd w:val="clear" w:color="auto" w:fill="auto"/>
          </w:tcPr>
          <w:p w14:paraId="577F0C8F" w14:textId="25C34B06" w:rsidR="00394B10" w:rsidRPr="00416A2B" w:rsidRDefault="00394B10" w:rsidP="00394B10">
            <w:pPr>
              <w:pStyle w:val="TAL"/>
              <w:rPr>
                <w:sz w:val="16"/>
              </w:rPr>
            </w:pPr>
            <w:r w:rsidRPr="00416A2B">
              <w:rPr>
                <w:sz w:val="16"/>
              </w:rPr>
              <w:t>S6-210144</w:t>
            </w:r>
          </w:p>
        </w:tc>
        <w:tc>
          <w:tcPr>
            <w:tcW w:w="0" w:type="auto"/>
            <w:shd w:val="clear" w:color="auto" w:fill="auto"/>
          </w:tcPr>
          <w:p w14:paraId="4011B6F8" w14:textId="5021ED69" w:rsidR="00394B10" w:rsidRPr="00416A2B" w:rsidRDefault="00394B10" w:rsidP="00394B10">
            <w:pPr>
              <w:pStyle w:val="TAL"/>
              <w:rPr>
                <w:sz w:val="16"/>
              </w:rPr>
            </w:pPr>
            <w:r w:rsidRPr="00416A2B">
              <w:rPr>
                <w:sz w:val="16"/>
              </w:rPr>
              <w:t>5G MBS enabler for MCX in SA6</w:t>
            </w:r>
          </w:p>
        </w:tc>
        <w:tc>
          <w:tcPr>
            <w:tcW w:w="0" w:type="auto"/>
            <w:shd w:val="clear" w:color="auto" w:fill="auto"/>
          </w:tcPr>
          <w:p w14:paraId="02A52CF4" w14:textId="409DB2E1" w:rsidR="00394B10" w:rsidRPr="00416A2B" w:rsidRDefault="00394B10" w:rsidP="00394B10">
            <w:pPr>
              <w:pStyle w:val="TAL"/>
              <w:rPr>
                <w:sz w:val="16"/>
              </w:rPr>
            </w:pPr>
            <w:r w:rsidRPr="00416A2B">
              <w:rPr>
                <w:sz w:val="16"/>
              </w:rPr>
              <w:t>Huawei, Hisilicon</w:t>
            </w:r>
          </w:p>
        </w:tc>
        <w:tc>
          <w:tcPr>
            <w:tcW w:w="0" w:type="auto"/>
            <w:shd w:val="clear" w:color="auto" w:fill="auto"/>
          </w:tcPr>
          <w:p w14:paraId="15BA2C7D" w14:textId="7CE4447E" w:rsidR="00394B10" w:rsidRPr="00416A2B" w:rsidRDefault="00394B10" w:rsidP="00394B10">
            <w:pPr>
              <w:pStyle w:val="TAL"/>
              <w:rPr>
                <w:sz w:val="16"/>
              </w:rPr>
            </w:pPr>
            <w:r w:rsidRPr="00416A2B">
              <w:rPr>
                <w:sz w:val="16"/>
              </w:rPr>
              <w:t>noted</w:t>
            </w:r>
          </w:p>
        </w:tc>
        <w:tc>
          <w:tcPr>
            <w:tcW w:w="0" w:type="auto"/>
            <w:shd w:val="clear" w:color="auto" w:fill="auto"/>
          </w:tcPr>
          <w:p w14:paraId="22497275" w14:textId="77777777" w:rsidR="00394B10" w:rsidRPr="00416A2B" w:rsidRDefault="00394B10" w:rsidP="00394B10">
            <w:pPr>
              <w:pStyle w:val="TAL"/>
              <w:rPr>
                <w:sz w:val="16"/>
              </w:rPr>
            </w:pPr>
          </w:p>
        </w:tc>
        <w:tc>
          <w:tcPr>
            <w:tcW w:w="0" w:type="auto"/>
            <w:shd w:val="clear" w:color="auto" w:fill="auto"/>
          </w:tcPr>
          <w:p w14:paraId="76B8C213" w14:textId="77777777" w:rsidR="00394B10" w:rsidRPr="00416A2B" w:rsidRDefault="00394B10" w:rsidP="00394B10">
            <w:pPr>
              <w:pStyle w:val="TAL"/>
              <w:rPr>
                <w:sz w:val="16"/>
              </w:rPr>
            </w:pPr>
          </w:p>
        </w:tc>
      </w:tr>
      <w:tr w:rsidR="00416A2B" w:rsidRPr="00416A2B" w14:paraId="12D24CD6" w14:textId="77777777" w:rsidTr="00416A2B">
        <w:tc>
          <w:tcPr>
            <w:tcW w:w="0" w:type="auto"/>
            <w:shd w:val="clear" w:color="auto" w:fill="auto"/>
          </w:tcPr>
          <w:p w14:paraId="31BB614E" w14:textId="28DA6797" w:rsidR="00394B10" w:rsidRPr="00416A2B" w:rsidRDefault="00394B10" w:rsidP="00394B10">
            <w:pPr>
              <w:pStyle w:val="TAL"/>
              <w:rPr>
                <w:sz w:val="16"/>
              </w:rPr>
            </w:pPr>
            <w:r w:rsidRPr="00416A2B">
              <w:rPr>
                <w:sz w:val="16"/>
              </w:rPr>
              <w:t>S6-210145</w:t>
            </w:r>
          </w:p>
        </w:tc>
        <w:tc>
          <w:tcPr>
            <w:tcW w:w="0" w:type="auto"/>
            <w:shd w:val="clear" w:color="auto" w:fill="auto"/>
          </w:tcPr>
          <w:p w14:paraId="7C90AE98" w14:textId="5DC4C805" w:rsidR="00394B10" w:rsidRPr="00416A2B" w:rsidRDefault="00394B10" w:rsidP="00394B10">
            <w:pPr>
              <w:pStyle w:val="TAL"/>
              <w:rPr>
                <w:sz w:val="16"/>
              </w:rPr>
            </w:pPr>
            <w:r w:rsidRPr="00416A2B">
              <w:rPr>
                <w:sz w:val="16"/>
              </w:rPr>
              <w:t>Update key issue#3 on 5G MBS architecture and features</w:t>
            </w:r>
          </w:p>
        </w:tc>
        <w:tc>
          <w:tcPr>
            <w:tcW w:w="0" w:type="auto"/>
            <w:shd w:val="clear" w:color="auto" w:fill="auto"/>
          </w:tcPr>
          <w:p w14:paraId="55870570" w14:textId="613A628C" w:rsidR="00394B10" w:rsidRPr="00416A2B" w:rsidRDefault="00394B10" w:rsidP="00394B10">
            <w:pPr>
              <w:pStyle w:val="TAL"/>
              <w:rPr>
                <w:sz w:val="16"/>
              </w:rPr>
            </w:pPr>
            <w:r w:rsidRPr="00416A2B">
              <w:rPr>
                <w:sz w:val="16"/>
              </w:rPr>
              <w:t>Huawei, Hisilicon</w:t>
            </w:r>
          </w:p>
        </w:tc>
        <w:tc>
          <w:tcPr>
            <w:tcW w:w="0" w:type="auto"/>
            <w:shd w:val="clear" w:color="auto" w:fill="auto"/>
          </w:tcPr>
          <w:p w14:paraId="37E87C38" w14:textId="17E382EF" w:rsidR="00394B10" w:rsidRPr="00416A2B" w:rsidRDefault="00394B10" w:rsidP="00394B10">
            <w:pPr>
              <w:pStyle w:val="TAL"/>
              <w:rPr>
                <w:sz w:val="16"/>
              </w:rPr>
            </w:pPr>
            <w:r w:rsidRPr="00416A2B">
              <w:rPr>
                <w:sz w:val="16"/>
              </w:rPr>
              <w:t>postponed</w:t>
            </w:r>
          </w:p>
        </w:tc>
        <w:tc>
          <w:tcPr>
            <w:tcW w:w="0" w:type="auto"/>
            <w:shd w:val="clear" w:color="auto" w:fill="auto"/>
          </w:tcPr>
          <w:p w14:paraId="6CF244B6" w14:textId="77777777" w:rsidR="00394B10" w:rsidRPr="00416A2B" w:rsidRDefault="00394B10" w:rsidP="00394B10">
            <w:pPr>
              <w:pStyle w:val="TAL"/>
              <w:rPr>
                <w:sz w:val="16"/>
              </w:rPr>
            </w:pPr>
          </w:p>
        </w:tc>
        <w:tc>
          <w:tcPr>
            <w:tcW w:w="0" w:type="auto"/>
            <w:shd w:val="clear" w:color="auto" w:fill="auto"/>
          </w:tcPr>
          <w:p w14:paraId="2542E830" w14:textId="77777777" w:rsidR="00394B10" w:rsidRPr="00416A2B" w:rsidRDefault="00394B10" w:rsidP="00394B10">
            <w:pPr>
              <w:pStyle w:val="TAL"/>
              <w:rPr>
                <w:sz w:val="16"/>
              </w:rPr>
            </w:pPr>
          </w:p>
        </w:tc>
      </w:tr>
      <w:tr w:rsidR="00416A2B" w:rsidRPr="00416A2B" w14:paraId="7FA4F92A" w14:textId="77777777" w:rsidTr="00416A2B">
        <w:tc>
          <w:tcPr>
            <w:tcW w:w="0" w:type="auto"/>
            <w:shd w:val="clear" w:color="auto" w:fill="auto"/>
          </w:tcPr>
          <w:p w14:paraId="2DC9E054" w14:textId="76F7C0C2" w:rsidR="00394B10" w:rsidRPr="00416A2B" w:rsidRDefault="00394B10" w:rsidP="00394B10">
            <w:pPr>
              <w:pStyle w:val="TAL"/>
              <w:rPr>
                <w:sz w:val="16"/>
              </w:rPr>
            </w:pPr>
            <w:r w:rsidRPr="00416A2B">
              <w:rPr>
                <w:sz w:val="16"/>
              </w:rPr>
              <w:t>S6-210146</w:t>
            </w:r>
          </w:p>
        </w:tc>
        <w:tc>
          <w:tcPr>
            <w:tcW w:w="0" w:type="auto"/>
            <w:shd w:val="clear" w:color="auto" w:fill="auto"/>
          </w:tcPr>
          <w:p w14:paraId="34AFC86A" w14:textId="19AAC019" w:rsidR="00394B10" w:rsidRPr="00416A2B" w:rsidRDefault="00394B10" w:rsidP="00394B10">
            <w:pPr>
              <w:pStyle w:val="TAL"/>
              <w:rPr>
                <w:sz w:val="16"/>
              </w:rPr>
            </w:pPr>
            <w:r w:rsidRPr="00416A2B">
              <w:rPr>
                <w:sz w:val="16"/>
              </w:rPr>
              <w:t>Update key issue#3 on 5G Multicast service and 5G Broadcast service</w:t>
            </w:r>
          </w:p>
        </w:tc>
        <w:tc>
          <w:tcPr>
            <w:tcW w:w="0" w:type="auto"/>
            <w:shd w:val="clear" w:color="auto" w:fill="auto"/>
          </w:tcPr>
          <w:p w14:paraId="56A85270" w14:textId="46984F08" w:rsidR="00394B10" w:rsidRPr="00416A2B" w:rsidRDefault="00394B10" w:rsidP="00394B10">
            <w:pPr>
              <w:pStyle w:val="TAL"/>
              <w:rPr>
                <w:sz w:val="16"/>
              </w:rPr>
            </w:pPr>
            <w:r w:rsidRPr="00416A2B">
              <w:rPr>
                <w:sz w:val="16"/>
              </w:rPr>
              <w:t>Huawei, Hisilicon</w:t>
            </w:r>
          </w:p>
        </w:tc>
        <w:tc>
          <w:tcPr>
            <w:tcW w:w="0" w:type="auto"/>
            <w:shd w:val="clear" w:color="auto" w:fill="auto"/>
          </w:tcPr>
          <w:p w14:paraId="126F7AEA" w14:textId="5C1CB87A" w:rsidR="00394B10" w:rsidRPr="00416A2B" w:rsidRDefault="00394B10" w:rsidP="00394B10">
            <w:pPr>
              <w:pStyle w:val="TAL"/>
              <w:rPr>
                <w:sz w:val="16"/>
              </w:rPr>
            </w:pPr>
            <w:r w:rsidRPr="00416A2B">
              <w:rPr>
                <w:sz w:val="16"/>
              </w:rPr>
              <w:t>postponed</w:t>
            </w:r>
          </w:p>
        </w:tc>
        <w:tc>
          <w:tcPr>
            <w:tcW w:w="0" w:type="auto"/>
            <w:shd w:val="clear" w:color="auto" w:fill="auto"/>
          </w:tcPr>
          <w:p w14:paraId="59CB2FE2" w14:textId="77777777" w:rsidR="00394B10" w:rsidRPr="00416A2B" w:rsidRDefault="00394B10" w:rsidP="00394B10">
            <w:pPr>
              <w:pStyle w:val="TAL"/>
              <w:rPr>
                <w:sz w:val="16"/>
              </w:rPr>
            </w:pPr>
          </w:p>
        </w:tc>
        <w:tc>
          <w:tcPr>
            <w:tcW w:w="0" w:type="auto"/>
            <w:shd w:val="clear" w:color="auto" w:fill="auto"/>
          </w:tcPr>
          <w:p w14:paraId="62F8D8E0" w14:textId="77777777" w:rsidR="00394B10" w:rsidRPr="00416A2B" w:rsidRDefault="00394B10" w:rsidP="00394B10">
            <w:pPr>
              <w:pStyle w:val="TAL"/>
              <w:rPr>
                <w:sz w:val="16"/>
              </w:rPr>
            </w:pPr>
          </w:p>
        </w:tc>
      </w:tr>
      <w:tr w:rsidR="00416A2B" w:rsidRPr="00416A2B" w14:paraId="061C0F96" w14:textId="77777777" w:rsidTr="00416A2B">
        <w:tc>
          <w:tcPr>
            <w:tcW w:w="0" w:type="auto"/>
            <w:shd w:val="clear" w:color="auto" w:fill="auto"/>
          </w:tcPr>
          <w:p w14:paraId="4D075388" w14:textId="7D8E9906" w:rsidR="00394B10" w:rsidRPr="00416A2B" w:rsidRDefault="00394B10" w:rsidP="00394B10">
            <w:pPr>
              <w:pStyle w:val="TAL"/>
              <w:rPr>
                <w:sz w:val="16"/>
              </w:rPr>
            </w:pPr>
            <w:r w:rsidRPr="00416A2B">
              <w:rPr>
                <w:sz w:val="16"/>
              </w:rPr>
              <w:t>S6-210147</w:t>
            </w:r>
          </w:p>
        </w:tc>
        <w:tc>
          <w:tcPr>
            <w:tcW w:w="0" w:type="auto"/>
            <w:shd w:val="clear" w:color="auto" w:fill="auto"/>
          </w:tcPr>
          <w:p w14:paraId="2D1C7128" w14:textId="62916979" w:rsidR="00394B10" w:rsidRPr="00416A2B" w:rsidRDefault="00394B10" w:rsidP="00394B10">
            <w:pPr>
              <w:pStyle w:val="TAL"/>
              <w:rPr>
                <w:sz w:val="16"/>
              </w:rPr>
            </w:pPr>
            <w:r w:rsidRPr="00416A2B">
              <w:rPr>
                <w:sz w:val="16"/>
              </w:rPr>
              <w:t>Update key issue#3 on service continuity</w:t>
            </w:r>
          </w:p>
        </w:tc>
        <w:tc>
          <w:tcPr>
            <w:tcW w:w="0" w:type="auto"/>
            <w:shd w:val="clear" w:color="auto" w:fill="auto"/>
          </w:tcPr>
          <w:p w14:paraId="372DE2D3" w14:textId="7F882F2E" w:rsidR="00394B10" w:rsidRPr="00416A2B" w:rsidRDefault="00394B10" w:rsidP="00394B10">
            <w:pPr>
              <w:pStyle w:val="TAL"/>
              <w:rPr>
                <w:sz w:val="16"/>
              </w:rPr>
            </w:pPr>
            <w:r w:rsidRPr="00416A2B">
              <w:rPr>
                <w:sz w:val="16"/>
              </w:rPr>
              <w:t>Huawei, Hisilicon</w:t>
            </w:r>
          </w:p>
        </w:tc>
        <w:tc>
          <w:tcPr>
            <w:tcW w:w="0" w:type="auto"/>
            <w:shd w:val="clear" w:color="auto" w:fill="auto"/>
          </w:tcPr>
          <w:p w14:paraId="76638394" w14:textId="2686EAF4" w:rsidR="00394B10" w:rsidRPr="00416A2B" w:rsidRDefault="00394B10" w:rsidP="00394B10">
            <w:pPr>
              <w:pStyle w:val="TAL"/>
              <w:rPr>
                <w:sz w:val="16"/>
              </w:rPr>
            </w:pPr>
            <w:r w:rsidRPr="00416A2B">
              <w:rPr>
                <w:sz w:val="16"/>
              </w:rPr>
              <w:t>postponed</w:t>
            </w:r>
          </w:p>
        </w:tc>
        <w:tc>
          <w:tcPr>
            <w:tcW w:w="0" w:type="auto"/>
            <w:shd w:val="clear" w:color="auto" w:fill="auto"/>
          </w:tcPr>
          <w:p w14:paraId="62BBB72E" w14:textId="77777777" w:rsidR="00394B10" w:rsidRPr="00416A2B" w:rsidRDefault="00394B10" w:rsidP="00394B10">
            <w:pPr>
              <w:pStyle w:val="TAL"/>
              <w:rPr>
                <w:sz w:val="16"/>
              </w:rPr>
            </w:pPr>
          </w:p>
        </w:tc>
        <w:tc>
          <w:tcPr>
            <w:tcW w:w="0" w:type="auto"/>
            <w:shd w:val="clear" w:color="auto" w:fill="auto"/>
          </w:tcPr>
          <w:p w14:paraId="566F47A3" w14:textId="77777777" w:rsidR="00394B10" w:rsidRPr="00416A2B" w:rsidRDefault="00394B10" w:rsidP="00394B10">
            <w:pPr>
              <w:pStyle w:val="TAL"/>
              <w:rPr>
                <w:sz w:val="16"/>
              </w:rPr>
            </w:pPr>
          </w:p>
        </w:tc>
      </w:tr>
      <w:tr w:rsidR="00416A2B" w:rsidRPr="00416A2B" w14:paraId="02182BEA" w14:textId="77777777" w:rsidTr="00416A2B">
        <w:tc>
          <w:tcPr>
            <w:tcW w:w="0" w:type="auto"/>
            <w:shd w:val="clear" w:color="auto" w:fill="auto"/>
          </w:tcPr>
          <w:p w14:paraId="55155E36" w14:textId="74595000" w:rsidR="00394B10" w:rsidRPr="00416A2B" w:rsidRDefault="00394B10" w:rsidP="00394B10">
            <w:pPr>
              <w:pStyle w:val="TAL"/>
              <w:rPr>
                <w:sz w:val="16"/>
              </w:rPr>
            </w:pPr>
            <w:r w:rsidRPr="00416A2B">
              <w:rPr>
                <w:sz w:val="16"/>
              </w:rPr>
              <w:t>S6-210148</w:t>
            </w:r>
          </w:p>
        </w:tc>
        <w:tc>
          <w:tcPr>
            <w:tcW w:w="0" w:type="auto"/>
            <w:shd w:val="clear" w:color="auto" w:fill="auto"/>
          </w:tcPr>
          <w:p w14:paraId="2FCC2D69" w14:textId="215EFF59" w:rsidR="00394B10" w:rsidRPr="00416A2B" w:rsidRDefault="00394B10" w:rsidP="00394B10">
            <w:pPr>
              <w:pStyle w:val="TAL"/>
              <w:rPr>
                <w:sz w:val="16"/>
              </w:rPr>
            </w:pPr>
            <w:r w:rsidRPr="00416A2B">
              <w:rPr>
                <w:sz w:val="16"/>
              </w:rPr>
              <w:t>New solution to key issue#3 on application layer architecture over 5G MBS</w:t>
            </w:r>
          </w:p>
        </w:tc>
        <w:tc>
          <w:tcPr>
            <w:tcW w:w="0" w:type="auto"/>
            <w:shd w:val="clear" w:color="auto" w:fill="auto"/>
          </w:tcPr>
          <w:p w14:paraId="46F6EF48" w14:textId="5476C0BD" w:rsidR="00394B10" w:rsidRPr="00416A2B" w:rsidRDefault="00394B10" w:rsidP="00394B10">
            <w:pPr>
              <w:pStyle w:val="TAL"/>
              <w:rPr>
                <w:sz w:val="16"/>
              </w:rPr>
            </w:pPr>
            <w:r w:rsidRPr="00416A2B">
              <w:rPr>
                <w:sz w:val="16"/>
              </w:rPr>
              <w:t>Huawei, Hisilicon</w:t>
            </w:r>
          </w:p>
        </w:tc>
        <w:tc>
          <w:tcPr>
            <w:tcW w:w="0" w:type="auto"/>
            <w:shd w:val="clear" w:color="auto" w:fill="auto"/>
          </w:tcPr>
          <w:p w14:paraId="0A468AB4" w14:textId="6ACCF078" w:rsidR="00394B10" w:rsidRPr="00416A2B" w:rsidRDefault="00394B10" w:rsidP="00394B10">
            <w:pPr>
              <w:pStyle w:val="TAL"/>
              <w:rPr>
                <w:sz w:val="16"/>
              </w:rPr>
            </w:pPr>
            <w:r w:rsidRPr="00416A2B">
              <w:rPr>
                <w:sz w:val="16"/>
              </w:rPr>
              <w:t>postponed</w:t>
            </w:r>
          </w:p>
        </w:tc>
        <w:tc>
          <w:tcPr>
            <w:tcW w:w="0" w:type="auto"/>
            <w:shd w:val="clear" w:color="auto" w:fill="auto"/>
          </w:tcPr>
          <w:p w14:paraId="4F43E44C" w14:textId="77777777" w:rsidR="00394B10" w:rsidRPr="00416A2B" w:rsidRDefault="00394B10" w:rsidP="00394B10">
            <w:pPr>
              <w:pStyle w:val="TAL"/>
              <w:rPr>
                <w:sz w:val="16"/>
              </w:rPr>
            </w:pPr>
          </w:p>
        </w:tc>
        <w:tc>
          <w:tcPr>
            <w:tcW w:w="0" w:type="auto"/>
            <w:shd w:val="clear" w:color="auto" w:fill="auto"/>
          </w:tcPr>
          <w:p w14:paraId="7A9A0754" w14:textId="77777777" w:rsidR="00394B10" w:rsidRPr="00416A2B" w:rsidRDefault="00394B10" w:rsidP="00394B10">
            <w:pPr>
              <w:pStyle w:val="TAL"/>
              <w:rPr>
                <w:sz w:val="16"/>
              </w:rPr>
            </w:pPr>
          </w:p>
        </w:tc>
      </w:tr>
      <w:tr w:rsidR="00416A2B" w:rsidRPr="00416A2B" w14:paraId="0866A1D6" w14:textId="77777777" w:rsidTr="00416A2B">
        <w:tc>
          <w:tcPr>
            <w:tcW w:w="0" w:type="auto"/>
            <w:shd w:val="clear" w:color="auto" w:fill="auto"/>
          </w:tcPr>
          <w:p w14:paraId="6C6023CF" w14:textId="645B509A" w:rsidR="00394B10" w:rsidRPr="00416A2B" w:rsidRDefault="00394B10" w:rsidP="00394B10">
            <w:pPr>
              <w:pStyle w:val="TAL"/>
              <w:rPr>
                <w:sz w:val="16"/>
              </w:rPr>
            </w:pPr>
            <w:r w:rsidRPr="00416A2B">
              <w:rPr>
                <w:sz w:val="16"/>
              </w:rPr>
              <w:t>S6-210149</w:t>
            </w:r>
          </w:p>
        </w:tc>
        <w:tc>
          <w:tcPr>
            <w:tcW w:w="0" w:type="auto"/>
            <w:shd w:val="clear" w:color="auto" w:fill="auto"/>
          </w:tcPr>
          <w:p w14:paraId="3F4AB44F" w14:textId="1E301730" w:rsidR="00394B10" w:rsidRPr="00416A2B" w:rsidRDefault="00394B10" w:rsidP="00394B10">
            <w:pPr>
              <w:pStyle w:val="TAL"/>
              <w:rPr>
                <w:sz w:val="16"/>
              </w:rPr>
            </w:pPr>
            <w:r w:rsidRPr="00416A2B">
              <w:rPr>
                <w:sz w:val="16"/>
              </w:rPr>
              <w:t>General requirement</w:t>
            </w:r>
          </w:p>
        </w:tc>
        <w:tc>
          <w:tcPr>
            <w:tcW w:w="0" w:type="auto"/>
            <w:shd w:val="clear" w:color="auto" w:fill="auto"/>
          </w:tcPr>
          <w:p w14:paraId="2FF41B22" w14:textId="35F64DDA" w:rsidR="00394B10" w:rsidRPr="00416A2B" w:rsidRDefault="00394B10" w:rsidP="00394B10">
            <w:pPr>
              <w:pStyle w:val="TAL"/>
              <w:rPr>
                <w:sz w:val="16"/>
              </w:rPr>
            </w:pPr>
            <w:r w:rsidRPr="00416A2B">
              <w:rPr>
                <w:sz w:val="16"/>
              </w:rPr>
              <w:t>Huawei, Hisilicon</w:t>
            </w:r>
          </w:p>
        </w:tc>
        <w:tc>
          <w:tcPr>
            <w:tcW w:w="0" w:type="auto"/>
            <w:shd w:val="clear" w:color="auto" w:fill="auto"/>
          </w:tcPr>
          <w:p w14:paraId="42C1B86D" w14:textId="45156DA0" w:rsidR="00394B10" w:rsidRPr="00416A2B" w:rsidRDefault="00394B10" w:rsidP="00394B10">
            <w:pPr>
              <w:pStyle w:val="TAL"/>
              <w:rPr>
                <w:sz w:val="16"/>
              </w:rPr>
            </w:pPr>
            <w:r w:rsidRPr="00416A2B">
              <w:rPr>
                <w:sz w:val="16"/>
              </w:rPr>
              <w:t>approved</w:t>
            </w:r>
          </w:p>
        </w:tc>
        <w:tc>
          <w:tcPr>
            <w:tcW w:w="0" w:type="auto"/>
            <w:shd w:val="clear" w:color="auto" w:fill="auto"/>
          </w:tcPr>
          <w:p w14:paraId="1CCCF59B" w14:textId="77777777" w:rsidR="00394B10" w:rsidRPr="00416A2B" w:rsidRDefault="00394B10" w:rsidP="00394B10">
            <w:pPr>
              <w:pStyle w:val="TAL"/>
              <w:rPr>
                <w:sz w:val="16"/>
              </w:rPr>
            </w:pPr>
          </w:p>
        </w:tc>
        <w:tc>
          <w:tcPr>
            <w:tcW w:w="0" w:type="auto"/>
            <w:shd w:val="clear" w:color="auto" w:fill="auto"/>
          </w:tcPr>
          <w:p w14:paraId="7DF70423" w14:textId="77777777" w:rsidR="00394B10" w:rsidRPr="00416A2B" w:rsidRDefault="00394B10" w:rsidP="00394B10">
            <w:pPr>
              <w:pStyle w:val="TAL"/>
              <w:rPr>
                <w:sz w:val="16"/>
              </w:rPr>
            </w:pPr>
          </w:p>
        </w:tc>
      </w:tr>
      <w:tr w:rsidR="00416A2B" w:rsidRPr="00416A2B" w14:paraId="11B4933A" w14:textId="77777777" w:rsidTr="00416A2B">
        <w:tc>
          <w:tcPr>
            <w:tcW w:w="0" w:type="auto"/>
            <w:shd w:val="clear" w:color="auto" w:fill="auto"/>
          </w:tcPr>
          <w:p w14:paraId="65AF5CFC" w14:textId="5780DC54" w:rsidR="00394B10" w:rsidRPr="00416A2B" w:rsidRDefault="00394B10" w:rsidP="00394B10">
            <w:pPr>
              <w:pStyle w:val="TAL"/>
              <w:rPr>
                <w:sz w:val="16"/>
              </w:rPr>
            </w:pPr>
            <w:r w:rsidRPr="00416A2B">
              <w:rPr>
                <w:sz w:val="16"/>
              </w:rPr>
              <w:t>S6-210150</w:t>
            </w:r>
          </w:p>
        </w:tc>
        <w:tc>
          <w:tcPr>
            <w:tcW w:w="0" w:type="auto"/>
            <w:shd w:val="clear" w:color="auto" w:fill="auto"/>
          </w:tcPr>
          <w:p w14:paraId="138F0A5D" w14:textId="05916E91" w:rsidR="00394B10" w:rsidRPr="00416A2B" w:rsidRDefault="00394B10" w:rsidP="00394B10">
            <w:pPr>
              <w:pStyle w:val="TAL"/>
              <w:rPr>
                <w:sz w:val="16"/>
              </w:rPr>
            </w:pPr>
            <w:r w:rsidRPr="00416A2B">
              <w:rPr>
                <w:sz w:val="16"/>
              </w:rPr>
              <w:t>UAS application layer functional model</w:t>
            </w:r>
          </w:p>
        </w:tc>
        <w:tc>
          <w:tcPr>
            <w:tcW w:w="0" w:type="auto"/>
            <w:shd w:val="clear" w:color="auto" w:fill="auto"/>
          </w:tcPr>
          <w:p w14:paraId="718D4AF4" w14:textId="374B614E" w:rsidR="00394B10" w:rsidRPr="00416A2B" w:rsidRDefault="00394B10" w:rsidP="00394B10">
            <w:pPr>
              <w:pStyle w:val="TAL"/>
              <w:rPr>
                <w:sz w:val="16"/>
              </w:rPr>
            </w:pPr>
            <w:r w:rsidRPr="00416A2B">
              <w:rPr>
                <w:sz w:val="16"/>
              </w:rPr>
              <w:t>Huawei, Hisilicon</w:t>
            </w:r>
          </w:p>
        </w:tc>
        <w:tc>
          <w:tcPr>
            <w:tcW w:w="0" w:type="auto"/>
            <w:shd w:val="clear" w:color="auto" w:fill="auto"/>
          </w:tcPr>
          <w:p w14:paraId="5481632F" w14:textId="61E0C2C1" w:rsidR="00394B10" w:rsidRPr="00416A2B" w:rsidRDefault="00394B10" w:rsidP="00394B10">
            <w:pPr>
              <w:pStyle w:val="TAL"/>
              <w:rPr>
                <w:sz w:val="16"/>
              </w:rPr>
            </w:pPr>
            <w:r w:rsidRPr="00416A2B">
              <w:rPr>
                <w:sz w:val="16"/>
              </w:rPr>
              <w:t>revised</w:t>
            </w:r>
          </w:p>
        </w:tc>
        <w:tc>
          <w:tcPr>
            <w:tcW w:w="0" w:type="auto"/>
            <w:shd w:val="clear" w:color="auto" w:fill="auto"/>
          </w:tcPr>
          <w:p w14:paraId="02C6D553" w14:textId="77777777" w:rsidR="00394B10" w:rsidRPr="00416A2B" w:rsidRDefault="00394B10" w:rsidP="00394B10">
            <w:pPr>
              <w:pStyle w:val="TAL"/>
              <w:rPr>
                <w:sz w:val="16"/>
              </w:rPr>
            </w:pPr>
          </w:p>
        </w:tc>
        <w:tc>
          <w:tcPr>
            <w:tcW w:w="0" w:type="auto"/>
            <w:shd w:val="clear" w:color="auto" w:fill="auto"/>
          </w:tcPr>
          <w:p w14:paraId="20F27D10" w14:textId="069C42A7" w:rsidR="00394B10" w:rsidRPr="00416A2B" w:rsidRDefault="00394B10" w:rsidP="00394B10">
            <w:pPr>
              <w:pStyle w:val="TAL"/>
              <w:rPr>
                <w:sz w:val="16"/>
              </w:rPr>
            </w:pPr>
            <w:r w:rsidRPr="00416A2B">
              <w:rPr>
                <w:sz w:val="16"/>
              </w:rPr>
              <w:t>S6-210313</w:t>
            </w:r>
          </w:p>
        </w:tc>
      </w:tr>
      <w:tr w:rsidR="00416A2B" w:rsidRPr="00416A2B" w14:paraId="537F6040" w14:textId="77777777" w:rsidTr="00416A2B">
        <w:tc>
          <w:tcPr>
            <w:tcW w:w="0" w:type="auto"/>
            <w:shd w:val="clear" w:color="auto" w:fill="auto"/>
          </w:tcPr>
          <w:p w14:paraId="38B209A7" w14:textId="589C629F" w:rsidR="00394B10" w:rsidRPr="00416A2B" w:rsidRDefault="00394B10" w:rsidP="00394B10">
            <w:pPr>
              <w:pStyle w:val="TAL"/>
              <w:rPr>
                <w:sz w:val="16"/>
              </w:rPr>
            </w:pPr>
            <w:r w:rsidRPr="00416A2B">
              <w:rPr>
                <w:sz w:val="16"/>
              </w:rPr>
              <w:t>S6-210151</w:t>
            </w:r>
          </w:p>
        </w:tc>
        <w:tc>
          <w:tcPr>
            <w:tcW w:w="0" w:type="auto"/>
            <w:shd w:val="clear" w:color="auto" w:fill="auto"/>
          </w:tcPr>
          <w:p w14:paraId="21292D9A" w14:textId="028052C5" w:rsidR="00394B10" w:rsidRPr="00416A2B" w:rsidRDefault="00394B10" w:rsidP="00394B10">
            <w:pPr>
              <w:pStyle w:val="TAL"/>
              <w:rPr>
                <w:sz w:val="16"/>
              </w:rPr>
            </w:pPr>
            <w:r w:rsidRPr="00416A2B">
              <w:rPr>
                <w:sz w:val="16"/>
              </w:rPr>
              <w:t>Requirement for UAV location information</w:t>
            </w:r>
          </w:p>
        </w:tc>
        <w:tc>
          <w:tcPr>
            <w:tcW w:w="0" w:type="auto"/>
            <w:shd w:val="clear" w:color="auto" w:fill="auto"/>
          </w:tcPr>
          <w:p w14:paraId="43C72FEE" w14:textId="0FF3FD5A" w:rsidR="00394B10" w:rsidRPr="00416A2B" w:rsidRDefault="00394B10" w:rsidP="00394B10">
            <w:pPr>
              <w:pStyle w:val="TAL"/>
              <w:rPr>
                <w:sz w:val="16"/>
              </w:rPr>
            </w:pPr>
            <w:r w:rsidRPr="00416A2B">
              <w:rPr>
                <w:sz w:val="16"/>
              </w:rPr>
              <w:t>Huawei, Hisilicon</w:t>
            </w:r>
          </w:p>
        </w:tc>
        <w:tc>
          <w:tcPr>
            <w:tcW w:w="0" w:type="auto"/>
            <w:shd w:val="clear" w:color="auto" w:fill="auto"/>
          </w:tcPr>
          <w:p w14:paraId="4B86A623" w14:textId="1E4B1880" w:rsidR="00394B10" w:rsidRPr="00416A2B" w:rsidRDefault="00394B10" w:rsidP="00394B10">
            <w:pPr>
              <w:pStyle w:val="TAL"/>
              <w:rPr>
                <w:sz w:val="16"/>
              </w:rPr>
            </w:pPr>
            <w:r w:rsidRPr="00416A2B">
              <w:rPr>
                <w:sz w:val="16"/>
              </w:rPr>
              <w:t>revised</w:t>
            </w:r>
          </w:p>
        </w:tc>
        <w:tc>
          <w:tcPr>
            <w:tcW w:w="0" w:type="auto"/>
            <w:shd w:val="clear" w:color="auto" w:fill="auto"/>
          </w:tcPr>
          <w:p w14:paraId="07A05D0B" w14:textId="77777777" w:rsidR="00394B10" w:rsidRPr="00416A2B" w:rsidRDefault="00394B10" w:rsidP="00394B10">
            <w:pPr>
              <w:pStyle w:val="TAL"/>
              <w:rPr>
                <w:sz w:val="16"/>
              </w:rPr>
            </w:pPr>
          </w:p>
        </w:tc>
        <w:tc>
          <w:tcPr>
            <w:tcW w:w="0" w:type="auto"/>
            <w:shd w:val="clear" w:color="auto" w:fill="auto"/>
          </w:tcPr>
          <w:p w14:paraId="2E1E17AF" w14:textId="41F7B6D3" w:rsidR="00394B10" w:rsidRPr="00416A2B" w:rsidRDefault="00394B10" w:rsidP="00394B10">
            <w:pPr>
              <w:pStyle w:val="TAL"/>
              <w:rPr>
                <w:sz w:val="16"/>
              </w:rPr>
            </w:pPr>
            <w:r w:rsidRPr="00416A2B">
              <w:rPr>
                <w:sz w:val="16"/>
              </w:rPr>
              <w:t>S6-210314</w:t>
            </w:r>
          </w:p>
        </w:tc>
      </w:tr>
      <w:tr w:rsidR="00416A2B" w:rsidRPr="00416A2B" w14:paraId="78381DE9" w14:textId="77777777" w:rsidTr="00416A2B">
        <w:tc>
          <w:tcPr>
            <w:tcW w:w="0" w:type="auto"/>
            <w:shd w:val="clear" w:color="auto" w:fill="auto"/>
          </w:tcPr>
          <w:p w14:paraId="15570450" w14:textId="1BE0762C" w:rsidR="00394B10" w:rsidRPr="00416A2B" w:rsidRDefault="00394B10" w:rsidP="00394B10">
            <w:pPr>
              <w:pStyle w:val="TAL"/>
              <w:rPr>
                <w:sz w:val="16"/>
              </w:rPr>
            </w:pPr>
            <w:r w:rsidRPr="00416A2B">
              <w:rPr>
                <w:sz w:val="16"/>
              </w:rPr>
              <w:t>S6-210152</w:t>
            </w:r>
          </w:p>
        </w:tc>
        <w:tc>
          <w:tcPr>
            <w:tcW w:w="0" w:type="auto"/>
            <w:shd w:val="clear" w:color="auto" w:fill="auto"/>
          </w:tcPr>
          <w:p w14:paraId="464D22D1" w14:textId="0D2239A6" w:rsidR="00394B10" w:rsidRPr="00416A2B" w:rsidRDefault="00394B10" w:rsidP="00394B10">
            <w:pPr>
              <w:pStyle w:val="TAL"/>
              <w:rPr>
                <w:sz w:val="16"/>
              </w:rPr>
            </w:pPr>
            <w:r w:rsidRPr="00416A2B">
              <w:rPr>
                <w:sz w:val="16"/>
              </w:rPr>
              <w:t>Requirement for UAV broadcast communications support</w:t>
            </w:r>
          </w:p>
        </w:tc>
        <w:tc>
          <w:tcPr>
            <w:tcW w:w="0" w:type="auto"/>
            <w:shd w:val="clear" w:color="auto" w:fill="auto"/>
          </w:tcPr>
          <w:p w14:paraId="183D76C8" w14:textId="750A499A" w:rsidR="00394B10" w:rsidRPr="00416A2B" w:rsidRDefault="00394B10" w:rsidP="00394B10">
            <w:pPr>
              <w:pStyle w:val="TAL"/>
              <w:rPr>
                <w:sz w:val="16"/>
              </w:rPr>
            </w:pPr>
            <w:r w:rsidRPr="00416A2B">
              <w:rPr>
                <w:sz w:val="16"/>
              </w:rPr>
              <w:t>Huawei, Hisilicon</w:t>
            </w:r>
          </w:p>
        </w:tc>
        <w:tc>
          <w:tcPr>
            <w:tcW w:w="0" w:type="auto"/>
            <w:shd w:val="clear" w:color="auto" w:fill="auto"/>
          </w:tcPr>
          <w:p w14:paraId="09029BBE" w14:textId="26B690E8" w:rsidR="00394B10" w:rsidRPr="00416A2B" w:rsidRDefault="00394B10" w:rsidP="00394B10">
            <w:pPr>
              <w:pStyle w:val="TAL"/>
              <w:rPr>
                <w:sz w:val="16"/>
              </w:rPr>
            </w:pPr>
            <w:r w:rsidRPr="00416A2B">
              <w:rPr>
                <w:sz w:val="16"/>
              </w:rPr>
              <w:t>revised</w:t>
            </w:r>
          </w:p>
        </w:tc>
        <w:tc>
          <w:tcPr>
            <w:tcW w:w="0" w:type="auto"/>
            <w:shd w:val="clear" w:color="auto" w:fill="auto"/>
          </w:tcPr>
          <w:p w14:paraId="441D8DA2" w14:textId="77777777" w:rsidR="00394B10" w:rsidRPr="00416A2B" w:rsidRDefault="00394B10" w:rsidP="00394B10">
            <w:pPr>
              <w:pStyle w:val="TAL"/>
              <w:rPr>
                <w:sz w:val="16"/>
              </w:rPr>
            </w:pPr>
          </w:p>
        </w:tc>
        <w:tc>
          <w:tcPr>
            <w:tcW w:w="0" w:type="auto"/>
            <w:shd w:val="clear" w:color="auto" w:fill="auto"/>
          </w:tcPr>
          <w:p w14:paraId="3CCF4FE0" w14:textId="44E1E6C7" w:rsidR="00394B10" w:rsidRPr="00416A2B" w:rsidRDefault="00394B10" w:rsidP="00394B10">
            <w:pPr>
              <w:pStyle w:val="TAL"/>
              <w:rPr>
                <w:sz w:val="16"/>
              </w:rPr>
            </w:pPr>
            <w:r w:rsidRPr="00416A2B">
              <w:rPr>
                <w:sz w:val="16"/>
              </w:rPr>
              <w:t>S6-210315</w:t>
            </w:r>
          </w:p>
        </w:tc>
      </w:tr>
      <w:tr w:rsidR="00416A2B" w:rsidRPr="00416A2B" w14:paraId="48389DA4" w14:textId="77777777" w:rsidTr="00416A2B">
        <w:tc>
          <w:tcPr>
            <w:tcW w:w="0" w:type="auto"/>
            <w:shd w:val="clear" w:color="auto" w:fill="auto"/>
          </w:tcPr>
          <w:p w14:paraId="0374147D" w14:textId="3F04863A" w:rsidR="00394B10" w:rsidRPr="00416A2B" w:rsidRDefault="00394B10" w:rsidP="00394B10">
            <w:pPr>
              <w:pStyle w:val="TAL"/>
              <w:rPr>
                <w:sz w:val="16"/>
              </w:rPr>
            </w:pPr>
            <w:r w:rsidRPr="00416A2B">
              <w:rPr>
                <w:sz w:val="16"/>
              </w:rPr>
              <w:t>S6-210153</w:t>
            </w:r>
          </w:p>
        </w:tc>
        <w:tc>
          <w:tcPr>
            <w:tcW w:w="0" w:type="auto"/>
            <w:shd w:val="clear" w:color="auto" w:fill="auto"/>
          </w:tcPr>
          <w:p w14:paraId="1742B5BC" w14:textId="2B9E3D42" w:rsidR="00394B10" w:rsidRPr="00416A2B" w:rsidRDefault="00394B10" w:rsidP="00394B10">
            <w:pPr>
              <w:pStyle w:val="TAL"/>
              <w:rPr>
                <w:sz w:val="16"/>
              </w:rPr>
            </w:pPr>
            <w:r w:rsidRPr="00416A2B">
              <w:rPr>
                <w:sz w:val="16"/>
              </w:rPr>
              <w:t>Requirement for Provisioning UAS service information</w:t>
            </w:r>
          </w:p>
        </w:tc>
        <w:tc>
          <w:tcPr>
            <w:tcW w:w="0" w:type="auto"/>
            <w:shd w:val="clear" w:color="auto" w:fill="auto"/>
          </w:tcPr>
          <w:p w14:paraId="7542BB38" w14:textId="70A0CCD0" w:rsidR="00394B10" w:rsidRPr="00416A2B" w:rsidRDefault="00394B10" w:rsidP="00394B10">
            <w:pPr>
              <w:pStyle w:val="TAL"/>
              <w:rPr>
                <w:sz w:val="16"/>
              </w:rPr>
            </w:pPr>
            <w:r w:rsidRPr="00416A2B">
              <w:rPr>
                <w:sz w:val="16"/>
              </w:rPr>
              <w:t>Huawei, Hisilicon</w:t>
            </w:r>
          </w:p>
        </w:tc>
        <w:tc>
          <w:tcPr>
            <w:tcW w:w="0" w:type="auto"/>
            <w:shd w:val="clear" w:color="auto" w:fill="auto"/>
          </w:tcPr>
          <w:p w14:paraId="1C154FF4" w14:textId="63DE3E79" w:rsidR="00394B10" w:rsidRPr="00416A2B" w:rsidRDefault="00394B10" w:rsidP="00394B10">
            <w:pPr>
              <w:pStyle w:val="TAL"/>
              <w:rPr>
                <w:sz w:val="16"/>
              </w:rPr>
            </w:pPr>
            <w:r w:rsidRPr="00416A2B">
              <w:rPr>
                <w:sz w:val="16"/>
              </w:rPr>
              <w:t>revised</w:t>
            </w:r>
          </w:p>
        </w:tc>
        <w:tc>
          <w:tcPr>
            <w:tcW w:w="0" w:type="auto"/>
            <w:shd w:val="clear" w:color="auto" w:fill="auto"/>
          </w:tcPr>
          <w:p w14:paraId="78A8F9D0" w14:textId="77777777" w:rsidR="00394B10" w:rsidRPr="00416A2B" w:rsidRDefault="00394B10" w:rsidP="00394B10">
            <w:pPr>
              <w:pStyle w:val="TAL"/>
              <w:rPr>
                <w:sz w:val="16"/>
              </w:rPr>
            </w:pPr>
          </w:p>
        </w:tc>
        <w:tc>
          <w:tcPr>
            <w:tcW w:w="0" w:type="auto"/>
            <w:shd w:val="clear" w:color="auto" w:fill="auto"/>
          </w:tcPr>
          <w:p w14:paraId="058486EB" w14:textId="600F8BFC" w:rsidR="00394B10" w:rsidRPr="00416A2B" w:rsidRDefault="00394B10" w:rsidP="00394B10">
            <w:pPr>
              <w:pStyle w:val="TAL"/>
              <w:rPr>
                <w:sz w:val="16"/>
              </w:rPr>
            </w:pPr>
            <w:r w:rsidRPr="00416A2B">
              <w:rPr>
                <w:sz w:val="16"/>
              </w:rPr>
              <w:t>S6-210316</w:t>
            </w:r>
          </w:p>
        </w:tc>
      </w:tr>
      <w:tr w:rsidR="00416A2B" w:rsidRPr="00416A2B" w14:paraId="0D38A1FA" w14:textId="77777777" w:rsidTr="00416A2B">
        <w:tc>
          <w:tcPr>
            <w:tcW w:w="0" w:type="auto"/>
            <w:shd w:val="clear" w:color="auto" w:fill="auto"/>
          </w:tcPr>
          <w:p w14:paraId="7697A4AE" w14:textId="50AAA952" w:rsidR="00394B10" w:rsidRPr="00416A2B" w:rsidRDefault="00394B10" w:rsidP="00394B10">
            <w:pPr>
              <w:pStyle w:val="TAL"/>
              <w:rPr>
                <w:sz w:val="16"/>
              </w:rPr>
            </w:pPr>
            <w:r w:rsidRPr="00416A2B">
              <w:rPr>
                <w:sz w:val="16"/>
              </w:rPr>
              <w:t>S6-210154</w:t>
            </w:r>
          </w:p>
        </w:tc>
        <w:tc>
          <w:tcPr>
            <w:tcW w:w="0" w:type="auto"/>
            <w:shd w:val="clear" w:color="auto" w:fill="auto"/>
          </w:tcPr>
          <w:p w14:paraId="32959A3A" w14:textId="3E2E7CCA" w:rsidR="00394B10" w:rsidRPr="00416A2B" w:rsidRDefault="00394B10" w:rsidP="00394B10">
            <w:pPr>
              <w:pStyle w:val="TAL"/>
              <w:rPr>
                <w:sz w:val="16"/>
              </w:rPr>
            </w:pPr>
            <w:r w:rsidRPr="00416A2B">
              <w:rPr>
                <w:sz w:val="16"/>
              </w:rPr>
              <w:t>Resolving ENs in the UAS application layer architecture</w:t>
            </w:r>
          </w:p>
        </w:tc>
        <w:tc>
          <w:tcPr>
            <w:tcW w:w="0" w:type="auto"/>
            <w:shd w:val="clear" w:color="auto" w:fill="auto"/>
          </w:tcPr>
          <w:p w14:paraId="304A7604" w14:textId="18762E99" w:rsidR="00394B10" w:rsidRPr="00416A2B" w:rsidRDefault="00394B10" w:rsidP="00394B10">
            <w:pPr>
              <w:pStyle w:val="TAL"/>
              <w:rPr>
                <w:sz w:val="16"/>
              </w:rPr>
            </w:pPr>
            <w:r w:rsidRPr="00416A2B">
              <w:rPr>
                <w:sz w:val="16"/>
              </w:rPr>
              <w:t>Huawei, Hisilicon</w:t>
            </w:r>
          </w:p>
        </w:tc>
        <w:tc>
          <w:tcPr>
            <w:tcW w:w="0" w:type="auto"/>
            <w:shd w:val="clear" w:color="auto" w:fill="auto"/>
          </w:tcPr>
          <w:p w14:paraId="339E5437" w14:textId="08E65590" w:rsidR="00394B10" w:rsidRPr="00416A2B" w:rsidRDefault="00394B10" w:rsidP="00394B10">
            <w:pPr>
              <w:pStyle w:val="TAL"/>
              <w:rPr>
                <w:sz w:val="16"/>
              </w:rPr>
            </w:pPr>
            <w:r w:rsidRPr="00416A2B">
              <w:rPr>
                <w:sz w:val="16"/>
              </w:rPr>
              <w:t>approved</w:t>
            </w:r>
          </w:p>
        </w:tc>
        <w:tc>
          <w:tcPr>
            <w:tcW w:w="0" w:type="auto"/>
            <w:shd w:val="clear" w:color="auto" w:fill="auto"/>
          </w:tcPr>
          <w:p w14:paraId="5C1196DF" w14:textId="77777777" w:rsidR="00394B10" w:rsidRPr="00416A2B" w:rsidRDefault="00394B10" w:rsidP="00394B10">
            <w:pPr>
              <w:pStyle w:val="TAL"/>
              <w:rPr>
                <w:sz w:val="16"/>
              </w:rPr>
            </w:pPr>
          </w:p>
        </w:tc>
        <w:tc>
          <w:tcPr>
            <w:tcW w:w="0" w:type="auto"/>
            <w:shd w:val="clear" w:color="auto" w:fill="auto"/>
          </w:tcPr>
          <w:p w14:paraId="29D5E180" w14:textId="77777777" w:rsidR="00394B10" w:rsidRPr="00416A2B" w:rsidRDefault="00394B10" w:rsidP="00394B10">
            <w:pPr>
              <w:pStyle w:val="TAL"/>
              <w:rPr>
                <w:sz w:val="16"/>
              </w:rPr>
            </w:pPr>
          </w:p>
        </w:tc>
      </w:tr>
      <w:tr w:rsidR="00416A2B" w:rsidRPr="00416A2B" w14:paraId="61DBF7A2" w14:textId="77777777" w:rsidTr="00416A2B">
        <w:tc>
          <w:tcPr>
            <w:tcW w:w="0" w:type="auto"/>
            <w:shd w:val="clear" w:color="auto" w:fill="auto"/>
          </w:tcPr>
          <w:p w14:paraId="796A6C9B" w14:textId="4EB7DF70" w:rsidR="00394B10" w:rsidRPr="00416A2B" w:rsidRDefault="00394B10" w:rsidP="00394B10">
            <w:pPr>
              <w:pStyle w:val="TAL"/>
              <w:rPr>
                <w:sz w:val="16"/>
              </w:rPr>
            </w:pPr>
            <w:r w:rsidRPr="00416A2B">
              <w:rPr>
                <w:sz w:val="16"/>
              </w:rPr>
              <w:t>S6-210155</w:t>
            </w:r>
          </w:p>
        </w:tc>
        <w:tc>
          <w:tcPr>
            <w:tcW w:w="0" w:type="auto"/>
            <w:shd w:val="clear" w:color="auto" w:fill="auto"/>
          </w:tcPr>
          <w:p w14:paraId="02D56728" w14:textId="7F03A081" w:rsidR="00394B10" w:rsidRPr="00416A2B" w:rsidRDefault="00394B10" w:rsidP="00394B10">
            <w:pPr>
              <w:pStyle w:val="TAL"/>
              <w:rPr>
                <w:sz w:val="16"/>
              </w:rPr>
            </w:pPr>
            <w:r w:rsidRPr="00416A2B">
              <w:rPr>
                <w:sz w:val="16"/>
              </w:rPr>
              <w:t>Solution to KI#10</w:t>
            </w:r>
          </w:p>
        </w:tc>
        <w:tc>
          <w:tcPr>
            <w:tcW w:w="0" w:type="auto"/>
            <w:shd w:val="clear" w:color="auto" w:fill="auto"/>
          </w:tcPr>
          <w:p w14:paraId="4FE30BEC" w14:textId="49316661" w:rsidR="00394B10" w:rsidRPr="00416A2B" w:rsidRDefault="00394B10" w:rsidP="00394B10">
            <w:pPr>
              <w:pStyle w:val="TAL"/>
              <w:rPr>
                <w:sz w:val="16"/>
              </w:rPr>
            </w:pPr>
            <w:r w:rsidRPr="00416A2B">
              <w:rPr>
                <w:sz w:val="16"/>
              </w:rPr>
              <w:t>Huawei, Hisilicon</w:t>
            </w:r>
          </w:p>
        </w:tc>
        <w:tc>
          <w:tcPr>
            <w:tcW w:w="0" w:type="auto"/>
            <w:shd w:val="clear" w:color="auto" w:fill="auto"/>
          </w:tcPr>
          <w:p w14:paraId="544D44E3" w14:textId="07317846" w:rsidR="00394B10" w:rsidRPr="00416A2B" w:rsidRDefault="00394B10" w:rsidP="00394B10">
            <w:pPr>
              <w:pStyle w:val="TAL"/>
              <w:rPr>
                <w:sz w:val="16"/>
              </w:rPr>
            </w:pPr>
            <w:r w:rsidRPr="00416A2B">
              <w:rPr>
                <w:sz w:val="16"/>
              </w:rPr>
              <w:t>revised</w:t>
            </w:r>
          </w:p>
        </w:tc>
        <w:tc>
          <w:tcPr>
            <w:tcW w:w="0" w:type="auto"/>
            <w:shd w:val="clear" w:color="auto" w:fill="auto"/>
          </w:tcPr>
          <w:p w14:paraId="33589561" w14:textId="77777777" w:rsidR="00394B10" w:rsidRPr="00416A2B" w:rsidRDefault="00394B10" w:rsidP="00394B10">
            <w:pPr>
              <w:pStyle w:val="TAL"/>
              <w:rPr>
                <w:sz w:val="16"/>
              </w:rPr>
            </w:pPr>
          </w:p>
        </w:tc>
        <w:tc>
          <w:tcPr>
            <w:tcW w:w="0" w:type="auto"/>
            <w:shd w:val="clear" w:color="auto" w:fill="auto"/>
          </w:tcPr>
          <w:p w14:paraId="686766B4" w14:textId="0FDFD187" w:rsidR="00394B10" w:rsidRPr="00416A2B" w:rsidRDefault="00394B10" w:rsidP="00394B10">
            <w:pPr>
              <w:pStyle w:val="TAL"/>
              <w:rPr>
                <w:sz w:val="16"/>
              </w:rPr>
            </w:pPr>
            <w:r w:rsidRPr="00416A2B">
              <w:rPr>
                <w:sz w:val="16"/>
              </w:rPr>
              <w:t>S6-210317</w:t>
            </w:r>
          </w:p>
        </w:tc>
      </w:tr>
      <w:tr w:rsidR="00416A2B" w:rsidRPr="00416A2B" w14:paraId="194796EF" w14:textId="77777777" w:rsidTr="00416A2B">
        <w:tc>
          <w:tcPr>
            <w:tcW w:w="0" w:type="auto"/>
            <w:shd w:val="clear" w:color="auto" w:fill="auto"/>
          </w:tcPr>
          <w:p w14:paraId="7BEB888E" w14:textId="6A760B10" w:rsidR="00394B10" w:rsidRPr="00416A2B" w:rsidRDefault="00394B10" w:rsidP="00394B10">
            <w:pPr>
              <w:pStyle w:val="TAL"/>
              <w:rPr>
                <w:sz w:val="16"/>
              </w:rPr>
            </w:pPr>
            <w:r w:rsidRPr="00416A2B">
              <w:rPr>
                <w:sz w:val="16"/>
              </w:rPr>
              <w:t>S6-210156</w:t>
            </w:r>
          </w:p>
        </w:tc>
        <w:tc>
          <w:tcPr>
            <w:tcW w:w="0" w:type="auto"/>
            <w:shd w:val="clear" w:color="auto" w:fill="auto"/>
          </w:tcPr>
          <w:p w14:paraId="15E2AA8C" w14:textId="4D936683" w:rsidR="00394B10" w:rsidRPr="00416A2B" w:rsidRDefault="00394B10" w:rsidP="00394B10">
            <w:pPr>
              <w:pStyle w:val="TAL"/>
              <w:rPr>
                <w:sz w:val="16"/>
              </w:rPr>
            </w:pPr>
            <w:r w:rsidRPr="00416A2B">
              <w:rPr>
                <w:sz w:val="16"/>
              </w:rPr>
              <w:t>Solution to KI#7</w:t>
            </w:r>
          </w:p>
        </w:tc>
        <w:tc>
          <w:tcPr>
            <w:tcW w:w="0" w:type="auto"/>
            <w:shd w:val="clear" w:color="auto" w:fill="auto"/>
          </w:tcPr>
          <w:p w14:paraId="33B5732F" w14:textId="2AD0998A" w:rsidR="00394B10" w:rsidRPr="00416A2B" w:rsidRDefault="00394B10" w:rsidP="00394B10">
            <w:pPr>
              <w:pStyle w:val="TAL"/>
              <w:rPr>
                <w:sz w:val="16"/>
              </w:rPr>
            </w:pPr>
            <w:r w:rsidRPr="00416A2B">
              <w:rPr>
                <w:sz w:val="16"/>
              </w:rPr>
              <w:t>Huawei, Hisilicon</w:t>
            </w:r>
          </w:p>
        </w:tc>
        <w:tc>
          <w:tcPr>
            <w:tcW w:w="0" w:type="auto"/>
            <w:shd w:val="clear" w:color="auto" w:fill="auto"/>
          </w:tcPr>
          <w:p w14:paraId="5310A000" w14:textId="1F9F16D4" w:rsidR="00394B10" w:rsidRPr="00416A2B" w:rsidRDefault="00394B10" w:rsidP="00394B10">
            <w:pPr>
              <w:pStyle w:val="TAL"/>
              <w:rPr>
                <w:sz w:val="16"/>
              </w:rPr>
            </w:pPr>
            <w:r w:rsidRPr="00416A2B">
              <w:rPr>
                <w:sz w:val="16"/>
              </w:rPr>
              <w:t>revised</w:t>
            </w:r>
          </w:p>
        </w:tc>
        <w:tc>
          <w:tcPr>
            <w:tcW w:w="0" w:type="auto"/>
            <w:shd w:val="clear" w:color="auto" w:fill="auto"/>
          </w:tcPr>
          <w:p w14:paraId="3FD6F63E" w14:textId="77777777" w:rsidR="00394B10" w:rsidRPr="00416A2B" w:rsidRDefault="00394B10" w:rsidP="00394B10">
            <w:pPr>
              <w:pStyle w:val="TAL"/>
              <w:rPr>
                <w:sz w:val="16"/>
              </w:rPr>
            </w:pPr>
          </w:p>
        </w:tc>
        <w:tc>
          <w:tcPr>
            <w:tcW w:w="0" w:type="auto"/>
            <w:shd w:val="clear" w:color="auto" w:fill="auto"/>
          </w:tcPr>
          <w:p w14:paraId="34B184FC" w14:textId="353B98BC" w:rsidR="00394B10" w:rsidRPr="00416A2B" w:rsidRDefault="00394B10" w:rsidP="00394B10">
            <w:pPr>
              <w:pStyle w:val="TAL"/>
              <w:rPr>
                <w:sz w:val="16"/>
              </w:rPr>
            </w:pPr>
            <w:r w:rsidRPr="00416A2B">
              <w:rPr>
                <w:sz w:val="16"/>
              </w:rPr>
              <w:t>S6-210318</w:t>
            </w:r>
          </w:p>
        </w:tc>
      </w:tr>
      <w:tr w:rsidR="00416A2B" w:rsidRPr="00416A2B" w14:paraId="0E0F87BE" w14:textId="77777777" w:rsidTr="00416A2B">
        <w:tc>
          <w:tcPr>
            <w:tcW w:w="0" w:type="auto"/>
            <w:shd w:val="clear" w:color="auto" w:fill="auto"/>
          </w:tcPr>
          <w:p w14:paraId="7D5D7999" w14:textId="04D73927" w:rsidR="00394B10" w:rsidRPr="00416A2B" w:rsidRDefault="00394B10" w:rsidP="00394B10">
            <w:pPr>
              <w:pStyle w:val="TAL"/>
              <w:rPr>
                <w:sz w:val="16"/>
              </w:rPr>
            </w:pPr>
            <w:r w:rsidRPr="00416A2B">
              <w:rPr>
                <w:sz w:val="16"/>
              </w:rPr>
              <w:t>S6-210157</w:t>
            </w:r>
          </w:p>
        </w:tc>
        <w:tc>
          <w:tcPr>
            <w:tcW w:w="0" w:type="auto"/>
            <w:shd w:val="clear" w:color="auto" w:fill="auto"/>
          </w:tcPr>
          <w:p w14:paraId="060ED347" w14:textId="4FB83853" w:rsidR="00394B10" w:rsidRPr="00416A2B" w:rsidRDefault="00394B10" w:rsidP="00394B10">
            <w:pPr>
              <w:pStyle w:val="TAL"/>
              <w:rPr>
                <w:sz w:val="16"/>
              </w:rPr>
            </w:pPr>
            <w:r w:rsidRPr="00416A2B">
              <w:rPr>
                <w:sz w:val="16"/>
              </w:rPr>
              <w:t>Solution to KI#2</w:t>
            </w:r>
          </w:p>
        </w:tc>
        <w:tc>
          <w:tcPr>
            <w:tcW w:w="0" w:type="auto"/>
            <w:shd w:val="clear" w:color="auto" w:fill="auto"/>
          </w:tcPr>
          <w:p w14:paraId="01CC0577" w14:textId="6955B9F7" w:rsidR="00394B10" w:rsidRPr="00416A2B" w:rsidRDefault="00394B10" w:rsidP="00394B10">
            <w:pPr>
              <w:pStyle w:val="TAL"/>
              <w:rPr>
                <w:sz w:val="16"/>
              </w:rPr>
            </w:pPr>
            <w:r w:rsidRPr="00416A2B">
              <w:rPr>
                <w:sz w:val="16"/>
              </w:rPr>
              <w:t>Huawei, Hisilicon</w:t>
            </w:r>
          </w:p>
        </w:tc>
        <w:tc>
          <w:tcPr>
            <w:tcW w:w="0" w:type="auto"/>
            <w:shd w:val="clear" w:color="auto" w:fill="auto"/>
          </w:tcPr>
          <w:p w14:paraId="0AFA6254" w14:textId="18CC3590" w:rsidR="00394B10" w:rsidRPr="00416A2B" w:rsidRDefault="00394B10" w:rsidP="00394B10">
            <w:pPr>
              <w:pStyle w:val="TAL"/>
              <w:rPr>
                <w:sz w:val="16"/>
              </w:rPr>
            </w:pPr>
            <w:r w:rsidRPr="00416A2B">
              <w:rPr>
                <w:sz w:val="16"/>
              </w:rPr>
              <w:t>revised</w:t>
            </w:r>
          </w:p>
        </w:tc>
        <w:tc>
          <w:tcPr>
            <w:tcW w:w="0" w:type="auto"/>
            <w:shd w:val="clear" w:color="auto" w:fill="auto"/>
          </w:tcPr>
          <w:p w14:paraId="429AD78E" w14:textId="77777777" w:rsidR="00394B10" w:rsidRPr="00416A2B" w:rsidRDefault="00394B10" w:rsidP="00394B10">
            <w:pPr>
              <w:pStyle w:val="TAL"/>
              <w:rPr>
                <w:sz w:val="16"/>
              </w:rPr>
            </w:pPr>
          </w:p>
        </w:tc>
        <w:tc>
          <w:tcPr>
            <w:tcW w:w="0" w:type="auto"/>
            <w:shd w:val="clear" w:color="auto" w:fill="auto"/>
          </w:tcPr>
          <w:p w14:paraId="494C4568" w14:textId="6D2FA050" w:rsidR="00394B10" w:rsidRPr="00416A2B" w:rsidRDefault="00394B10" w:rsidP="00394B10">
            <w:pPr>
              <w:pStyle w:val="TAL"/>
              <w:rPr>
                <w:sz w:val="16"/>
              </w:rPr>
            </w:pPr>
            <w:r w:rsidRPr="00416A2B">
              <w:rPr>
                <w:sz w:val="16"/>
              </w:rPr>
              <w:t>S6-210319</w:t>
            </w:r>
          </w:p>
        </w:tc>
      </w:tr>
      <w:tr w:rsidR="00416A2B" w:rsidRPr="00416A2B" w14:paraId="3EB76172" w14:textId="77777777" w:rsidTr="00416A2B">
        <w:tc>
          <w:tcPr>
            <w:tcW w:w="0" w:type="auto"/>
            <w:shd w:val="clear" w:color="auto" w:fill="auto"/>
          </w:tcPr>
          <w:p w14:paraId="50E5360D" w14:textId="1C223ACB" w:rsidR="00394B10" w:rsidRPr="00416A2B" w:rsidRDefault="00394B10" w:rsidP="00394B10">
            <w:pPr>
              <w:pStyle w:val="TAL"/>
              <w:rPr>
                <w:sz w:val="16"/>
              </w:rPr>
            </w:pPr>
            <w:r w:rsidRPr="00416A2B">
              <w:rPr>
                <w:sz w:val="16"/>
              </w:rPr>
              <w:t>S6-210158</w:t>
            </w:r>
          </w:p>
        </w:tc>
        <w:tc>
          <w:tcPr>
            <w:tcW w:w="0" w:type="auto"/>
            <w:shd w:val="clear" w:color="auto" w:fill="auto"/>
          </w:tcPr>
          <w:p w14:paraId="04577A60" w14:textId="68363232" w:rsidR="00394B10" w:rsidRPr="00416A2B" w:rsidRDefault="00394B10" w:rsidP="00394B10">
            <w:pPr>
              <w:pStyle w:val="TAL"/>
              <w:rPr>
                <w:sz w:val="16"/>
              </w:rPr>
            </w:pPr>
            <w:r w:rsidRPr="00416A2B">
              <w:rPr>
                <w:sz w:val="16"/>
              </w:rPr>
              <w:t>Architecture Evaluation</w:t>
            </w:r>
          </w:p>
        </w:tc>
        <w:tc>
          <w:tcPr>
            <w:tcW w:w="0" w:type="auto"/>
            <w:shd w:val="clear" w:color="auto" w:fill="auto"/>
          </w:tcPr>
          <w:p w14:paraId="2AFE6CB3" w14:textId="023087B4" w:rsidR="00394B10" w:rsidRPr="00416A2B" w:rsidRDefault="00394B10" w:rsidP="00394B10">
            <w:pPr>
              <w:pStyle w:val="TAL"/>
              <w:rPr>
                <w:sz w:val="16"/>
              </w:rPr>
            </w:pPr>
            <w:r w:rsidRPr="00416A2B">
              <w:rPr>
                <w:sz w:val="16"/>
              </w:rPr>
              <w:t>Huawei, Hisilicon</w:t>
            </w:r>
          </w:p>
        </w:tc>
        <w:tc>
          <w:tcPr>
            <w:tcW w:w="0" w:type="auto"/>
            <w:shd w:val="clear" w:color="auto" w:fill="auto"/>
          </w:tcPr>
          <w:p w14:paraId="7D9CCEDD" w14:textId="1AD2A835" w:rsidR="00394B10" w:rsidRPr="00416A2B" w:rsidRDefault="00394B10" w:rsidP="00394B10">
            <w:pPr>
              <w:pStyle w:val="TAL"/>
              <w:rPr>
                <w:sz w:val="16"/>
              </w:rPr>
            </w:pPr>
            <w:r w:rsidRPr="00416A2B">
              <w:rPr>
                <w:sz w:val="16"/>
              </w:rPr>
              <w:t>approved</w:t>
            </w:r>
          </w:p>
        </w:tc>
        <w:tc>
          <w:tcPr>
            <w:tcW w:w="0" w:type="auto"/>
            <w:shd w:val="clear" w:color="auto" w:fill="auto"/>
          </w:tcPr>
          <w:p w14:paraId="03B8EB33" w14:textId="77777777" w:rsidR="00394B10" w:rsidRPr="00416A2B" w:rsidRDefault="00394B10" w:rsidP="00394B10">
            <w:pPr>
              <w:pStyle w:val="TAL"/>
              <w:rPr>
                <w:sz w:val="16"/>
              </w:rPr>
            </w:pPr>
          </w:p>
        </w:tc>
        <w:tc>
          <w:tcPr>
            <w:tcW w:w="0" w:type="auto"/>
            <w:shd w:val="clear" w:color="auto" w:fill="auto"/>
          </w:tcPr>
          <w:p w14:paraId="6823C131" w14:textId="77777777" w:rsidR="00394B10" w:rsidRPr="00416A2B" w:rsidRDefault="00394B10" w:rsidP="00394B10">
            <w:pPr>
              <w:pStyle w:val="TAL"/>
              <w:rPr>
                <w:sz w:val="16"/>
              </w:rPr>
            </w:pPr>
          </w:p>
        </w:tc>
      </w:tr>
      <w:tr w:rsidR="00416A2B" w:rsidRPr="00416A2B" w14:paraId="7CAC3935" w14:textId="77777777" w:rsidTr="00416A2B">
        <w:tc>
          <w:tcPr>
            <w:tcW w:w="0" w:type="auto"/>
            <w:shd w:val="clear" w:color="auto" w:fill="auto"/>
          </w:tcPr>
          <w:p w14:paraId="22657460" w14:textId="761B9346" w:rsidR="00394B10" w:rsidRPr="00416A2B" w:rsidRDefault="00394B10" w:rsidP="00394B10">
            <w:pPr>
              <w:pStyle w:val="TAL"/>
              <w:rPr>
                <w:sz w:val="16"/>
              </w:rPr>
            </w:pPr>
            <w:r w:rsidRPr="00416A2B">
              <w:rPr>
                <w:sz w:val="16"/>
              </w:rPr>
              <w:t>S6-210159</w:t>
            </w:r>
          </w:p>
        </w:tc>
        <w:tc>
          <w:tcPr>
            <w:tcW w:w="0" w:type="auto"/>
            <w:shd w:val="clear" w:color="auto" w:fill="auto"/>
          </w:tcPr>
          <w:p w14:paraId="292E3974" w14:textId="1AEDC95C" w:rsidR="00394B10" w:rsidRPr="00416A2B" w:rsidRDefault="00394B10" w:rsidP="00394B10">
            <w:pPr>
              <w:pStyle w:val="TAL"/>
              <w:rPr>
                <w:sz w:val="16"/>
              </w:rPr>
            </w:pPr>
            <w:r w:rsidRPr="00416A2B">
              <w:rPr>
                <w:sz w:val="16"/>
              </w:rPr>
              <w:t>Overall Evaluation for KI#3</w:t>
            </w:r>
          </w:p>
        </w:tc>
        <w:tc>
          <w:tcPr>
            <w:tcW w:w="0" w:type="auto"/>
            <w:shd w:val="clear" w:color="auto" w:fill="auto"/>
          </w:tcPr>
          <w:p w14:paraId="6D5EE1EB" w14:textId="2F529BAD" w:rsidR="00394B10" w:rsidRPr="00416A2B" w:rsidRDefault="00394B10" w:rsidP="00394B10">
            <w:pPr>
              <w:pStyle w:val="TAL"/>
              <w:rPr>
                <w:sz w:val="16"/>
              </w:rPr>
            </w:pPr>
            <w:r w:rsidRPr="00416A2B">
              <w:rPr>
                <w:sz w:val="16"/>
              </w:rPr>
              <w:t>Huawei, Hisilicon</w:t>
            </w:r>
          </w:p>
        </w:tc>
        <w:tc>
          <w:tcPr>
            <w:tcW w:w="0" w:type="auto"/>
            <w:shd w:val="clear" w:color="auto" w:fill="auto"/>
          </w:tcPr>
          <w:p w14:paraId="6C0DD8D9" w14:textId="0F2AF9BE" w:rsidR="00394B10" w:rsidRPr="00416A2B" w:rsidRDefault="00394B10" w:rsidP="00394B10">
            <w:pPr>
              <w:pStyle w:val="TAL"/>
              <w:rPr>
                <w:sz w:val="16"/>
              </w:rPr>
            </w:pPr>
            <w:r w:rsidRPr="00416A2B">
              <w:rPr>
                <w:sz w:val="16"/>
              </w:rPr>
              <w:t>revised</w:t>
            </w:r>
          </w:p>
        </w:tc>
        <w:tc>
          <w:tcPr>
            <w:tcW w:w="0" w:type="auto"/>
            <w:shd w:val="clear" w:color="auto" w:fill="auto"/>
          </w:tcPr>
          <w:p w14:paraId="6A44ECFF" w14:textId="77777777" w:rsidR="00394B10" w:rsidRPr="00416A2B" w:rsidRDefault="00394B10" w:rsidP="00394B10">
            <w:pPr>
              <w:pStyle w:val="TAL"/>
              <w:rPr>
                <w:sz w:val="16"/>
              </w:rPr>
            </w:pPr>
          </w:p>
        </w:tc>
        <w:tc>
          <w:tcPr>
            <w:tcW w:w="0" w:type="auto"/>
            <w:shd w:val="clear" w:color="auto" w:fill="auto"/>
          </w:tcPr>
          <w:p w14:paraId="7144EFB0" w14:textId="7EBBA2D8" w:rsidR="00394B10" w:rsidRPr="00416A2B" w:rsidRDefault="00394B10" w:rsidP="00394B10">
            <w:pPr>
              <w:pStyle w:val="TAL"/>
              <w:rPr>
                <w:sz w:val="16"/>
              </w:rPr>
            </w:pPr>
            <w:r w:rsidRPr="00416A2B">
              <w:rPr>
                <w:sz w:val="16"/>
              </w:rPr>
              <w:t>S6-210320</w:t>
            </w:r>
          </w:p>
        </w:tc>
      </w:tr>
      <w:tr w:rsidR="00416A2B" w:rsidRPr="00416A2B" w14:paraId="699A6894" w14:textId="77777777" w:rsidTr="00416A2B">
        <w:tc>
          <w:tcPr>
            <w:tcW w:w="0" w:type="auto"/>
            <w:shd w:val="clear" w:color="auto" w:fill="auto"/>
          </w:tcPr>
          <w:p w14:paraId="33E8CCC3" w14:textId="63AAEFD2" w:rsidR="00394B10" w:rsidRPr="00416A2B" w:rsidRDefault="00394B10" w:rsidP="00394B10">
            <w:pPr>
              <w:pStyle w:val="TAL"/>
              <w:rPr>
                <w:sz w:val="16"/>
              </w:rPr>
            </w:pPr>
            <w:r w:rsidRPr="00416A2B">
              <w:rPr>
                <w:sz w:val="16"/>
              </w:rPr>
              <w:t>S6-210160</w:t>
            </w:r>
          </w:p>
        </w:tc>
        <w:tc>
          <w:tcPr>
            <w:tcW w:w="0" w:type="auto"/>
            <w:shd w:val="clear" w:color="auto" w:fill="auto"/>
          </w:tcPr>
          <w:p w14:paraId="05042B16" w14:textId="2FBF475F" w:rsidR="00394B10" w:rsidRPr="00416A2B" w:rsidRDefault="00394B10" w:rsidP="00394B10">
            <w:pPr>
              <w:pStyle w:val="TAL"/>
              <w:rPr>
                <w:sz w:val="16"/>
              </w:rPr>
            </w:pPr>
            <w:r w:rsidRPr="00416A2B">
              <w:rPr>
                <w:sz w:val="16"/>
              </w:rPr>
              <w:t>Initial Conclusion</w:t>
            </w:r>
          </w:p>
        </w:tc>
        <w:tc>
          <w:tcPr>
            <w:tcW w:w="0" w:type="auto"/>
            <w:shd w:val="clear" w:color="auto" w:fill="auto"/>
          </w:tcPr>
          <w:p w14:paraId="0BF5A118" w14:textId="5821D98F" w:rsidR="00394B10" w:rsidRPr="00416A2B" w:rsidRDefault="00394B10" w:rsidP="00394B10">
            <w:pPr>
              <w:pStyle w:val="TAL"/>
              <w:rPr>
                <w:sz w:val="16"/>
              </w:rPr>
            </w:pPr>
            <w:r w:rsidRPr="00416A2B">
              <w:rPr>
                <w:sz w:val="16"/>
              </w:rPr>
              <w:t>Huawei, Hisilicon</w:t>
            </w:r>
          </w:p>
        </w:tc>
        <w:tc>
          <w:tcPr>
            <w:tcW w:w="0" w:type="auto"/>
            <w:shd w:val="clear" w:color="auto" w:fill="auto"/>
          </w:tcPr>
          <w:p w14:paraId="6931CEBD" w14:textId="25A418D2" w:rsidR="00394B10" w:rsidRPr="00416A2B" w:rsidRDefault="00394B10" w:rsidP="00394B10">
            <w:pPr>
              <w:pStyle w:val="TAL"/>
              <w:rPr>
                <w:sz w:val="16"/>
              </w:rPr>
            </w:pPr>
            <w:r w:rsidRPr="00416A2B">
              <w:rPr>
                <w:sz w:val="16"/>
              </w:rPr>
              <w:t>revised</w:t>
            </w:r>
          </w:p>
        </w:tc>
        <w:tc>
          <w:tcPr>
            <w:tcW w:w="0" w:type="auto"/>
            <w:shd w:val="clear" w:color="auto" w:fill="auto"/>
          </w:tcPr>
          <w:p w14:paraId="36D50B44" w14:textId="77777777" w:rsidR="00394B10" w:rsidRPr="00416A2B" w:rsidRDefault="00394B10" w:rsidP="00394B10">
            <w:pPr>
              <w:pStyle w:val="TAL"/>
              <w:rPr>
                <w:sz w:val="16"/>
              </w:rPr>
            </w:pPr>
          </w:p>
        </w:tc>
        <w:tc>
          <w:tcPr>
            <w:tcW w:w="0" w:type="auto"/>
            <w:shd w:val="clear" w:color="auto" w:fill="auto"/>
          </w:tcPr>
          <w:p w14:paraId="261E0B0B" w14:textId="2358E9E9" w:rsidR="00394B10" w:rsidRPr="00416A2B" w:rsidRDefault="00394B10" w:rsidP="00394B10">
            <w:pPr>
              <w:pStyle w:val="TAL"/>
              <w:rPr>
                <w:sz w:val="16"/>
              </w:rPr>
            </w:pPr>
            <w:r w:rsidRPr="00416A2B">
              <w:rPr>
                <w:sz w:val="16"/>
              </w:rPr>
              <w:t>S6-210321</w:t>
            </w:r>
          </w:p>
        </w:tc>
      </w:tr>
      <w:tr w:rsidR="00416A2B" w:rsidRPr="00416A2B" w14:paraId="587B2B42" w14:textId="77777777" w:rsidTr="00416A2B">
        <w:tc>
          <w:tcPr>
            <w:tcW w:w="0" w:type="auto"/>
            <w:shd w:val="clear" w:color="auto" w:fill="auto"/>
          </w:tcPr>
          <w:p w14:paraId="6DD02611" w14:textId="083762F7" w:rsidR="00394B10" w:rsidRPr="00416A2B" w:rsidRDefault="00394B10" w:rsidP="00394B10">
            <w:pPr>
              <w:pStyle w:val="TAL"/>
              <w:rPr>
                <w:sz w:val="16"/>
              </w:rPr>
            </w:pPr>
            <w:r w:rsidRPr="00416A2B">
              <w:rPr>
                <w:sz w:val="16"/>
              </w:rPr>
              <w:t>S6-210161</w:t>
            </w:r>
          </w:p>
        </w:tc>
        <w:tc>
          <w:tcPr>
            <w:tcW w:w="0" w:type="auto"/>
            <w:shd w:val="clear" w:color="auto" w:fill="auto"/>
          </w:tcPr>
          <w:p w14:paraId="65514E50" w14:textId="4FDC5BFF" w:rsidR="00394B10" w:rsidRPr="00416A2B" w:rsidRDefault="00394B10" w:rsidP="00394B10">
            <w:pPr>
              <w:pStyle w:val="TAL"/>
              <w:rPr>
                <w:sz w:val="16"/>
              </w:rPr>
            </w:pPr>
            <w:r w:rsidRPr="00416A2B">
              <w:rPr>
                <w:sz w:val="16"/>
              </w:rPr>
              <w:t>Dynamic local service information in multiple V2X service provider</w:t>
            </w:r>
          </w:p>
        </w:tc>
        <w:tc>
          <w:tcPr>
            <w:tcW w:w="0" w:type="auto"/>
            <w:shd w:val="clear" w:color="auto" w:fill="auto"/>
          </w:tcPr>
          <w:p w14:paraId="7B3641E1" w14:textId="53C21D4D" w:rsidR="00394B10" w:rsidRPr="00416A2B" w:rsidRDefault="00394B10" w:rsidP="00394B10">
            <w:pPr>
              <w:pStyle w:val="TAL"/>
              <w:rPr>
                <w:sz w:val="16"/>
              </w:rPr>
            </w:pPr>
            <w:r w:rsidRPr="00416A2B">
              <w:rPr>
                <w:sz w:val="16"/>
              </w:rPr>
              <w:t>Huawei, Hisilicon</w:t>
            </w:r>
          </w:p>
        </w:tc>
        <w:tc>
          <w:tcPr>
            <w:tcW w:w="0" w:type="auto"/>
            <w:shd w:val="clear" w:color="auto" w:fill="auto"/>
          </w:tcPr>
          <w:p w14:paraId="6B8A4760" w14:textId="58EB00BE" w:rsidR="00394B10" w:rsidRPr="00416A2B" w:rsidRDefault="00394B10" w:rsidP="00394B10">
            <w:pPr>
              <w:pStyle w:val="TAL"/>
              <w:rPr>
                <w:sz w:val="16"/>
              </w:rPr>
            </w:pPr>
            <w:r w:rsidRPr="00416A2B">
              <w:rPr>
                <w:sz w:val="16"/>
              </w:rPr>
              <w:t>revised</w:t>
            </w:r>
          </w:p>
        </w:tc>
        <w:tc>
          <w:tcPr>
            <w:tcW w:w="0" w:type="auto"/>
            <w:shd w:val="clear" w:color="auto" w:fill="auto"/>
          </w:tcPr>
          <w:p w14:paraId="32E12AC8" w14:textId="77777777" w:rsidR="00394B10" w:rsidRPr="00416A2B" w:rsidRDefault="00394B10" w:rsidP="00394B10">
            <w:pPr>
              <w:pStyle w:val="TAL"/>
              <w:rPr>
                <w:sz w:val="16"/>
              </w:rPr>
            </w:pPr>
          </w:p>
        </w:tc>
        <w:tc>
          <w:tcPr>
            <w:tcW w:w="0" w:type="auto"/>
            <w:shd w:val="clear" w:color="auto" w:fill="auto"/>
          </w:tcPr>
          <w:p w14:paraId="03330CB5" w14:textId="4A8856D5" w:rsidR="00394B10" w:rsidRPr="00416A2B" w:rsidRDefault="00394B10" w:rsidP="00394B10">
            <w:pPr>
              <w:pStyle w:val="TAL"/>
              <w:rPr>
                <w:sz w:val="16"/>
              </w:rPr>
            </w:pPr>
            <w:r w:rsidRPr="00416A2B">
              <w:rPr>
                <w:sz w:val="16"/>
              </w:rPr>
              <w:t>S6-210322</w:t>
            </w:r>
          </w:p>
        </w:tc>
      </w:tr>
      <w:tr w:rsidR="00416A2B" w:rsidRPr="00416A2B" w14:paraId="6380C3AA" w14:textId="77777777" w:rsidTr="00416A2B">
        <w:tc>
          <w:tcPr>
            <w:tcW w:w="0" w:type="auto"/>
            <w:shd w:val="clear" w:color="auto" w:fill="auto"/>
          </w:tcPr>
          <w:p w14:paraId="76FDF866" w14:textId="5DDF3A68" w:rsidR="00394B10" w:rsidRPr="00416A2B" w:rsidRDefault="00394B10" w:rsidP="00394B10">
            <w:pPr>
              <w:pStyle w:val="TAL"/>
              <w:rPr>
                <w:sz w:val="16"/>
              </w:rPr>
            </w:pPr>
            <w:r w:rsidRPr="00416A2B">
              <w:rPr>
                <w:sz w:val="16"/>
              </w:rPr>
              <w:t>S6-210162</w:t>
            </w:r>
          </w:p>
        </w:tc>
        <w:tc>
          <w:tcPr>
            <w:tcW w:w="0" w:type="auto"/>
            <w:shd w:val="clear" w:color="auto" w:fill="auto"/>
          </w:tcPr>
          <w:p w14:paraId="082F49E2" w14:textId="57D085F7" w:rsidR="00394B10" w:rsidRPr="00416A2B" w:rsidRDefault="00394B10" w:rsidP="00394B10">
            <w:pPr>
              <w:pStyle w:val="TAL"/>
              <w:rPr>
                <w:sz w:val="16"/>
              </w:rPr>
            </w:pPr>
            <w:r w:rsidRPr="00416A2B">
              <w:rPr>
                <w:sz w:val="16"/>
              </w:rPr>
              <w:t xml:space="preserve">UE initiated </w:t>
            </w:r>
            <w:proofErr w:type="gramStart"/>
            <w:r w:rsidRPr="00416A2B">
              <w:rPr>
                <w:sz w:val="16"/>
              </w:rPr>
              <w:t>session oriented</w:t>
            </w:r>
            <w:proofErr w:type="gramEnd"/>
            <w:r w:rsidRPr="00416A2B">
              <w:rPr>
                <w:sz w:val="16"/>
              </w:rPr>
              <w:t xml:space="preserve"> service</w:t>
            </w:r>
          </w:p>
        </w:tc>
        <w:tc>
          <w:tcPr>
            <w:tcW w:w="0" w:type="auto"/>
            <w:shd w:val="clear" w:color="auto" w:fill="auto"/>
          </w:tcPr>
          <w:p w14:paraId="19321B13" w14:textId="75B03AEE" w:rsidR="00394B10" w:rsidRPr="00416A2B" w:rsidRDefault="00394B10" w:rsidP="00394B10">
            <w:pPr>
              <w:pStyle w:val="TAL"/>
              <w:rPr>
                <w:sz w:val="16"/>
              </w:rPr>
            </w:pPr>
            <w:r w:rsidRPr="00416A2B">
              <w:rPr>
                <w:sz w:val="16"/>
              </w:rPr>
              <w:t>Huawei, Hisilicon</w:t>
            </w:r>
          </w:p>
        </w:tc>
        <w:tc>
          <w:tcPr>
            <w:tcW w:w="0" w:type="auto"/>
            <w:shd w:val="clear" w:color="auto" w:fill="auto"/>
          </w:tcPr>
          <w:p w14:paraId="324575AE" w14:textId="04D1B360" w:rsidR="00394B10" w:rsidRPr="00416A2B" w:rsidRDefault="00394B10" w:rsidP="00394B10">
            <w:pPr>
              <w:pStyle w:val="TAL"/>
              <w:rPr>
                <w:sz w:val="16"/>
              </w:rPr>
            </w:pPr>
            <w:r w:rsidRPr="00416A2B">
              <w:rPr>
                <w:sz w:val="16"/>
              </w:rPr>
              <w:t>revised</w:t>
            </w:r>
          </w:p>
        </w:tc>
        <w:tc>
          <w:tcPr>
            <w:tcW w:w="0" w:type="auto"/>
            <w:shd w:val="clear" w:color="auto" w:fill="auto"/>
          </w:tcPr>
          <w:p w14:paraId="2DC05C85" w14:textId="77777777" w:rsidR="00394B10" w:rsidRPr="00416A2B" w:rsidRDefault="00394B10" w:rsidP="00394B10">
            <w:pPr>
              <w:pStyle w:val="TAL"/>
              <w:rPr>
                <w:sz w:val="16"/>
              </w:rPr>
            </w:pPr>
          </w:p>
        </w:tc>
        <w:tc>
          <w:tcPr>
            <w:tcW w:w="0" w:type="auto"/>
            <w:shd w:val="clear" w:color="auto" w:fill="auto"/>
          </w:tcPr>
          <w:p w14:paraId="47AA18A8" w14:textId="7BDB278A" w:rsidR="00394B10" w:rsidRPr="00416A2B" w:rsidRDefault="00394B10" w:rsidP="00394B10">
            <w:pPr>
              <w:pStyle w:val="TAL"/>
              <w:rPr>
                <w:sz w:val="16"/>
              </w:rPr>
            </w:pPr>
            <w:r w:rsidRPr="00416A2B">
              <w:rPr>
                <w:sz w:val="16"/>
              </w:rPr>
              <w:t>S6-210323</w:t>
            </w:r>
          </w:p>
        </w:tc>
      </w:tr>
      <w:tr w:rsidR="00416A2B" w:rsidRPr="00416A2B" w14:paraId="46001131" w14:textId="77777777" w:rsidTr="00416A2B">
        <w:tc>
          <w:tcPr>
            <w:tcW w:w="0" w:type="auto"/>
            <w:shd w:val="clear" w:color="auto" w:fill="auto"/>
          </w:tcPr>
          <w:p w14:paraId="2918BF25" w14:textId="0BA057C0" w:rsidR="00394B10" w:rsidRPr="00416A2B" w:rsidRDefault="00394B10" w:rsidP="00394B10">
            <w:pPr>
              <w:pStyle w:val="TAL"/>
              <w:rPr>
                <w:sz w:val="16"/>
              </w:rPr>
            </w:pPr>
            <w:r w:rsidRPr="00416A2B">
              <w:rPr>
                <w:sz w:val="16"/>
              </w:rPr>
              <w:t>S6-210163</w:t>
            </w:r>
          </w:p>
        </w:tc>
        <w:tc>
          <w:tcPr>
            <w:tcW w:w="0" w:type="auto"/>
            <w:shd w:val="clear" w:color="auto" w:fill="auto"/>
          </w:tcPr>
          <w:p w14:paraId="3569BED7" w14:textId="21531726" w:rsidR="00394B10" w:rsidRPr="00416A2B" w:rsidRDefault="00394B10" w:rsidP="00394B10">
            <w:pPr>
              <w:pStyle w:val="TAL"/>
              <w:rPr>
                <w:sz w:val="16"/>
              </w:rPr>
            </w:pPr>
            <w:r w:rsidRPr="00416A2B">
              <w:rPr>
                <w:sz w:val="16"/>
              </w:rPr>
              <w:t>Monitoring and control of QoS for eV2X communications</w:t>
            </w:r>
          </w:p>
        </w:tc>
        <w:tc>
          <w:tcPr>
            <w:tcW w:w="0" w:type="auto"/>
            <w:shd w:val="clear" w:color="auto" w:fill="auto"/>
          </w:tcPr>
          <w:p w14:paraId="34CB1420" w14:textId="0BABE1B4" w:rsidR="00394B10" w:rsidRPr="00416A2B" w:rsidRDefault="00394B10" w:rsidP="00394B10">
            <w:pPr>
              <w:pStyle w:val="TAL"/>
              <w:rPr>
                <w:sz w:val="16"/>
              </w:rPr>
            </w:pPr>
            <w:r w:rsidRPr="00416A2B">
              <w:rPr>
                <w:sz w:val="16"/>
              </w:rPr>
              <w:t>Huawei, Hisilicon</w:t>
            </w:r>
          </w:p>
        </w:tc>
        <w:tc>
          <w:tcPr>
            <w:tcW w:w="0" w:type="auto"/>
            <w:shd w:val="clear" w:color="auto" w:fill="auto"/>
          </w:tcPr>
          <w:p w14:paraId="6DCFD72E" w14:textId="5BFE6226" w:rsidR="00394B10" w:rsidRPr="00416A2B" w:rsidRDefault="00394B10" w:rsidP="00394B10">
            <w:pPr>
              <w:pStyle w:val="TAL"/>
              <w:rPr>
                <w:sz w:val="16"/>
              </w:rPr>
            </w:pPr>
            <w:r w:rsidRPr="00416A2B">
              <w:rPr>
                <w:sz w:val="16"/>
              </w:rPr>
              <w:t>revised</w:t>
            </w:r>
          </w:p>
        </w:tc>
        <w:tc>
          <w:tcPr>
            <w:tcW w:w="0" w:type="auto"/>
            <w:shd w:val="clear" w:color="auto" w:fill="auto"/>
          </w:tcPr>
          <w:p w14:paraId="597EEB75" w14:textId="77777777" w:rsidR="00394B10" w:rsidRPr="00416A2B" w:rsidRDefault="00394B10" w:rsidP="00394B10">
            <w:pPr>
              <w:pStyle w:val="TAL"/>
              <w:rPr>
                <w:sz w:val="16"/>
              </w:rPr>
            </w:pPr>
          </w:p>
        </w:tc>
        <w:tc>
          <w:tcPr>
            <w:tcW w:w="0" w:type="auto"/>
            <w:shd w:val="clear" w:color="auto" w:fill="auto"/>
          </w:tcPr>
          <w:p w14:paraId="751BC922" w14:textId="490828A4" w:rsidR="00394B10" w:rsidRPr="00416A2B" w:rsidRDefault="00394B10" w:rsidP="00394B10">
            <w:pPr>
              <w:pStyle w:val="TAL"/>
              <w:rPr>
                <w:sz w:val="16"/>
              </w:rPr>
            </w:pPr>
            <w:r w:rsidRPr="00416A2B">
              <w:rPr>
                <w:sz w:val="16"/>
              </w:rPr>
              <w:t>S6-210324</w:t>
            </w:r>
          </w:p>
        </w:tc>
      </w:tr>
      <w:tr w:rsidR="00416A2B" w:rsidRPr="00416A2B" w14:paraId="2881DF2D" w14:textId="77777777" w:rsidTr="00416A2B">
        <w:tc>
          <w:tcPr>
            <w:tcW w:w="0" w:type="auto"/>
            <w:shd w:val="clear" w:color="auto" w:fill="auto"/>
          </w:tcPr>
          <w:p w14:paraId="552C33DD" w14:textId="195B9771" w:rsidR="00394B10" w:rsidRPr="00416A2B" w:rsidRDefault="00394B10" w:rsidP="00394B10">
            <w:pPr>
              <w:pStyle w:val="TAL"/>
              <w:rPr>
                <w:sz w:val="16"/>
              </w:rPr>
            </w:pPr>
            <w:r w:rsidRPr="00416A2B">
              <w:rPr>
                <w:sz w:val="16"/>
              </w:rPr>
              <w:t>S6-210164</w:t>
            </w:r>
          </w:p>
        </w:tc>
        <w:tc>
          <w:tcPr>
            <w:tcW w:w="0" w:type="auto"/>
            <w:shd w:val="clear" w:color="auto" w:fill="auto"/>
          </w:tcPr>
          <w:p w14:paraId="1BCE911C" w14:textId="69CD9893" w:rsidR="00394B10" w:rsidRPr="00416A2B" w:rsidRDefault="00394B10" w:rsidP="00394B10">
            <w:pPr>
              <w:pStyle w:val="TAL"/>
              <w:rPr>
                <w:sz w:val="16"/>
              </w:rPr>
            </w:pPr>
            <w:r w:rsidRPr="00416A2B">
              <w:rPr>
                <w:sz w:val="16"/>
              </w:rPr>
              <w:t>Solution #x: Support on Real-time UAV Connection Monitoring and Location Reporting</w:t>
            </w:r>
          </w:p>
        </w:tc>
        <w:tc>
          <w:tcPr>
            <w:tcW w:w="0" w:type="auto"/>
            <w:shd w:val="clear" w:color="auto" w:fill="auto"/>
          </w:tcPr>
          <w:p w14:paraId="5EA1A142" w14:textId="0F632708" w:rsidR="00394B10" w:rsidRPr="00416A2B" w:rsidRDefault="00394B10" w:rsidP="00394B10">
            <w:pPr>
              <w:pStyle w:val="TAL"/>
              <w:rPr>
                <w:sz w:val="16"/>
              </w:rPr>
            </w:pPr>
            <w:r w:rsidRPr="00416A2B">
              <w:rPr>
                <w:sz w:val="16"/>
              </w:rPr>
              <w:t>Tencent</w:t>
            </w:r>
          </w:p>
        </w:tc>
        <w:tc>
          <w:tcPr>
            <w:tcW w:w="0" w:type="auto"/>
            <w:shd w:val="clear" w:color="auto" w:fill="auto"/>
          </w:tcPr>
          <w:p w14:paraId="79B442C1" w14:textId="69DD1966" w:rsidR="00394B10" w:rsidRPr="00416A2B" w:rsidRDefault="00394B10" w:rsidP="00394B10">
            <w:pPr>
              <w:pStyle w:val="TAL"/>
              <w:rPr>
                <w:sz w:val="16"/>
              </w:rPr>
            </w:pPr>
            <w:r w:rsidRPr="00416A2B">
              <w:rPr>
                <w:sz w:val="16"/>
              </w:rPr>
              <w:t>revised</w:t>
            </w:r>
          </w:p>
        </w:tc>
        <w:tc>
          <w:tcPr>
            <w:tcW w:w="0" w:type="auto"/>
            <w:shd w:val="clear" w:color="auto" w:fill="auto"/>
          </w:tcPr>
          <w:p w14:paraId="1371E7E4" w14:textId="77777777" w:rsidR="00394B10" w:rsidRPr="00416A2B" w:rsidRDefault="00394B10" w:rsidP="00394B10">
            <w:pPr>
              <w:pStyle w:val="TAL"/>
              <w:rPr>
                <w:sz w:val="16"/>
              </w:rPr>
            </w:pPr>
          </w:p>
        </w:tc>
        <w:tc>
          <w:tcPr>
            <w:tcW w:w="0" w:type="auto"/>
            <w:shd w:val="clear" w:color="auto" w:fill="auto"/>
          </w:tcPr>
          <w:p w14:paraId="13D9E063" w14:textId="6224406F" w:rsidR="00394B10" w:rsidRPr="00416A2B" w:rsidRDefault="00394B10" w:rsidP="00394B10">
            <w:pPr>
              <w:pStyle w:val="TAL"/>
              <w:rPr>
                <w:sz w:val="16"/>
              </w:rPr>
            </w:pPr>
            <w:r w:rsidRPr="00416A2B">
              <w:rPr>
                <w:sz w:val="16"/>
              </w:rPr>
              <w:t>S6-210294</w:t>
            </w:r>
          </w:p>
        </w:tc>
      </w:tr>
      <w:tr w:rsidR="00416A2B" w:rsidRPr="00416A2B" w14:paraId="53F5F13A" w14:textId="77777777" w:rsidTr="00416A2B">
        <w:tc>
          <w:tcPr>
            <w:tcW w:w="0" w:type="auto"/>
            <w:shd w:val="clear" w:color="auto" w:fill="auto"/>
          </w:tcPr>
          <w:p w14:paraId="20A36F6D" w14:textId="1D34307D" w:rsidR="00394B10" w:rsidRPr="00416A2B" w:rsidRDefault="00394B10" w:rsidP="00394B10">
            <w:pPr>
              <w:pStyle w:val="TAL"/>
              <w:rPr>
                <w:sz w:val="16"/>
              </w:rPr>
            </w:pPr>
            <w:r w:rsidRPr="00416A2B">
              <w:rPr>
                <w:sz w:val="16"/>
              </w:rPr>
              <w:t>S6-210165</w:t>
            </w:r>
          </w:p>
        </w:tc>
        <w:tc>
          <w:tcPr>
            <w:tcW w:w="0" w:type="auto"/>
            <w:shd w:val="clear" w:color="auto" w:fill="auto"/>
          </w:tcPr>
          <w:p w14:paraId="38F67866" w14:textId="7634ECE5" w:rsidR="00394B10" w:rsidRPr="00416A2B" w:rsidRDefault="00394B10" w:rsidP="00394B10">
            <w:pPr>
              <w:pStyle w:val="TAL"/>
              <w:rPr>
                <w:sz w:val="16"/>
              </w:rPr>
            </w:pPr>
            <w:r w:rsidRPr="00416A2B">
              <w:rPr>
                <w:sz w:val="16"/>
              </w:rPr>
              <w:t>Solution to Key issue #9: Support for UAS media application session monitoring and management</w:t>
            </w:r>
          </w:p>
        </w:tc>
        <w:tc>
          <w:tcPr>
            <w:tcW w:w="0" w:type="auto"/>
            <w:shd w:val="clear" w:color="auto" w:fill="auto"/>
          </w:tcPr>
          <w:p w14:paraId="6275A5B0" w14:textId="677103F3" w:rsidR="00394B10" w:rsidRPr="00416A2B" w:rsidRDefault="00394B10" w:rsidP="00394B10">
            <w:pPr>
              <w:pStyle w:val="TAL"/>
              <w:rPr>
                <w:sz w:val="16"/>
              </w:rPr>
            </w:pPr>
            <w:r w:rsidRPr="00416A2B">
              <w:rPr>
                <w:sz w:val="16"/>
              </w:rPr>
              <w:t>Tencent</w:t>
            </w:r>
          </w:p>
        </w:tc>
        <w:tc>
          <w:tcPr>
            <w:tcW w:w="0" w:type="auto"/>
            <w:shd w:val="clear" w:color="auto" w:fill="auto"/>
          </w:tcPr>
          <w:p w14:paraId="56623976" w14:textId="75B17DBB" w:rsidR="00394B10" w:rsidRPr="00416A2B" w:rsidRDefault="00394B10" w:rsidP="00394B10">
            <w:pPr>
              <w:pStyle w:val="TAL"/>
              <w:rPr>
                <w:sz w:val="16"/>
              </w:rPr>
            </w:pPr>
            <w:r w:rsidRPr="00416A2B">
              <w:rPr>
                <w:sz w:val="16"/>
              </w:rPr>
              <w:t>revised</w:t>
            </w:r>
          </w:p>
        </w:tc>
        <w:tc>
          <w:tcPr>
            <w:tcW w:w="0" w:type="auto"/>
            <w:shd w:val="clear" w:color="auto" w:fill="auto"/>
          </w:tcPr>
          <w:p w14:paraId="11434C9F" w14:textId="77777777" w:rsidR="00394B10" w:rsidRPr="00416A2B" w:rsidRDefault="00394B10" w:rsidP="00394B10">
            <w:pPr>
              <w:pStyle w:val="TAL"/>
              <w:rPr>
                <w:sz w:val="16"/>
              </w:rPr>
            </w:pPr>
          </w:p>
        </w:tc>
        <w:tc>
          <w:tcPr>
            <w:tcW w:w="0" w:type="auto"/>
            <w:shd w:val="clear" w:color="auto" w:fill="auto"/>
          </w:tcPr>
          <w:p w14:paraId="5DDF20B0" w14:textId="353163D3" w:rsidR="00394B10" w:rsidRPr="00416A2B" w:rsidRDefault="00394B10" w:rsidP="00394B10">
            <w:pPr>
              <w:pStyle w:val="TAL"/>
              <w:rPr>
                <w:sz w:val="16"/>
              </w:rPr>
            </w:pPr>
            <w:r w:rsidRPr="00416A2B">
              <w:rPr>
                <w:sz w:val="16"/>
              </w:rPr>
              <w:t>S6-210295</w:t>
            </w:r>
          </w:p>
        </w:tc>
      </w:tr>
      <w:tr w:rsidR="00416A2B" w:rsidRPr="00416A2B" w14:paraId="2C99E289" w14:textId="77777777" w:rsidTr="00416A2B">
        <w:tc>
          <w:tcPr>
            <w:tcW w:w="0" w:type="auto"/>
            <w:shd w:val="clear" w:color="auto" w:fill="auto"/>
          </w:tcPr>
          <w:p w14:paraId="5E8B18E3" w14:textId="26946009" w:rsidR="00394B10" w:rsidRPr="00416A2B" w:rsidRDefault="00394B10" w:rsidP="00394B10">
            <w:pPr>
              <w:pStyle w:val="TAL"/>
              <w:rPr>
                <w:sz w:val="16"/>
              </w:rPr>
            </w:pPr>
            <w:r w:rsidRPr="00416A2B">
              <w:rPr>
                <w:sz w:val="16"/>
              </w:rPr>
              <w:t>S6-210166</w:t>
            </w:r>
          </w:p>
        </w:tc>
        <w:tc>
          <w:tcPr>
            <w:tcW w:w="0" w:type="auto"/>
            <w:shd w:val="clear" w:color="auto" w:fill="auto"/>
          </w:tcPr>
          <w:p w14:paraId="1946A5F7" w14:textId="253510F0" w:rsidR="00394B10" w:rsidRPr="00416A2B" w:rsidRDefault="00394B10" w:rsidP="00394B10">
            <w:pPr>
              <w:pStyle w:val="TAL"/>
              <w:rPr>
                <w:sz w:val="16"/>
              </w:rPr>
            </w:pPr>
            <w:r w:rsidRPr="00416A2B">
              <w:rPr>
                <w:sz w:val="16"/>
              </w:rPr>
              <w:t>Summary of FAA UAS RID Final Rule</w:t>
            </w:r>
          </w:p>
        </w:tc>
        <w:tc>
          <w:tcPr>
            <w:tcW w:w="0" w:type="auto"/>
            <w:shd w:val="clear" w:color="auto" w:fill="auto"/>
          </w:tcPr>
          <w:p w14:paraId="4659C4FB" w14:textId="7FD78E97" w:rsidR="00394B10" w:rsidRPr="00416A2B" w:rsidRDefault="00394B10" w:rsidP="00394B10">
            <w:pPr>
              <w:pStyle w:val="TAL"/>
              <w:rPr>
                <w:sz w:val="16"/>
              </w:rPr>
            </w:pPr>
            <w:r w:rsidRPr="00416A2B">
              <w:rPr>
                <w:sz w:val="16"/>
              </w:rPr>
              <w:t>Tencent</w:t>
            </w:r>
          </w:p>
        </w:tc>
        <w:tc>
          <w:tcPr>
            <w:tcW w:w="0" w:type="auto"/>
            <w:shd w:val="clear" w:color="auto" w:fill="auto"/>
          </w:tcPr>
          <w:p w14:paraId="7CE69943" w14:textId="0B863B08" w:rsidR="00394B10" w:rsidRPr="00416A2B" w:rsidRDefault="00394B10" w:rsidP="00394B10">
            <w:pPr>
              <w:pStyle w:val="TAL"/>
              <w:rPr>
                <w:sz w:val="16"/>
              </w:rPr>
            </w:pPr>
            <w:r w:rsidRPr="00416A2B">
              <w:rPr>
                <w:sz w:val="16"/>
              </w:rPr>
              <w:t>revised</w:t>
            </w:r>
          </w:p>
        </w:tc>
        <w:tc>
          <w:tcPr>
            <w:tcW w:w="0" w:type="auto"/>
            <w:shd w:val="clear" w:color="auto" w:fill="auto"/>
          </w:tcPr>
          <w:p w14:paraId="35929581" w14:textId="77777777" w:rsidR="00394B10" w:rsidRPr="00416A2B" w:rsidRDefault="00394B10" w:rsidP="00394B10">
            <w:pPr>
              <w:pStyle w:val="TAL"/>
              <w:rPr>
                <w:sz w:val="16"/>
              </w:rPr>
            </w:pPr>
          </w:p>
        </w:tc>
        <w:tc>
          <w:tcPr>
            <w:tcW w:w="0" w:type="auto"/>
            <w:shd w:val="clear" w:color="auto" w:fill="auto"/>
          </w:tcPr>
          <w:p w14:paraId="537E3A92" w14:textId="37936545" w:rsidR="00394B10" w:rsidRPr="00416A2B" w:rsidRDefault="00394B10" w:rsidP="00394B10">
            <w:pPr>
              <w:pStyle w:val="TAL"/>
              <w:rPr>
                <w:sz w:val="16"/>
              </w:rPr>
            </w:pPr>
            <w:r w:rsidRPr="00416A2B">
              <w:rPr>
                <w:sz w:val="16"/>
              </w:rPr>
              <w:t>S6-210293</w:t>
            </w:r>
          </w:p>
        </w:tc>
      </w:tr>
      <w:tr w:rsidR="00416A2B" w:rsidRPr="00416A2B" w14:paraId="7467C990" w14:textId="77777777" w:rsidTr="00416A2B">
        <w:tc>
          <w:tcPr>
            <w:tcW w:w="0" w:type="auto"/>
            <w:shd w:val="clear" w:color="auto" w:fill="auto"/>
          </w:tcPr>
          <w:p w14:paraId="6C5AA024" w14:textId="4CAC9A57" w:rsidR="00394B10" w:rsidRPr="00416A2B" w:rsidRDefault="00394B10" w:rsidP="00394B10">
            <w:pPr>
              <w:pStyle w:val="TAL"/>
              <w:rPr>
                <w:sz w:val="16"/>
              </w:rPr>
            </w:pPr>
            <w:r w:rsidRPr="00416A2B">
              <w:rPr>
                <w:sz w:val="16"/>
              </w:rPr>
              <w:t>S6-210167</w:t>
            </w:r>
          </w:p>
        </w:tc>
        <w:tc>
          <w:tcPr>
            <w:tcW w:w="0" w:type="auto"/>
            <w:shd w:val="clear" w:color="auto" w:fill="auto"/>
          </w:tcPr>
          <w:p w14:paraId="6BBE7432" w14:textId="14A9CD5B" w:rsidR="00394B10" w:rsidRPr="00416A2B" w:rsidRDefault="00394B10" w:rsidP="00394B10">
            <w:pPr>
              <w:pStyle w:val="TAL"/>
              <w:rPr>
                <w:sz w:val="16"/>
              </w:rPr>
            </w:pPr>
            <w:r w:rsidRPr="00416A2B">
              <w:rPr>
                <w:sz w:val="16"/>
              </w:rPr>
              <w:t>Pseudo-CR on Service-based interfaces interaction within EDGEAPP</w:t>
            </w:r>
          </w:p>
        </w:tc>
        <w:tc>
          <w:tcPr>
            <w:tcW w:w="0" w:type="auto"/>
            <w:shd w:val="clear" w:color="auto" w:fill="auto"/>
          </w:tcPr>
          <w:p w14:paraId="047C8A65" w14:textId="5137D60D"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38D5EB48" w14:textId="661BA130" w:rsidR="00394B10" w:rsidRPr="00416A2B" w:rsidRDefault="00394B10" w:rsidP="00394B10">
            <w:pPr>
              <w:pStyle w:val="TAL"/>
              <w:rPr>
                <w:sz w:val="16"/>
              </w:rPr>
            </w:pPr>
            <w:r w:rsidRPr="00416A2B">
              <w:rPr>
                <w:sz w:val="16"/>
              </w:rPr>
              <w:t>revised</w:t>
            </w:r>
          </w:p>
        </w:tc>
        <w:tc>
          <w:tcPr>
            <w:tcW w:w="0" w:type="auto"/>
            <w:shd w:val="clear" w:color="auto" w:fill="auto"/>
          </w:tcPr>
          <w:p w14:paraId="01AFF18B" w14:textId="77777777" w:rsidR="00394B10" w:rsidRPr="00416A2B" w:rsidRDefault="00394B10" w:rsidP="00394B10">
            <w:pPr>
              <w:pStyle w:val="TAL"/>
              <w:rPr>
                <w:sz w:val="16"/>
              </w:rPr>
            </w:pPr>
          </w:p>
        </w:tc>
        <w:tc>
          <w:tcPr>
            <w:tcW w:w="0" w:type="auto"/>
            <w:shd w:val="clear" w:color="auto" w:fill="auto"/>
          </w:tcPr>
          <w:p w14:paraId="55D20071" w14:textId="4D03A0ED" w:rsidR="00394B10" w:rsidRPr="00416A2B" w:rsidRDefault="00394B10" w:rsidP="00394B10">
            <w:pPr>
              <w:pStyle w:val="TAL"/>
              <w:rPr>
                <w:sz w:val="16"/>
              </w:rPr>
            </w:pPr>
            <w:r w:rsidRPr="00416A2B">
              <w:rPr>
                <w:sz w:val="16"/>
              </w:rPr>
              <w:t>S6-210301</w:t>
            </w:r>
          </w:p>
        </w:tc>
      </w:tr>
      <w:tr w:rsidR="00416A2B" w:rsidRPr="00416A2B" w14:paraId="75042609" w14:textId="77777777" w:rsidTr="00416A2B">
        <w:tc>
          <w:tcPr>
            <w:tcW w:w="0" w:type="auto"/>
            <w:shd w:val="clear" w:color="auto" w:fill="auto"/>
          </w:tcPr>
          <w:p w14:paraId="3BED8015" w14:textId="3B3423F3" w:rsidR="00394B10" w:rsidRPr="00416A2B" w:rsidRDefault="00394B10" w:rsidP="00394B10">
            <w:pPr>
              <w:pStyle w:val="TAL"/>
              <w:rPr>
                <w:sz w:val="16"/>
              </w:rPr>
            </w:pPr>
            <w:r w:rsidRPr="00416A2B">
              <w:rPr>
                <w:sz w:val="16"/>
              </w:rPr>
              <w:t>S6-210168</w:t>
            </w:r>
          </w:p>
        </w:tc>
        <w:tc>
          <w:tcPr>
            <w:tcW w:w="0" w:type="auto"/>
            <w:shd w:val="clear" w:color="auto" w:fill="auto"/>
          </w:tcPr>
          <w:p w14:paraId="2157744E" w14:textId="5A5404B5" w:rsidR="00394B10" w:rsidRPr="00416A2B" w:rsidRDefault="00394B10" w:rsidP="00394B10">
            <w:pPr>
              <w:pStyle w:val="TAL"/>
              <w:rPr>
                <w:sz w:val="16"/>
              </w:rPr>
            </w:pPr>
            <w:r w:rsidRPr="00416A2B">
              <w:rPr>
                <w:sz w:val="16"/>
              </w:rPr>
              <w:t>Edge UE ID clarifications</w:t>
            </w:r>
          </w:p>
        </w:tc>
        <w:tc>
          <w:tcPr>
            <w:tcW w:w="0" w:type="auto"/>
            <w:shd w:val="clear" w:color="auto" w:fill="auto"/>
          </w:tcPr>
          <w:p w14:paraId="3315A389" w14:textId="64456F04" w:rsidR="00394B10" w:rsidRPr="00416A2B" w:rsidRDefault="00394B10" w:rsidP="00394B10">
            <w:pPr>
              <w:pStyle w:val="TAL"/>
              <w:rPr>
                <w:sz w:val="16"/>
              </w:rPr>
            </w:pPr>
            <w:r w:rsidRPr="00416A2B">
              <w:rPr>
                <w:sz w:val="16"/>
              </w:rPr>
              <w:t>Convida Wireless LLC</w:t>
            </w:r>
          </w:p>
        </w:tc>
        <w:tc>
          <w:tcPr>
            <w:tcW w:w="0" w:type="auto"/>
            <w:shd w:val="clear" w:color="auto" w:fill="auto"/>
          </w:tcPr>
          <w:p w14:paraId="602F9862" w14:textId="56C0CF6F" w:rsidR="00394B10" w:rsidRPr="00416A2B" w:rsidRDefault="00394B10" w:rsidP="00394B10">
            <w:pPr>
              <w:pStyle w:val="TAL"/>
              <w:rPr>
                <w:sz w:val="16"/>
              </w:rPr>
            </w:pPr>
            <w:r w:rsidRPr="00416A2B">
              <w:rPr>
                <w:sz w:val="16"/>
              </w:rPr>
              <w:t>revised</w:t>
            </w:r>
          </w:p>
        </w:tc>
        <w:tc>
          <w:tcPr>
            <w:tcW w:w="0" w:type="auto"/>
            <w:shd w:val="clear" w:color="auto" w:fill="auto"/>
          </w:tcPr>
          <w:p w14:paraId="1CF5CABC" w14:textId="77777777" w:rsidR="00394B10" w:rsidRPr="00416A2B" w:rsidRDefault="00394B10" w:rsidP="00394B10">
            <w:pPr>
              <w:pStyle w:val="TAL"/>
              <w:rPr>
                <w:sz w:val="16"/>
              </w:rPr>
            </w:pPr>
          </w:p>
        </w:tc>
        <w:tc>
          <w:tcPr>
            <w:tcW w:w="0" w:type="auto"/>
            <w:shd w:val="clear" w:color="auto" w:fill="auto"/>
          </w:tcPr>
          <w:p w14:paraId="1C6F4DB0" w14:textId="3DE2AD24" w:rsidR="00394B10" w:rsidRPr="00416A2B" w:rsidRDefault="00394B10" w:rsidP="00394B10">
            <w:pPr>
              <w:pStyle w:val="TAL"/>
              <w:rPr>
                <w:sz w:val="16"/>
              </w:rPr>
            </w:pPr>
            <w:r w:rsidRPr="00416A2B">
              <w:rPr>
                <w:sz w:val="16"/>
              </w:rPr>
              <w:t>S6-210234</w:t>
            </w:r>
          </w:p>
        </w:tc>
      </w:tr>
      <w:tr w:rsidR="00416A2B" w:rsidRPr="00416A2B" w14:paraId="3D4D37CB" w14:textId="77777777" w:rsidTr="00416A2B">
        <w:tc>
          <w:tcPr>
            <w:tcW w:w="0" w:type="auto"/>
            <w:shd w:val="clear" w:color="auto" w:fill="auto"/>
          </w:tcPr>
          <w:p w14:paraId="45EF44ED" w14:textId="566248D4" w:rsidR="00394B10" w:rsidRPr="00416A2B" w:rsidRDefault="00394B10" w:rsidP="00394B10">
            <w:pPr>
              <w:pStyle w:val="TAL"/>
              <w:rPr>
                <w:sz w:val="16"/>
              </w:rPr>
            </w:pPr>
            <w:r w:rsidRPr="00416A2B">
              <w:rPr>
                <w:sz w:val="16"/>
              </w:rPr>
              <w:t>S6-210169</w:t>
            </w:r>
          </w:p>
        </w:tc>
        <w:tc>
          <w:tcPr>
            <w:tcW w:w="0" w:type="auto"/>
            <w:shd w:val="clear" w:color="auto" w:fill="auto"/>
          </w:tcPr>
          <w:p w14:paraId="0734214D" w14:textId="1390BDF1" w:rsidR="00394B10" w:rsidRPr="00416A2B" w:rsidRDefault="00394B10" w:rsidP="00394B10">
            <w:pPr>
              <w:pStyle w:val="TAL"/>
              <w:rPr>
                <w:sz w:val="16"/>
              </w:rPr>
            </w:pPr>
            <w:r w:rsidRPr="00416A2B">
              <w:rPr>
                <w:sz w:val="16"/>
              </w:rPr>
              <w:t>EEC context</w:t>
            </w:r>
          </w:p>
        </w:tc>
        <w:tc>
          <w:tcPr>
            <w:tcW w:w="0" w:type="auto"/>
            <w:shd w:val="clear" w:color="auto" w:fill="auto"/>
          </w:tcPr>
          <w:p w14:paraId="75EE3B58" w14:textId="32D3809F" w:rsidR="00394B10" w:rsidRPr="00416A2B" w:rsidRDefault="00394B10" w:rsidP="00394B10">
            <w:pPr>
              <w:pStyle w:val="TAL"/>
              <w:rPr>
                <w:sz w:val="16"/>
              </w:rPr>
            </w:pPr>
            <w:r w:rsidRPr="00416A2B">
              <w:rPr>
                <w:sz w:val="16"/>
              </w:rPr>
              <w:t>Convida Wireless LLC</w:t>
            </w:r>
          </w:p>
        </w:tc>
        <w:tc>
          <w:tcPr>
            <w:tcW w:w="0" w:type="auto"/>
            <w:shd w:val="clear" w:color="auto" w:fill="auto"/>
          </w:tcPr>
          <w:p w14:paraId="4F679DE6" w14:textId="76FA24D5" w:rsidR="00394B10" w:rsidRPr="00416A2B" w:rsidRDefault="00394B10" w:rsidP="00394B10">
            <w:pPr>
              <w:pStyle w:val="TAL"/>
              <w:rPr>
                <w:sz w:val="16"/>
              </w:rPr>
            </w:pPr>
            <w:r w:rsidRPr="00416A2B">
              <w:rPr>
                <w:sz w:val="16"/>
              </w:rPr>
              <w:t>revised</w:t>
            </w:r>
          </w:p>
        </w:tc>
        <w:tc>
          <w:tcPr>
            <w:tcW w:w="0" w:type="auto"/>
            <w:shd w:val="clear" w:color="auto" w:fill="auto"/>
          </w:tcPr>
          <w:p w14:paraId="55214F01" w14:textId="77777777" w:rsidR="00394B10" w:rsidRPr="00416A2B" w:rsidRDefault="00394B10" w:rsidP="00394B10">
            <w:pPr>
              <w:pStyle w:val="TAL"/>
              <w:rPr>
                <w:sz w:val="16"/>
              </w:rPr>
            </w:pPr>
          </w:p>
        </w:tc>
        <w:tc>
          <w:tcPr>
            <w:tcW w:w="0" w:type="auto"/>
            <w:shd w:val="clear" w:color="auto" w:fill="auto"/>
          </w:tcPr>
          <w:p w14:paraId="79E0BA04" w14:textId="7563EDBF" w:rsidR="00394B10" w:rsidRPr="00416A2B" w:rsidRDefault="00394B10" w:rsidP="00394B10">
            <w:pPr>
              <w:pStyle w:val="TAL"/>
              <w:rPr>
                <w:sz w:val="16"/>
              </w:rPr>
            </w:pPr>
            <w:r w:rsidRPr="00416A2B">
              <w:rPr>
                <w:sz w:val="16"/>
              </w:rPr>
              <w:t>S6-210235</w:t>
            </w:r>
          </w:p>
        </w:tc>
      </w:tr>
      <w:tr w:rsidR="00416A2B" w:rsidRPr="00416A2B" w14:paraId="5721CC4E" w14:textId="77777777" w:rsidTr="00416A2B">
        <w:tc>
          <w:tcPr>
            <w:tcW w:w="0" w:type="auto"/>
            <w:shd w:val="clear" w:color="auto" w:fill="auto"/>
          </w:tcPr>
          <w:p w14:paraId="796B5EFD" w14:textId="46A7BB74" w:rsidR="00394B10" w:rsidRPr="00416A2B" w:rsidRDefault="00394B10" w:rsidP="00394B10">
            <w:pPr>
              <w:pStyle w:val="TAL"/>
              <w:rPr>
                <w:sz w:val="16"/>
              </w:rPr>
            </w:pPr>
            <w:r w:rsidRPr="00416A2B">
              <w:rPr>
                <w:sz w:val="16"/>
              </w:rPr>
              <w:t>S6-210170</w:t>
            </w:r>
          </w:p>
        </w:tc>
        <w:tc>
          <w:tcPr>
            <w:tcW w:w="0" w:type="auto"/>
            <w:shd w:val="clear" w:color="auto" w:fill="auto"/>
          </w:tcPr>
          <w:p w14:paraId="27280254" w14:textId="2BCF394B" w:rsidR="00394B10" w:rsidRPr="00416A2B" w:rsidRDefault="00394B10" w:rsidP="00394B10">
            <w:pPr>
              <w:pStyle w:val="TAL"/>
              <w:rPr>
                <w:sz w:val="16"/>
              </w:rPr>
            </w:pPr>
            <w:r w:rsidRPr="00416A2B">
              <w:rPr>
                <w:sz w:val="16"/>
              </w:rPr>
              <w:t>EEC context relocation in ACR</w:t>
            </w:r>
          </w:p>
        </w:tc>
        <w:tc>
          <w:tcPr>
            <w:tcW w:w="0" w:type="auto"/>
            <w:shd w:val="clear" w:color="auto" w:fill="auto"/>
          </w:tcPr>
          <w:p w14:paraId="44EE1214" w14:textId="47D5B827" w:rsidR="00394B10" w:rsidRPr="00416A2B" w:rsidRDefault="00394B10" w:rsidP="00394B10">
            <w:pPr>
              <w:pStyle w:val="TAL"/>
              <w:rPr>
                <w:sz w:val="16"/>
              </w:rPr>
            </w:pPr>
            <w:r w:rsidRPr="00416A2B">
              <w:rPr>
                <w:sz w:val="16"/>
              </w:rPr>
              <w:t>Convida Wireless LLC</w:t>
            </w:r>
          </w:p>
        </w:tc>
        <w:tc>
          <w:tcPr>
            <w:tcW w:w="0" w:type="auto"/>
            <w:shd w:val="clear" w:color="auto" w:fill="auto"/>
          </w:tcPr>
          <w:p w14:paraId="7C3860A1" w14:textId="6D069C10" w:rsidR="00394B10" w:rsidRPr="00416A2B" w:rsidRDefault="00394B10" w:rsidP="00394B10">
            <w:pPr>
              <w:pStyle w:val="TAL"/>
              <w:rPr>
                <w:sz w:val="16"/>
              </w:rPr>
            </w:pPr>
            <w:r w:rsidRPr="00416A2B">
              <w:rPr>
                <w:sz w:val="16"/>
              </w:rPr>
              <w:t>revised</w:t>
            </w:r>
          </w:p>
        </w:tc>
        <w:tc>
          <w:tcPr>
            <w:tcW w:w="0" w:type="auto"/>
            <w:shd w:val="clear" w:color="auto" w:fill="auto"/>
          </w:tcPr>
          <w:p w14:paraId="19DFF8C0" w14:textId="77777777" w:rsidR="00394B10" w:rsidRPr="00416A2B" w:rsidRDefault="00394B10" w:rsidP="00394B10">
            <w:pPr>
              <w:pStyle w:val="TAL"/>
              <w:rPr>
                <w:sz w:val="16"/>
              </w:rPr>
            </w:pPr>
          </w:p>
        </w:tc>
        <w:tc>
          <w:tcPr>
            <w:tcW w:w="0" w:type="auto"/>
            <w:shd w:val="clear" w:color="auto" w:fill="auto"/>
          </w:tcPr>
          <w:p w14:paraId="4056A5C2" w14:textId="319E013B" w:rsidR="00394B10" w:rsidRPr="00416A2B" w:rsidRDefault="00394B10" w:rsidP="00394B10">
            <w:pPr>
              <w:pStyle w:val="TAL"/>
              <w:rPr>
                <w:sz w:val="16"/>
              </w:rPr>
            </w:pPr>
            <w:r w:rsidRPr="00416A2B">
              <w:rPr>
                <w:sz w:val="16"/>
              </w:rPr>
              <w:t>S6-210236</w:t>
            </w:r>
          </w:p>
        </w:tc>
      </w:tr>
      <w:tr w:rsidR="00416A2B" w:rsidRPr="00416A2B" w14:paraId="4A1F9C29" w14:textId="77777777" w:rsidTr="00416A2B">
        <w:tc>
          <w:tcPr>
            <w:tcW w:w="0" w:type="auto"/>
            <w:shd w:val="clear" w:color="auto" w:fill="auto"/>
          </w:tcPr>
          <w:p w14:paraId="26D4551D" w14:textId="39B6AC28" w:rsidR="00394B10" w:rsidRPr="00416A2B" w:rsidRDefault="00394B10" w:rsidP="00394B10">
            <w:pPr>
              <w:pStyle w:val="TAL"/>
              <w:rPr>
                <w:sz w:val="16"/>
              </w:rPr>
            </w:pPr>
            <w:r w:rsidRPr="00416A2B">
              <w:rPr>
                <w:sz w:val="16"/>
              </w:rPr>
              <w:t>S6-210171</w:t>
            </w:r>
          </w:p>
        </w:tc>
        <w:tc>
          <w:tcPr>
            <w:tcW w:w="0" w:type="auto"/>
            <w:shd w:val="clear" w:color="auto" w:fill="auto"/>
          </w:tcPr>
          <w:p w14:paraId="3AD21326" w14:textId="2FF75D83" w:rsidR="00394B10" w:rsidRPr="00416A2B" w:rsidRDefault="00394B10" w:rsidP="00394B10">
            <w:pPr>
              <w:pStyle w:val="TAL"/>
              <w:rPr>
                <w:sz w:val="16"/>
              </w:rPr>
            </w:pPr>
            <w:r w:rsidRPr="00416A2B">
              <w:rPr>
                <w:sz w:val="16"/>
              </w:rPr>
              <w:t>Pseudo-CR on Key Issue #17 Conclusion</w:t>
            </w:r>
          </w:p>
        </w:tc>
        <w:tc>
          <w:tcPr>
            <w:tcW w:w="0" w:type="auto"/>
            <w:shd w:val="clear" w:color="auto" w:fill="auto"/>
          </w:tcPr>
          <w:p w14:paraId="28357BF0" w14:textId="3FCB4268" w:rsidR="00394B10" w:rsidRPr="00416A2B" w:rsidRDefault="00394B10" w:rsidP="00394B10">
            <w:pPr>
              <w:pStyle w:val="TAL"/>
              <w:rPr>
                <w:sz w:val="16"/>
              </w:rPr>
            </w:pPr>
            <w:r w:rsidRPr="00416A2B">
              <w:rPr>
                <w:sz w:val="16"/>
              </w:rPr>
              <w:t>Samsung</w:t>
            </w:r>
          </w:p>
        </w:tc>
        <w:tc>
          <w:tcPr>
            <w:tcW w:w="0" w:type="auto"/>
            <w:shd w:val="clear" w:color="auto" w:fill="auto"/>
          </w:tcPr>
          <w:p w14:paraId="26E06594" w14:textId="73BF651F" w:rsidR="00394B10" w:rsidRPr="00416A2B" w:rsidRDefault="00394B10" w:rsidP="00394B10">
            <w:pPr>
              <w:pStyle w:val="TAL"/>
              <w:rPr>
                <w:sz w:val="16"/>
              </w:rPr>
            </w:pPr>
            <w:r w:rsidRPr="00416A2B">
              <w:rPr>
                <w:sz w:val="16"/>
              </w:rPr>
              <w:t>approved</w:t>
            </w:r>
          </w:p>
        </w:tc>
        <w:tc>
          <w:tcPr>
            <w:tcW w:w="0" w:type="auto"/>
            <w:shd w:val="clear" w:color="auto" w:fill="auto"/>
          </w:tcPr>
          <w:p w14:paraId="09A5ABDF" w14:textId="77777777" w:rsidR="00394B10" w:rsidRPr="00416A2B" w:rsidRDefault="00394B10" w:rsidP="00394B10">
            <w:pPr>
              <w:pStyle w:val="TAL"/>
              <w:rPr>
                <w:sz w:val="16"/>
              </w:rPr>
            </w:pPr>
          </w:p>
        </w:tc>
        <w:tc>
          <w:tcPr>
            <w:tcW w:w="0" w:type="auto"/>
            <w:shd w:val="clear" w:color="auto" w:fill="auto"/>
          </w:tcPr>
          <w:p w14:paraId="33BF39F8" w14:textId="77777777" w:rsidR="00394B10" w:rsidRPr="00416A2B" w:rsidRDefault="00394B10" w:rsidP="00394B10">
            <w:pPr>
              <w:pStyle w:val="TAL"/>
              <w:rPr>
                <w:sz w:val="16"/>
              </w:rPr>
            </w:pPr>
          </w:p>
        </w:tc>
      </w:tr>
      <w:tr w:rsidR="00416A2B" w:rsidRPr="00416A2B" w14:paraId="3C91451F" w14:textId="77777777" w:rsidTr="00416A2B">
        <w:tc>
          <w:tcPr>
            <w:tcW w:w="0" w:type="auto"/>
            <w:shd w:val="clear" w:color="auto" w:fill="auto"/>
          </w:tcPr>
          <w:p w14:paraId="29DBE6E1" w14:textId="2C159832" w:rsidR="00394B10" w:rsidRPr="00416A2B" w:rsidRDefault="00394B10" w:rsidP="00394B10">
            <w:pPr>
              <w:pStyle w:val="TAL"/>
              <w:rPr>
                <w:sz w:val="16"/>
              </w:rPr>
            </w:pPr>
            <w:r w:rsidRPr="00416A2B">
              <w:rPr>
                <w:sz w:val="16"/>
              </w:rPr>
              <w:t>S6-210172</w:t>
            </w:r>
          </w:p>
        </w:tc>
        <w:tc>
          <w:tcPr>
            <w:tcW w:w="0" w:type="auto"/>
            <w:shd w:val="clear" w:color="auto" w:fill="auto"/>
          </w:tcPr>
          <w:p w14:paraId="7434FDDB" w14:textId="537C7926" w:rsidR="00394B10" w:rsidRPr="00416A2B" w:rsidRDefault="00394B10" w:rsidP="00394B10">
            <w:pPr>
              <w:pStyle w:val="TAL"/>
              <w:rPr>
                <w:sz w:val="16"/>
              </w:rPr>
            </w:pPr>
            <w:r w:rsidRPr="00416A2B">
              <w:rPr>
                <w:sz w:val="16"/>
              </w:rPr>
              <w:t>Pseudo-CR on Solution #21 Update</w:t>
            </w:r>
          </w:p>
        </w:tc>
        <w:tc>
          <w:tcPr>
            <w:tcW w:w="0" w:type="auto"/>
            <w:shd w:val="clear" w:color="auto" w:fill="auto"/>
          </w:tcPr>
          <w:p w14:paraId="2FFBBCA3" w14:textId="69408F7A" w:rsidR="00394B10" w:rsidRPr="00416A2B" w:rsidRDefault="00394B10" w:rsidP="00394B10">
            <w:pPr>
              <w:pStyle w:val="TAL"/>
              <w:rPr>
                <w:sz w:val="16"/>
              </w:rPr>
            </w:pPr>
            <w:r w:rsidRPr="00416A2B">
              <w:rPr>
                <w:sz w:val="16"/>
              </w:rPr>
              <w:t>Samsung</w:t>
            </w:r>
          </w:p>
        </w:tc>
        <w:tc>
          <w:tcPr>
            <w:tcW w:w="0" w:type="auto"/>
            <w:shd w:val="clear" w:color="auto" w:fill="auto"/>
          </w:tcPr>
          <w:p w14:paraId="67807947" w14:textId="6CCD3201" w:rsidR="00394B10" w:rsidRPr="00416A2B" w:rsidRDefault="00394B10" w:rsidP="00394B10">
            <w:pPr>
              <w:pStyle w:val="TAL"/>
              <w:rPr>
                <w:sz w:val="16"/>
              </w:rPr>
            </w:pPr>
            <w:r w:rsidRPr="00416A2B">
              <w:rPr>
                <w:sz w:val="16"/>
              </w:rPr>
              <w:t>revised</w:t>
            </w:r>
          </w:p>
        </w:tc>
        <w:tc>
          <w:tcPr>
            <w:tcW w:w="0" w:type="auto"/>
            <w:shd w:val="clear" w:color="auto" w:fill="auto"/>
          </w:tcPr>
          <w:p w14:paraId="46B97E3F" w14:textId="77777777" w:rsidR="00394B10" w:rsidRPr="00416A2B" w:rsidRDefault="00394B10" w:rsidP="00394B10">
            <w:pPr>
              <w:pStyle w:val="TAL"/>
              <w:rPr>
                <w:sz w:val="16"/>
              </w:rPr>
            </w:pPr>
          </w:p>
        </w:tc>
        <w:tc>
          <w:tcPr>
            <w:tcW w:w="0" w:type="auto"/>
            <w:shd w:val="clear" w:color="auto" w:fill="auto"/>
          </w:tcPr>
          <w:p w14:paraId="552D0E7A" w14:textId="170445C7" w:rsidR="00394B10" w:rsidRPr="00416A2B" w:rsidRDefault="00394B10" w:rsidP="00394B10">
            <w:pPr>
              <w:pStyle w:val="TAL"/>
              <w:rPr>
                <w:sz w:val="16"/>
              </w:rPr>
            </w:pPr>
            <w:r w:rsidRPr="00416A2B">
              <w:rPr>
                <w:sz w:val="16"/>
              </w:rPr>
              <w:t>S6-210274</w:t>
            </w:r>
          </w:p>
        </w:tc>
      </w:tr>
      <w:tr w:rsidR="00416A2B" w:rsidRPr="00416A2B" w14:paraId="2DF5E9E5" w14:textId="77777777" w:rsidTr="00416A2B">
        <w:tc>
          <w:tcPr>
            <w:tcW w:w="0" w:type="auto"/>
            <w:shd w:val="clear" w:color="auto" w:fill="auto"/>
          </w:tcPr>
          <w:p w14:paraId="2C46B6B1" w14:textId="4E1ABE6C" w:rsidR="00394B10" w:rsidRPr="00416A2B" w:rsidRDefault="00394B10" w:rsidP="00394B10">
            <w:pPr>
              <w:pStyle w:val="TAL"/>
              <w:rPr>
                <w:sz w:val="16"/>
              </w:rPr>
            </w:pPr>
            <w:r w:rsidRPr="00416A2B">
              <w:rPr>
                <w:sz w:val="16"/>
              </w:rPr>
              <w:t>S6-210173</w:t>
            </w:r>
          </w:p>
        </w:tc>
        <w:tc>
          <w:tcPr>
            <w:tcW w:w="0" w:type="auto"/>
            <w:shd w:val="clear" w:color="auto" w:fill="auto"/>
          </w:tcPr>
          <w:p w14:paraId="2FDB70E1" w14:textId="730812F8" w:rsidR="00394B10" w:rsidRPr="00416A2B" w:rsidRDefault="00394B10" w:rsidP="00394B10">
            <w:pPr>
              <w:pStyle w:val="TAL"/>
              <w:rPr>
                <w:sz w:val="16"/>
              </w:rPr>
            </w:pPr>
            <w:r w:rsidRPr="00416A2B">
              <w:rPr>
                <w:sz w:val="16"/>
              </w:rPr>
              <w:t>Pseudo-CR on Solution to KI #12</w:t>
            </w:r>
          </w:p>
        </w:tc>
        <w:tc>
          <w:tcPr>
            <w:tcW w:w="0" w:type="auto"/>
            <w:shd w:val="clear" w:color="auto" w:fill="auto"/>
          </w:tcPr>
          <w:p w14:paraId="108633A5" w14:textId="17CC96DA" w:rsidR="00394B10" w:rsidRPr="00416A2B" w:rsidRDefault="00394B10" w:rsidP="00394B10">
            <w:pPr>
              <w:pStyle w:val="TAL"/>
              <w:rPr>
                <w:sz w:val="16"/>
              </w:rPr>
            </w:pPr>
            <w:r w:rsidRPr="00416A2B">
              <w:rPr>
                <w:sz w:val="16"/>
              </w:rPr>
              <w:t>Samsung, InterDigital</w:t>
            </w:r>
          </w:p>
        </w:tc>
        <w:tc>
          <w:tcPr>
            <w:tcW w:w="0" w:type="auto"/>
            <w:shd w:val="clear" w:color="auto" w:fill="auto"/>
          </w:tcPr>
          <w:p w14:paraId="0777F47F" w14:textId="1EC3EC42" w:rsidR="00394B10" w:rsidRPr="00416A2B" w:rsidRDefault="00394B10" w:rsidP="00394B10">
            <w:pPr>
              <w:pStyle w:val="TAL"/>
              <w:rPr>
                <w:sz w:val="16"/>
              </w:rPr>
            </w:pPr>
            <w:r w:rsidRPr="00416A2B">
              <w:rPr>
                <w:sz w:val="16"/>
              </w:rPr>
              <w:t>revised</w:t>
            </w:r>
          </w:p>
        </w:tc>
        <w:tc>
          <w:tcPr>
            <w:tcW w:w="0" w:type="auto"/>
            <w:shd w:val="clear" w:color="auto" w:fill="auto"/>
          </w:tcPr>
          <w:p w14:paraId="1FEB5E6A" w14:textId="77777777" w:rsidR="00394B10" w:rsidRPr="00416A2B" w:rsidRDefault="00394B10" w:rsidP="00394B10">
            <w:pPr>
              <w:pStyle w:val="TAL"/>
              <w:rPr>
                <w:sz w:val="16"/>
              </w:rPr>
            </w:pPr>
          </w:p>
        </w:tc>
        <w:tc>
          <w:tcPr>
            <w:tcW w:w="0" w:type="auto"/>
            <w:shd w:val="clear" w:color="auto" w:fill="auto"/>
          </w:tcPr>
          <w:p w14:paraId="2391DDC7" w14:textId="5D4B6941" w:rsidR="00394B10" w:rsidRPr="00416A2B" w:rsidRDefault="00394B10" w:rsidP="00394B10">
            <w:pPr>
              <w:pStyle w:val="TAL"/>
              <w:rPr>
                <w:sz w:val="16"/>
              </w:rPr>
            </w:pPr>
            <w:r w:rsidRPr="00416A2B">
              <w:rPr>
                <w:sz w:val="16"/>
              </w:rPr>
              <w:t>S6-210275</w:t>
            </w:r>
          </w:p>
        </w:tc>
      </w:tr>
      <w:tr w:rsidR="00416A2B" w:rsidRPr="00416A2B" w14:paraId="53FC3E6D" w14:textId="77777777" w:rsidTr="00416A2B">
        <w:tc>
          <w:tcPr>
            <w:tcW w:w="0" w:type="auto"/>
            <w:shd w:val="clear" w:color="auto" w:fill="auto"/>
          </w:tcPr>
          <w:p w14:paraId="3D3D3654" w14:textId="0EF3C852" w:rsidR="00394B10" w:rsidRPr="00416A2B" w:rsidRDefault="00394B10" w:rsidP="00394B10">
            <w:pPr>
              <w:pStyle w:val="TAL"/>
              <w:rPr>
                <w:sz w:val="16"/>
              </w:rPr>
            </w:pPr>
            <w:r w:rsidRPr="00416A2B">
              <w:rPr>
                <w:sz w:val="16"/>
              </w:rPr>
              <w:t>S6-210174</w:t>
            </w:r>
          </w:p>
        </w:tc>
        <w:tc>
          <w:tcPr>
            <w:tcW w:w="0" w:type="auto"/>
            <w:shd w:val="clear" w:color="auto" w:fill="auto"/>
          </w:tcPr>
          <w:p w14:paraId="7059F7F3" w14:textId="3958BAC5" w:rsidR="00394B10" w:rsidRPr="00416A2B" w:rsidRDefault="00394B10" w:rsidP="00394B10">
            <w:pPr>
              <w:pStyle w:val="TAL"/>
              <w:rPr>
                <w:sz w:val="16"/>
              </w:rPr>
            </w:pPr>
            <w:r w:rsidRPr="00416A2B">
              <w:rPr>
                <w:sz w:val="16"/>
              </w:rPr>
              <w:t>Pseudo-CR on Solution to KI #11</w:t>
            </w:r>
          </w:p>
        </w:tc>
        <w:tc>
          <w:tcPr>
            <w:tcW w:w="0" w:type="auto"/>
            <w:shd w:val="clear" w:color="auto" w:fill="auto"/>
          </w:tcPr>
          <w:p w14:paraId="468A1166" w14:textId="1C01EE43" w:rsidR="00394B10" w:rsidRPr="00416A2B" w:rsidRDefault="00394B10" w:rsidP="00394B10">
            <w:pPr>
              <w:pStyle w:val="TAL"/>
              <w:rPr>
                <w:sz w:val="16"/>
              </w:rPr>
            </w:pPr>
            <w:r w:rsidRPr="00416A2B">
              <w:rPr>
                <w:sz w:val="16"/>
              </w:rPr>
              <w:t>Samsung</w:t>
            </w:r>
          </w:p>
        </w:tc>
        <w:tc>
          <w:tcPr>
            <w:tcW w:w="0" w:type="auto"/>
            <w:shd w:val="clear" w:color="auto" w:fill="auto"/>
          </w:tcPr>
          <w:p w14:paraId="39CA5417" w14:textId="111E39E3" w:rsidR="00394B10" w:rsidRPr="00416A2B" w:rsidRDefault="00394B10" w:rsidP="00394B10">
            <w:pPr>
              <w:pStyle w:val="TAL"/>
              <w:rPr>
                <w:sz w:val="16"/>
              </w:rPr>
            </w:pPr>
            <w:r w:rsidRPr="00416A2B">
              <w:rPr>
                <w:sz w:val="16"/>
              </w:rPr>
              <w:t>revised</w:t>
            </w:r>
          </w:p>
        </w:tc>
        <w:tc>
          <w:tcPr>
            <w:tcW w:w="0" w:type="auto"/>
            <w:shd w:val="clear" w:color="auto" w:fill="auto"/>
          </w:tcPr>
          <w:p w14:paraId="2208CEA0" w14:textId="77777777" w:rsidR="00394B10" w:rsidRPr="00416A2B" w:rsidRDefault="00394B10" w:rsidP="00394B10">
            <w:pPr>
              <w:pStyle w:val="TAL"/>
              <w:rPr>
                <w:sz w:val="16"/>
              </w:rPr>
            </w:pPr>
          </w:p>
        </w:tc>
        <w:tc>
          <w:tcPr>
            <w:tcW w:w="0" w:type="auto"/>
            <w:shd w:val="clear" w:color="auto" w:fill="auto"/>
          </w:tcPr>
          <w:p w14:paraId="46EB828D" w14:textId="4F9F801F" w:rsidR="00394B10" w:rsidRPr="00416A2B" w:rsidRDefault="00394B10" w:rsidP="00394B10">
            <w:pPr>
              <w:pStyle w:val="TAL"/>
              <w:rPr>
                <w:sz w:val="16"/>
              </w:rPr>
            </w:pPr>
            <w:r w:rsidRPr="00416A2B">
              <w:rPr>
                <w:sz w:val="16"/>
              </w:rPr>
              <w:t>S6-210276</w:t>
            </w:r>
          </w:p>
        </w:tc>
      </w:tr>
      <w:tr w:rsidR="00416A2B" w:rsidRPr="00416A2B" w14:paraId="40F245F2" w14:textId="77777777" w:rsidTr="00416A2B">
        <w:tc>
          <w:tcPr>
            <w:tcW w:w="0" w:type="auto"/>
            <w:shd w:val="clear" w:color="auto" w:fill="auto"/>
          </w:tcPr>
          <w:p w14:paraId="35CF687E" w14:textId="29723B6B" w:rsidR="00394B10" w:rsidRPr="00416A2B" w:rsidRDefault="00394B10" w:rsidP="00394B10">
            <w:pPr>
              <w:pStyle w:val="TAL"/>
              <w:rPr>
                <w:sz w:val="16"/>
              </w:rPr>
            </w:pPr>
            <w:r w:rsidRPr="00416A2B">
              <w:rPr>
                <w:sz w:val="16"/>
              </w:rPr>
              <w:t>S6-210175</w:t>
            </w:r>
          </w:p>
        </w:tc>
        <w:tc>
          <w:tcPr>
            <w:tcW w:w="0" w:type="auto"/>
            <w:shd w:val="clear" w:color="auto" w:fill="auto"/>
          </w:tcPr>
          <w:p w14:paraId="70E86C3B" w14:textId="1E5E3DEE" w:rsidR="00394B10" w:rsidRPr="00416A2B" w:rsidRDefault="00394B10" w:rsidP="00394B10">
            <w:pPr>
              <w:pStyle w:val="TAL"/>
              <w:rPr>
                <w:sz w:val="16"/>
              </w:rPr>
            </w:pPr>
            <w:r w:rsidRPr="00416A2B">
              <w:rPr>
                <w:sz w:val="16"/>
              </w:rPr>
              <w:t>Pseudo-CR on generic layered application architecture at edge and cloud</w:t>
            </w:r>
          </w:p>
        </w:tc>
        <w:tc>
          <w:tcPr>
            <w:tcW w:w="0" w:type="auto"/>
            <w:shd w:val="clear" w:color="auto" w:fill="auto"/>
          </w:tcPr>
          <w:p w14:paraId="1F8D180F" w14:textId="207AA6EF" w:rsidR="00394B10" w:rsidRPr="00416A2B" w:rsidRDefault="00394B10" w:rsidP="00394B10">
            <w:pPr>
              <w:pStyle w:val="TAL"/>
              <w:rPr>
                <w:sz w:val="16"/>
              </w:rPr>
            </w:pPr>
            <w:r w:rsidRPr="00416A2B">
              <w:rPr>
                <w:sz w:val="16"/>
              </w:rPr>
              <w:t>Samsung</w:t>
            </w:r>
          </w:p>
        </w:tc>
        <w:tc>
          <w:tcPr>
            <w:tcW w:w="0" w:type="auto"/>
            <w:shd w:val="clear" w:color="auto" w:fill="auto"/>
          </w:tcPr>
          <w:p w14:paraId="02E0BE69" w14:textId="1C62DFA4" w:rsidR="00394B10" w:rsidRPr="00416A2B" w:rsidRDefault="00394B10" w:rsidP="00394B10">
            <w:pPr>
              <w:pStyle w:val="TAL"/>
              <w:rPr>
                <w:sz w:val="16"/>
              </w:rPr>
            </w:pPr>
            <w:r w:rsidRPr="00416A2B">
              <w:rPr>
                <w:sz w:val="16"/>
              </w:rPr>
              <w:t>revised</w:t>
            </w:r>
          </w:p>
        </w:tc>
        <w:tc>
          <w:tcPr>
            <w:tcW w:w="0" w:type="auto"/>
            <w:shd w:val="clear" w:color="auto" w:fill="auto"/>
          </w:tcPr>
          <w:p w14:paraId="02F57626" w14:textId="77777777" w:rsidR="00394B10" w:rsidRPr="00416A2B" w:rsidRDefault="00394B10" w:rsidP="00394B10">
            <w:pPr>
              <w:pStyle w:val="TAL"/>
              <w:rPr>
                <w:sz w:val="16"/>
              </w:rPr>
            </w:pPr>
          </w:p>
        </w:tc>
        <w:tc>
          <w:tcPr>
            <w:tcW w:w="0" w:type="auto"/>
            <w:shd w:val="clear" w:color="auto" w:fill="auto"/>
          </w:tcPr>
          <w:p w14:paraId="1DC24588" w14:textId="182A4EA1" w:rsidR="00394B10" w:rsidRPr="00416A2B" w:rsidRDefault="00394B10" w:rsidP="00394B10">
            <w:pPr>
              <w:pStyle w:val="TAL"/>
              <w:rPr>
                <w:sz w:val="16"/>
              </w:rPr>
            </w:pPr>
            <w:r w:rsidRPr="00416A2B">
              <w:rPr>
                <w:sz w:val="16"/>
              </w:rPr>
              <w:t>S6-210277</w:t>
            </w:r>
          </w:p>
        </w:tc>
      </w:tr>
      <w:tr w:rsidR="00416A2B" w:rsidRPr="00416A2B" w14:paraId="5494AC7A" w14:textId="77777777" w:rsidTr="00416A2B">
        <w:tc>
          <w:tcPr>
            <w:tcW w:w="0" w:type="auto"/>
            <w:shd w:val="clear" w:color="auto" w:fill="auto"/>
          </w:tcPr>
          <w:p w14:paraId="09FEC704" w14:textId="66A9A0EE" w:rsidR="00394B10" w:rsidRPr="00416A2B" w:rsidRDefault="00394B10" w:rsidP="00394B10">
            <w:pPr>
              <w:pStyle w:val="TAL"/>
              <w:rPr>
                <w:sz w:val="16"/>
              </w:rPr>
            </w:pPr>
            <w:r w:rsidRPr="00416A2B">
              <w:rPr>
                <w:sz w:val="16"/>
              </w:rPr>
              <w:t>S6-210176</w:t>
            </w:r>
          </w:p>
        </w:tc>
        <w:tc>
          <w:tcPr>
            <w:tcW w:w="0" w:type="auto"/>
            <w:shd w:val="clear" w:color="auto" w:fill="auto"/>
          </w:tcPr>
          <w:p w14:paraId="0E25A8A4" w14:textId="148FB7C9" w:rsidR="00394B10" w:rsidRPr="00416A2B" w:rsidRDefault="00394B10" w:rsidP="00394B10">
            <w:pPr>
              <w:pStyle w:val="TAL"/>
              <w:rPr>
                <w:sz w:val="16"/>
              </w:rPr>
            </w:pPr>
            <w:r w:rsidRPr="00416A2B">
              <w:rPr>
                <w:sz w:val="16"/>
              </w:rPr>
              <w:t>Support for enhancements to V2X group management and group communication</w:t>
            </w:r>
          </w:p>
        </w:tc>
        <w:tc>
          <w:tcPr>
            <w:tcW w:w="0" w:type="auto"/>
            <w:shd w:val="clear" w:color="auto" w:fill="auto"/>
          </w:tcPr>
          <w:p w14:paraId="55C35A4B" w14:textId="688A4E05" w:rsidR="00394B10" w:rsidRPr="00416A2B" w:rsidRDefault="00394B10" w:rsidP="00394B10">
            <w:pPr>
              <w:pStyle w:val="TAL"/>
              <w:rPr>
                <w:sz w:val="16"/>
              </w:rPr>
            </w:pPr>
            <w:r w:rsidRPr="00416A2B">
              <w:rPr>
                <w:sz w:val="16"/>
              </w:rPr>
              <w:t>Samsung</w:t>
            </w:r>
          </w:p>
        </w:tc>
        <w:tc>
          <w:tcPr>
            <w:tcW w:w="0" w:type="auto"/>
            <w:shd w:val="clear" w:color="auto" w:fill="auto"/>
          </w:tcPr>
          <w:p w14:paraId="426BCA5C" w14:textId="1CDFF1E8" w:rsidR="00394B10" w:rsidRPr="00416A2B" w:rsidRDefault="00394B10" w:rsidP="00394B10">
            <w:pPr>
              <w:pStyle w:val="TAL"/>
              <w:rPr>
                <w:sz w:val="16"/>
              </w:rPr>
            </w:pPr>
            <w:r w:rsidRPr="00416A2B">
              <w:rPr>
                <w:sz w:val="16"/>
              </w:rPr>
              <w:t>revised</w:t>
            </w:r>
          </w:p>
        </w:tc>
        <w:tc>
          <w:tcPr>
            <w:tcW w:w="0" w:type="auto"/>
            <w:shd w:val="clear" w:color="auto" w:fill="auto"/>
          </w:tcPr>
          <w:p w14:paraId="3C3F0077" w14:textId="77777777" w:rsidR="00394B10" w:rsidRPr="00416A2B" w:rsidRDefault="00394B10" w:rsidP="00394B10">
            <w:pPr>
              <w:pStyle w:val="TAL"/>
              <w:rPr>
                <w:sz w:val="16"/>
              </w:rPr>
            </w:pPr>
          </w:p>
        </w:tc>
        <w:tc>
          <w:tcPr>
            <w:tcW w:w="0" w:type="auto"/>
            <w:shd w:val="clear" w:color="auto" w:fill="auto"/>
          </w:tcPr>
          <w:p w14:paraId="5801B54A" w14:textId="56500DD3" w:rsidR="00394B10" w:rsidRPr="00416A2B" w:rsidRDefault="00394B10" w:rsidP="00394B10">
            <w:pPr>
              <w:pStyle w:val="TAL"/>
              <w:rPr>
                <w:sz w:val="16"/>
              </w:rPr>
            </w:pPr>
            <w:r w:rsidRPr="00416A2B">
              <w:rPr>
                <w:sz w:val="16"/>
              </w:rPr>
              <w:t>S6-210278</w:t>
            </w:r>
          </w:p>
        </w:tc>
      </w:tr>
      <w:tr w:rsidR="00416A2B" w:rsidRPr="00416A2B" w14:paraId="057FDE58" w14:textId="77777777" w:rsidTr="00416A2B">
        <w:tc>
          <w:tcPr>
            <w:tcW w:w="0" w:type="auto"/>
            <w:shd w:val="clear" w:color="auto" w:fill="auto"/>
          </w:tcPr>
          <w:p w14:paraId="0D612B05" w14:textId="15817CC9" w:rsidR="00394B10" w:rsidRPr="00416A2B" w:rsidRDefault="00394B10" w:rsidP="00394B10">
            <w:pPr>
              <w:pStyle w:val="TAL"/>
              <w:rPr>
                <w:sz w:val="16"/>
              </w:rPr>
            </w:pPr>
            <w:r w:rsidRPr="00416A2B">
              <w:rPr>
                <w:sz w:val="16"/>
              </w:rPr>
              <w:t>S6-210177</w:t>
            </w:r>
          </w:p>
        </w:tc>
        <w:tc>
          <w:tcPr>
            <w:tcW w:w="0" w:type="auto"/>
            <w:shd w:val="clear" w:color="auto" w:fill="auto"/>
          </w:tcPr>
          <w:p w14:paraId="63BC0FF8" w14:textId="239CE1F2" w:rsidR="00394B10" w:rsidRPr="00416A2B" w:rsidRDefault="00394B10" w:rsidP="00394B10">
            <w:pPr>
              <w:pStyle w:val="TAL"/>
              <w:rPr>
                <w:sz w:val="16"/>
              </w:rPr>
            </w:pPr>
            <w:r w:rsidRPr="00416A2B">
              <w:rPr>
                <w:sz w:val="16"/>
              </w:rPr>
              <w:t>Pseudo-CR on constrained devices architecture update</w:t>
            </w:r>
          </w:p>
        </w:tc>
        <w:tc>
          <w:tcPr>
            <w:tcW w:w="0" w:type="auto"/>
            <w:shd w:val="clear" w:color="auto" w:fill="auto"/>
          </w:tcPr>
          <w:p w14:paraId="40BD7CED" w14:textId="5494B9DC" w:rsidR="00394B10" w:rsidRPr="00416A2B" w:rsidRDefault="00394B10" w:rsidP="00394B10">
            <w:pPr>
              <w:pStyle w:val="TAL"/>
              <w:rPr>
                <w:sz w:val="16"/>
              </w:rPr>
            </w:pPr>
            <w:r w:rsidRPr="00416A2B">
              <w:rPr>
                <w:sz w:val="16"/>
              </w:rPr>
              <w:t>Samsung</w:t>
            </w:r>
          </w:p>
        </w:tc>
        <w:tc>
          <w:tcPr>
            <w:tcW w:w="0" w:type="auto"/>
            <w:shd w:val="clear" w:color="auto" w:fill="auto"/>
          </w:tcPr>
          <w:p w14:paraId="406E7626" w14:textId="68AB088F" w:rsidR="00394B10" w:rsidRPr="00416A2B" w:rsidRDefault="00394B10" w:rsidP="00394B10">
            <w:pPr>
              <w:pStyle w:val="TAL"/>
              <w:rPr>
                <w:sz w:val="16"/>
              </w:rPr>
            </w:pPr>
            <w:r w:rsidRPr="00416A2B">
              <w:rPr>
                <w:sz w:val="16"/>
              </w:rPr>
              <w:t>revised</w:t>
            </w:r>
          </w:p>
        </w:tc>
        <w:tc>
          <w:tcPr>
            <w:tcW w:w="0" w:type="auto"/>
            <w:shd w:val="clear" w:color="auto" w:fill="auto"/>
          </w:tcPr>
          <w:p w14:paraId="68B778C7" w14:textId="77777777" w:rsidR="00394B10" w:rsidRPr="00416A2B" w:rsidRDefault="00394B10" w:rsidP="00394B10">
            <w:pPr>
              <w:pStyle w:val="TAL"/>
              <w:rPr>
                <w:sz w:val="16"/>
              </w:rPr>
            </w:pPr>
          </w:p>
        </w:tc>
        <w:tc>
          <w:tcPr>
            <w:tcW w:w="0" w:type="auto"/>
            <w:shd w:val="clear" w:color="auto" w:fill="auto"/>
          </w:tcPr>
          <w:p w14:paraId="61A1567D" w14:textId="04743569" w:rsidR="00394B10" w:rsidRPr="00416A2B" w:rsidRDefault="00394B10" w:rsidP="00394B10">
            <w:pPr>
              <w:pStyle w:val="TAL"/>
              <w:rPr>
                <w:sz w:val="16"/>
              </w:rPr>
            </w:pPr>
            <w:r w:rsidRPr="00416A2B">
              <w:rPr>
                <w:sz w:val="16"/>
              </w:rPr>
              <w:t>S6-210279</w:t>
            </w:r>
          </w:p>
        </w:tc>
      </w:tr>
      <w:tr w:rsidR="00416A2B" w:rsidRPr="00416A2B" w14:paraId="0128C4C5" w14:textId="77777777" w:rsidTr="00416A2B">
        <w:tc>
          <w:tcPr>
            <w:tcW w:w="0" w:type="auto"/>
            <w:shd w:val="clear" w:color="auto" w:fill="auto"/>
          </w:tcPr>
          <w:p w14:paraId="4ECF1835" w14:textId="1411725D" w:rsidR="00394B10" w:rsidRPr="00416A2B" w:rsidRDefault="00394B10" w:rsidP="00394B10">
            <w:pPr>
              <w:pStyle w:val="TAL"/>
              <w:rPr>
                <w:sz w:val="16"/>
              </w:rPr>
            </w:pPr>
            <w:r w:rsidRPr="00416A2B">
              <w:rPr>
                <w:sz w:val="16"/>
              </w:rPr>
              <w:t>S6-210178</w:t>
            </w:r>
          </w:p>
        </w:tc>
        <w:tc>
          <w:tcPr>
            <w:tcW w:w="0" w:type="auto"/>
            <w:shd w:val="clear" w:color="auto" w:fill="auto"/>
          </w:tcPr>
          <w:p w14:paraId="79E0954C" w14:textId="7C5D277C" w:rsidR="00394B10" w:rsidRPr="00416A2B" w:rsidRDefault="00394B10" w:rsidP="00394B10">
            <w:pPr>
              <w:pStyle w:val="TAL"/>
              <w:rPr>
                <w:sz w:val="16"/>
              </w:rPr>
            </w:pPr>
            <w:r w:rsidRPr="00416A2B">
              <w:rPr>
                <w:sz w:val="16"/>
              </w:rPr>
              <w:t>Pseudo-CR on constrained devices solutions</w:t>
            </w:r>
          </w:p>
        </w:tc>
        <w:tc>
          <w:tcPr>
            <w:tcW w:w="0" w:type="auto"/>
            <w:shd w:val="clear" w:color="auto" w:fill="auto"/>
          </w:tcPr>
          <w:p w14:paraId="37CC81F7" w14:textId="1CC0B340" w:rsidR="00394B10" w:rsidRPr="00416A2B" w:rsidRDefault="00394B10" w:rsidP="00394B10">
            <w:pPr>
              <w:pStyle w:val="TAL"/>
              <w:rPr>
                <w:sz w:val="16"/>
              </w:rPr>
            </w:pPr>
            <w:r w:rsidRPr="00416A2B">
              <w:rPr>
                <w:sz w:val="16"/>
              </w:rPr>
              <w:t>Samsung</w:t>
            </w:r>
          </w:p>
        </w:tc>
        <w:tc>
          <w:tcPr>
            <w:tcW w:w="0" w:type="auto"/>
            <w:shd w:val="clear" w:color="auto" w:fill="auto"/>
          </w:tcPr>
          <w:p w14:paraId="3BA2B639" w14:textId="27A96F66" w:rsidR="00394B10" w:rsidRPr="00416A2B" w:rsidRDefault="00394B10" w:rsidP="00394B10">
            <w:pPr>
              <w:pStyle w:val="TAL"/>
              <w:rPr>
                <w:sz w:val="16"/>
              </w:rPr>
            </w:pPr>
            <w:r w:rsidRPr="00416A2B">
              <w:rPr>
                <w:sz w:val="16"/>
              </w:rPr>
              <w:t>approved</w:t>
            </w:r>
          </w:p>
        </w:tc>
        <w:tc>
          <w:tcPr>
            <w:tcW w:w="0" w:type="auto"/>
            <w:shd w:val="clear" w:color="auto" w:fill="auto"/>
          </w:tcPr>
          <w:p w14:paraId="6C358C36" w14:textId="77777777" w:rsidR="00394B10" w:rsidRPr="00416A2B" w:rsidRDefault="00394B10" w:rsidP="00394B10">
            <w:pPr>
              <w:pStyle w:val="TAL"/>
              <w:rPr>
                <w:sz w:val="16"/>
              </w:rPr>
            </w:pPr>
          </w:p>
        </w:tc>
        <w:tc>
          <w:tcPr>
            <w:tcW w:w="0" w:type="auto"/>
            <w:shd w:val="clear" w:color="auto" w:fill="auto"/>
          </w:tcPr>
          <w:p w14:paraId="5D50D5D9" w14:textId="77777777" w:rsidR="00394B10" w:rsidRPr="00416A2B" w:rsidRDefault="00394B10" w:rsidP="00394B10">
            <w:pPr>
              <w:pStyle w:val="TAL"/>
              <w:rPr>
                <w:sz w:val="16"/>
              </w:rPr>
            </w:pPr>
          </w:p>
        </w:tc>
      </w:tr>
      <w:tr w:rsidR="00416A2B" w:rsidRPr="00416A2B" w14:paraId="76BD0F7C" w14:textId="77777777" w:rsidTr="00416A2B">
        <w:tc>
          <w:tcPr>
            <w:tcW w:w="0" w:type="auto"/>
            <w:shd w:val="clear" w:color="auto" w:fill="auto"/>
          </w:tcPr>
          <w:p w14:paraId="1E4BC537" w14:textId="4E07F66A" w:rsidR="00394B10" w:rsidRPr="00416A2B" w:rsidRDefault="00394B10" w:rsidP="00394B10">
            <w:pPr>
              <w:pStyle w:val="TAL"/>
              <w:rPr>
                <w:sz w:val="16"/>
              </w:rPr>
            </w:pPr>
            <w:r w:rsidRPr="00416A2B">
              <w:rPr>
                <w:sz w:val="16"/>
              </w:rPr>
              <w:t>S6-210179</w:t>
            </w:r>
          </w:p>
        </w:tc>
        <w:tc>
          <w:tcPr>
            <w:tcW w:w="0" w:type="auto"/>
            <w:shd w:val="clear" w:color="auto" w:fill="auto"/>
          </w:tcPr>
          <w:p w14:paraId="5BD99257" w14:textId="22852FC7" w:rsidR="00394B10" w:rsidRPr="00416A2B" w:rsidRDefault="00394B10" w:rsidP="00394B10">
            <w:pPr>
              <w:pStyle w:val="TAL"/>
              <w:rPr>
                <w:sz w:val="16"/>
              </w:rPr>
            </w:pPr>
            <w:r w:rsidRPr="00416A2B">
              <w:rPr>
                <w:sz w:val="16"/>
              </w:rPr>
              <w:t>EAS discovery ACR indicator</w:t>
            </w:r>
          </w:p>
        </w:tc>
        <w:tc>
          <w:tcPr>
            <w:tcW w:w="0" w:type="auto"/>
            <w:shd w:val="clear" w:color="auto" w:fill="auto"/>
          </w:tcPr>
          <w:p w14:paraId="44CFF8C2" w14:textId="6A86B504" w:rsidR="00394B10" w:rsidRPr="00416A2B" w:rsidRDefault="00394B10" w:rsidP="00394B10">
            <w:pPr>
              <w:pStyle w:val="TAL"/>
              <w:rPr>
                <w:sz w:val="16"/>
              </w:rPr>
            </w:pPr>
            <w:r w:rsidRPr="00416A2B">
              <w:rPr>
                <w:sz w:val="16"/>
              </w:rPr>
              <w:t>Convida Wireless LLC</w:t>
            </w:r>
          </w:p>
        </w:tc>
        <w:tc>
          <w:tcPr>
            <w:tcW w:w="0" w:type="auto"/>
            <w:shd w:val="clear" w:color="auto" w:fill="auto"/>
          </w:tcPr>
          <w:p w14:paraId="79870C8E" w14:textId="4CDB3E7B" w:rsidR="00394B10" w:rsidRPr="00416A2B" w:rsidRDefault="00394B10" w:rsidP="00394B10">
            <w:pPr>
              <w:pStyle w:val="TAL"/>
              <w:rPr>
                <w:sz w:val="16"/>
              </w:rPr>
            </w:pPr>
            <w:r w:rsidRPr="00416A2B">
              <w:rPr>
                <w:sz w:val="16"/>
              </w:rPr>
              <w:t>revised</w:t>
            </w:r>
          </w:p>
        </w:tc>
        <w:tc>
          <w:tcPr>
            <w:tcW w:w="0" w:type="auto"/>
            <w:shd w:val="clear" w:color="auto" w:fill="auto"/>
          </w:tcPr>
          <w:p w14:paraId="4CF99ADF" w14:textId="77777777" w:rsidR="00394B10" w:rsidRPr="00416A2B" w:rsidRDefault="00394B10" w:rsidP="00394B10">
            <w:pPr>
              <w:pStyle w:val="TAL"/>
              <w:rPr>
                <w:sz w:val="16"/>
              </w:rPr>
            </w:pPr>
          </w:p>
        </w:tc>
        <w:tc>
          <w:tcPr>
            <w:tcW w:w="0" w:type="auto"/>
            <w:shd w:val="clear" w:color="auto" w:fill="auto"/>
          </w:tcPr>
          <w:p w14:paraId="1EB73D72" w14:textId="11F8E155" w:rsidR="00394B10" w:rsidRPr="00416A2B" w:rsidRDefault="00394B10" w:rsidP="00394B10">
            <w:pPr>
              <w:pStyle w:val="TAL"/>
              <w:rPr>
                <w:sz w:val="16"/>
              </w:rPr>
            </w:pPr>
            <w:r w:rsidRPr="00416A2B">
              <w:rPr>
                <w:sz w:val="16"/>
              </w:rPr>
              <w:t>S6-210237</w:t>
            </w:r>
          </w:p>
        </w:tc>
      </w:tr>
      <w:tr w:rsidR="00416A2B" w:rsidRPr="00416A2B" w14:paraId="74409108" w14:textId="77777777" w:rsidTr="00416A2B">
        <w:tc>
          <w:tcPr>
            <w:tcW w:w="0" w:type="auto"/>
            <w:shd w:val="clear" w:color="auto" w:fill="auto"/>
          </w:tcPr>
          <w:p w14:paraId="6FBF544C" w14:textId="6C08D8D7" w:rsidR="00394B10" w:rsidRPr="00416A2B" w:rsidRDefault="00394B10" w:rsidP="00394B10">
            <w:pPr>
              <w:pStyle w:val="TAL"/>
              <w:rPr>
                <w:sz w:val="16"/>
              </w:rPr>
            </w:pPr>
            <w:r w:rsidRPr="00416A2B">
              <w:rPr>
                <w:sz w:val="16"/>
              </w:rPr>
              <w:t>S6-210180</w:t>
            </w:r>
          </w:p>
        </w:tc>
        <w:tc>
          <w:tcPr>
            <w:tcW w:w="0" w:type="auto"/>
            <w:shd w:val="clear" w:color="auto" w:fill="auto"/>
          </w:tcPr>
          <w:p w14:paraId="1A11DD53" w14:textId="2A73908A" w:rsidR="00394B10" w:rsidRPr="00416A2B" w:rsidRDefault="00394B10" w:rsidP="00394B10">
            <w:pPr>
              <w:pStyle w:val="TAL"/>
              <w:rPr>
                <w:sz w:val="16"/>
              </w:rPr>
            </w:pPr>
            <w:r w:rsidRPr="00416A2B">
              <w:rPr>
                <w:sz w:val="16"/>
              </w:rPr>
              <w:t>EAS assignment</w:t>
            </w:r>
          </w:p>
        </w:tc>
        <w:tc>
          <w:tcPr>
            <w:tcW w:w="0" w:type="auto"/>
            <w:shd w:val="clear" w:color="auto" w:fill="auto"/>
          </w:tcPr>
          <w:p w14:paraId="3A647A6A" w14:textId="2E7CCF48" w:rsidR="00394B10" w:rsidRPr="00416A2B" w:rsidRDefault="00394B10" w:rsidP="00394B10">
            <w:pPr>
              <w:pStyle w:val="TAL"/>
              <w:rPr>
                <w:sz w:val="16"/>
              </w:rPr>
            </w:pPr>
            <w:r w:rsidRPr="00416A2B">
              <w:rPr>
                <w:sz w:val="16"/>
              </w:rPr>
              <w:t>Convida Wireless LLC</w:t>
            </w:r>
          </w:p>
        </w:tc>
        <w:tc>
          <w:tcPr>
            <w:tcW w:w="0" w:type="auto"/>
            <w:shd w:val="clear" w:color="auto" w:fill="auto"/>
          </w:tcPr>
          <w:p w14:paraId="3BB9165D" w14:textId="0528CC22" w:rsidR="00394B10" w:rsidRPr="00416A2B" w:rsidRDefault="00394B10" w:rsidP="00394B10">
            <w:pPr>
              <w:pStyle w:val="TAL"/>
              <w:rPr>
                <w:sz w:val="16"/>
              </w:rPr>
            </w:pPr>
            <w:r w:rsidRPr="00416A2B">
              <w:rPr>
                <w:sz w:val="16"/>
              </w:rPr>
              <w:t>revised</w:t>
            </w:r>
          </w:p>
        </w:tc>
        <w:tc>
          <w:tcPr>
            <w:tcW w:w="0" w:type="auto"/>
            <w:shd w:val="clear" w:color="auto" w:fill="auto"/>
          </w:tcPr>
          <w:p w14:paraId="469BD02A" w14:textId="77777777" w:rsidR="00394B10" w:rsidRPr="00416A2B" w:rsidRDefault="00394B10" w:rsidP="00394B10">
            <w:pPr>
              <w:pStyle w:val="TAL"/>
              <w:rPr>
                <w:sz w:val="16"/>
              </w:rPr>
            </w:pPr>
          </w:p>
        </w:tc>
        <w:tc>
          <w:tcPr>
            <w:tcW w:w="0" w:type="auto"/>
            <w:shd w:val="clear" w:color="auto" w:fill="auto"/>
          </w:tcPr>
          <w:p w14:paraId="628DC80D" w14:textId="092BF911" w:rsidR="00394B10" w:rsidRPr="00416A2B" w:rsidRDefault="00394B10" w:rsidP="00394B10">
            <w:pPr>
              <w:pStyle w:val="TAL"/>
              <w:rPr>
                <w:sz w:val="16"/>
              </w:rPr>
            </w:pPr>
            <w:r w:rsidRPr="00416A2B">
              <w:rPr>
                <w:sz w:val="16"/>
              </w:rPr>
              <w:t>S6-210258</w:t>
            </w:r>
          </w:p>
        </w:tc>
      </w:tr>
      <w:tr w:rsidR="00416A2B" w:rsidRPr="00416A2B" w14:paraId="19DC4228" w14:textId="77777777" w:rsidTr="00416A2B">
        <w:tc>
          <w:tcPr>
            <w:tcW w:w="0" w:type="auto"/>
            <w:shd w:val="clear" w:color="auto" w:fill="auto"/>
          </w:tcPr>
          <w:p w14:paraId="7BCADD04" w14:textId="31E2B8E5" w:rsidR="00394B10" w:rsidRPr="00416A2B" w:rsidRDefault="00394B10" w:rsidP="00394B10">
            <w:pPr>
              <w:pStyle w:val="TAL"/>
              <w:rPr>
                <w:sz w:val="16"/>
              </w:rPr>
            </w:pPr>
            <w:r w:rsidRPr="00416A2B">
              <w:rPr>
                <w:sz w:val="16"/>
              </w:rPr>
              <w:lastRenderedPageBreak/>
              <w:t>S6-210181</w:t>
            </w:r>
          </w:p>
        </w:tc>
        <w:tc>
          <w:tcPr>
            <w:tcW w:w="0" w:type="auto"/>
            <w:shd w:val="clear" w:color="auto" w:fill="auto"/>
          </w:tcPr>
          <w:p w14:paraId="308DD53F" w14:textId="61DC0427" w:rsidR="00394B10" w:rsidRPr="00416A2B" w:rsidRDefault="00394B10" w:rsidP="00394B10">
            <w:pPr>
              <w:pStyle w:val="TAL"/>
              <w:rPr>
                <w:sz w:val="16"/>
              </w:rPr>
            </w:pPr>
            <w:r w:rsidRPr="00416A2B">
              <w:rPr>
                <w:sz w:val="16"/>
              </w:rPr>
              <w:t>UE reachability status monitoring</w:t>
            </w:r>
          </w:p>
        </w:tc>
        <w:tc>
          <w:tcPr>
            <w:tcW w:w="0" w:type="auto"/>
            <w:shd w:val="clear" w:color="auto" w:fill="auto"/>
          </w:tcPr>
          <w:p w14:paraId="4C3A8FDA" w14:textId="509839A3" w:rsidR="00394B10" w:rsidRPr="00416A2B" w:rsidRDefault="00394B10" w:rsidP="00394B10">
            <w:pPr>
              <w:pStyle w:val="TAL"/>
              <w:rPr>
                <w:sz w:val="16"/>
              </w:rPr>
            </w:pPr>
            <w:r w:rsidRPr="00416A2B">
              <w:rPr>
                <w:sz w:val="16"/>
              </w:rPr>
              <w:t>Convida Wireless LLC</w:t>
            </w:r>
          </w:p>
        </w:tc>
        <w:tc>
          <w:tcPr>
            <w:tcW w:w="0" w:type="auto"/>
            <w:shd w:val="clear" w:color="auto" w:fill="auto"/>
          </w:tcPr>
          <w:p w14:paraId="7DAD8059" w14:textId="7AE80A83" w:rsidR="00394B10" w:rsidRPr="00416A2B" w:rsidRDefault="00394B10" w:rsidP="00394B10">
            <w:pPr>
              <w:pStyle w:val="TAL"/>
              <w:rPr>
                <w:sz w:val="16"/>
              </w:rPr>
            </w:pPr>
            <w:r w:rsidRPr="00416A2B">
              <w:rPr>
                <w:sz w:val="16"/>
              </w:rPr>
              <w:t>revised</w:t>
            </w:r>
          </w:p>
        </w:tc>
        <w:tc>
          <w:tcPr>
            <w:tcW w:w="0" w:type="auto"/>
            <w:shd w:val="clear" w:color="auto" w:fill="auto"/>
          </w:tcPr>
          <w:p w14:paraId="0421D497" w14:textId="77777777" w:rsidR="00394B10" w:rsidRPr="00416A2B" w:rsidRDefault="00394B10" w:rsidP="00394B10">
            <w:pPr>
              <w:pStyle w:val="TAL"/>
              <w:rPr>
                <w:sz w:val="16"/>
              </w:rPr>
            </w:pPr>
          </w:p>
        </w:tc>
        <w:tc>
          <w:tcPr>
            <w:tcW w:w="0" w:type="auto"/>
            <w:shd w:val="clear" w:color="auto" w:fill="auto"/>
          </w:tcPr>
          <w:p w14:paraId="20E55AE2" w14:textId="32E83DCD" w:rsidR="00394B10" w:rsidRPr="00416A2B" w:rsidRDefault="00394B10" w:rsidP="00394B10">
            <w:pPr>
              <w:pStyle w:val="TAL"/>
              <w:rPr>
                <w:sz w:val="16"/>
              </w:rPr>
            </w:pPr>
            <w:r w:rsidRPr="00416A2B">
              <w:rPr>
                <w:sz w:val="16"/>
              </w:rPr>
              <w:t>S6-210240</w:t>
            </w:r>
          </w:p>
        </w:tc>
      </w:tr>
      <w:tr w:rsidR="00416A2B" w:rsidRPr="00416A2B" w14:paraId="63BCBC9A" w14:textId="77777777" w:rsidTr="00416A2B">
        <w:tc>
          <w:tcPr>
            <w:tcW w:w="0" w:type="auto"/>
            <w:shd w:val="clear" w:color="auto" w:fill="auto"/>
          </w:tcPr>
          <w:p w14:paraId="229AF83D" w14:textId="5A9C403A" w:rsidR="00394B10" w:rsidRPr="00416A2B" w:rsidRDefault="00394B10" w:rsidP="00394B10">
            <w:pPr>
              <w:pStyle w:val="TAL"/>
              <w:rPr>
                <w:sz w:val="16"/>
              </w:rPr>
            </w:pPr>
            <w:r w:rsidRPr="00416A2B">
              <w:rPr>
                <w:sz w:val="16"/>
              </w:rPr>
              <w:t>S6-210182</w:t>
            </w:r>
          </w:p>
        </w:tc>
        <w:tc>
          <w:tcPr>
            <w:tcW w:w="0" w:type="auto"/>
            <w:shd w:val="clear" w:color="auto" w:fill="auto"/>
          </w:tcPr>
          <w:p w14:paraId="2E31F615" w14:textId="3758DA92" w:rsidR="00394B10" w:rsidRPr="00416A2B" w:rsidRDefault="00394B10" w:rsidP="00394B10">
            <w:pPr>
              <w:pStyle w:val="TAL"/>
              <w:rPr>
                <w:sz w:val="16"/>
              </w:rPr>
            </w:pPr>
            <w:r w:rsidRPr="00416A2B">
              <w:rPr>
                <w:sz w:val="16"/>
              </w:rPr>
              <w:t>Pseudo-CR on Update of Introduction</w:t>
            </w:r>
          </w:p>
        </w:tc>
        <w:tc>
          <w:tcPr>
            <w:tcW w:w="0" w:type="auto"/>
            <w:shd w:val="clear" w:color="auto" w:fill="auto"/>
          </w:tcPr>
          <w:p w14:paraId="4DBA46C4" w14:textId="66C5E349" w:rsidR="00394B10" w:rsidRPr="00416A2B" w:rsidRDefault="00394B10" w:rsidP="00394B10">
            <w:pPr>
              <w:pStyle w:val="TAL"/>
              <w:rPr>
                <w:sz w:val="16"/>
              </w:rPr>
            </w:pPr>
            <w:r w:rsidRPr="00416A2B">
              <w:rPr>
                <w:sz w:val="16"/>
              </w:rPr>
              <w:t>InterDigital</w:t>
            </w:r>
          </w:p>
        </w:tc>
        <w:tc>
          <w:tcPr>
            <w:tcW w:w="0" w:type="auto"/>
            <w:shd w:val="clear" w:color="auto" w:fill="auto"/>
          </w:tcPr>
          <w:p w14:paraId="7E399D73" w14:textId="50AD55F7" w:rsidR="00394B10" w:rsidRPr="00416A2B" w:rsidRDefault="00394B10" w:rsidP="00394B10">
            <w:pPr>
              <w:pStyle w:val="TAL"/>
              <w:rPr>
                <w:sz w:val="16"/>
              </w:rPr>
            </w:pPr>
            <w:r w:rsidRPr="00416A2B">
              <w:rPr>
                <w:sz w:val="16"/>
              </w:rPr>
              <w:t>revised</w:t>
            </w:r>
          </w:p>
        </w:tc>
        <w:tc>
          <w:tcPr>
            <w:tcW w:w="0" w:type="auto"/>
            <w:shd w:val="clear" w:color="auto" w:fill="auto"/>
          </w:tcPr>
          <w:p w14:paraId="035A333A" w14:textId="77777777" w:rsidR="00394B10" w:rsidRPr="00416A2B" w:rsidRDefault="00394B10" w:rsidP="00394B10">
            <w:pPr>
              <w:pStyle w:val="TAL"/>
              <w:rPr>
                <w:sz w:val="16"/>
              </w:rPr>
            </w:pPr>
          </w:p>
        </w:tc>
        <w:tc>
          <w:tcPr>
            <w:tcW w:w="0" w:type="auto"/>
            <w:shd w:val="clear" w:color="auto" w:fill="auto"/>
          </w:tcPr>
          <w:p w14:paraId="366BE1A8" w14:textId="24C7B488" w:rsidR="00394B10" w:rsidRPr="00416A2B" w:rsidRDefault="00394B10" w:rsidP="00394B10">
            <w:pPr>
              <w:pStyle w:val="TAL"/>
              <w:rPr>
                <w:sz w:val="16"/>
              </w:rPr>
            </w:pPr>
            <w:r w:rsidRPr="00416A2B">
              <w:rPr>
                <w:sz w:val="16"/>
              </w:rPr>
              <w:t>S6-210296</w:t>
            </w:r>
          </w:p>
        </w:tc>
      </w:tr>
      <w:tr w:rsidR="00416A2B" w:rsidRPr="00416A2B" w14:paraId="7F3D08F9" w14:textId="77777777" w:rsidTr="00416A2B">
        <w:tc>
          <w:tcPr>
            <w:tcW w:w="0" w:type="auto"/>
            <w:shd w:val="clear" w:color="auto" w:fill="auto"/>
          </w:tcPr>
          <w:p w14:paraId="6985FA17" w14:textId="638E4086" w:rsidR="00394B10" w:rsidRPr="00416A2B" w:rsidRDefault="00394B10" w:rsidP="00394B10">
            <w:pPr>
              <w:pStyle w:val="TAL"/>
              <w:rPr>
                <w:sz w:val="16"/>
              </w:rPr>
            </w:pPr>
            <w:r w:rsidRPr="00416A2B">
              <w:rPr>
                <w:sz w:val="16"/>
              </w:rPr>
              <w:t>S6-210183</w:t>
            </w:r>
          </w:p>
        </w:tc>
        <w:tc>
          <w:tcPr>
            <w:tcW w:w="0" w:type="auto"/>
            <w:shd w:val="clear" w:color="auto" w:fill="auto"/>
          </w:tcPr>
          <w:p w14:paraId="53D83413" w14:textId="634E4F7C" w:rsidR="00394B10" w:rsidRPr="00416A2B" w:rsidRDefault="00394B10" w:rsidP="00394B10">
            <w:pPr>
              <w:pStyle w:val="TAL"/>
              <w:rPr>
                <w:sz w:val="16"/>
              </w:rPr>
            </w:pPr>
            <w:r w:rsidRPr="00416A2B">
              <w:rPr>
                <w:sz w:val="16"/>
              </w:rPr>
              <w:t>FS_5GMARCH concluding statements update</w:t>
            </w:r>
          </w:p>
        </w:tc>
        <w:tc>
          <w:tcPr>
            <w:tcW w:w="0" w:type="auto"/>
            <w:shd w:val="clear" w:color="auto" w:fill="auto"/>
          </w:tcPr>
          <w:p w14:paraId="28529013" w14:textId="4E4C3D16" w:rsidR="00394B10" w:rsidRPr="00416A2B" w:rsidRDefault="00394B10" w:rsidP="00394B10">
            <w:pPr>
              <w:pStyle w:val="TAL"/>
              <w:rPr>
                <w:sz w:val="16"/>
              </w:rPr>
            </w:pPr>
            <w:r w:rsidRPr="00416A2B">
              <w:rPr>
                <w:sz w:val="16"/>
              </w:rPr>
              <w:t>Convida Wireless LLC</w:t>
            </w:r>
          </w:p>
        </w:tc>
        <w:tc>
          <w:tcPr>
            <w:tcW w:w="0" w:type="auto"/>
            <w:shd w:val="clear" w:color="auto" w:fill="auto"/>
          </w:tcPr>
          <w:p w14:paraId="026DF436" w14:textId="5DD04431" w:rsidR="00394B10" w:rsidRPr="00416A2B" w:rsidRDefault="00394B10" w:rsidP="00394B10">
            <w:pPr>
              <w:pStyle w:val="TAL"/>
              <w:rPr>
                <w:sz w:val="16"/>
              </w:rPr>
            </w:pPr>
            <w:r w:rsidRPr="00416A2B">
              <w:rPr>
                <w:sz w:val="16"/>
              </w:rPr>
              <w:t>revised</w:t>
            </w:r>
          </w:p>
        </w:tc>
        <w:tc>
          <w:tcPr>
            <w:tcW w:w="0" w:type="auto"/>
            <w:shd w:val="clear" w:color="auto" w:fill="auto"/>
          </w:tcPr>
          <w:p w14:paraId="4F3E5DC9" w14:textId="77777777" w:rsidR="00394B10" w:rsidRPr="00416A2B" w:rsidRDefault="00394B10" w:rsidP="00394B10">
            <w:pPr>
              <w:pStyle w:val="TAL"/>
              <w:rPr>
                <w:sz w:val="16"/>
              </w:rPr>
            </w:pPr>
          </w:p>
        </w:tc>
        <w:tc>
          <w:tcPr>
            <w:tcW w:w="0" w:type="auto"/>
            <w:shd w:val="clear" w:color="auto" w:fill="auto"/>
          </w:tcPr>
          <w:p w14:paraId="26A0BB45" w14:textId="19D4E56B" w:rsidR="00394B10" w:rsidRPr="00416A2B" w:rsidRDefault="00394B10" w:rsidP="00394B10">
            <w:pPr>
              <w:pStyle w:val="TAL"/>
              <w:rPr>
                <w:sz w:val="16"/>
              </w:rPr>
            </w:pPr>
            <w:r w:rsidRPr="00416A2B">
              <w:rPr>
                <w:sz w:val="16"/>
              </w:rPr>
              <w:t>S6-210242</w:t>
            </w:r>
          </w:p>
        </w:tc>
      </w:tr>
      <w:tr w:rsidR="00416A2B" w:rsidRPr="00416A2B" w14:paraId="74B847DB" w14:textId="77777777" w:rsidTr="00416A2B">
        <w:tc>
          <w:tcPr>
            <w:tcW w:w="0" w:type="auto"/>
            <w:shd w:val="clear" w:color="auto" w:fill="auto"/>
          </w:tcPr>
          <w:p w14:paraId="60159917" w14:textId="5CA97F9D" w:rsidR="00394B10" w:rsidRPr="00416A2B" w:rsidRDefault="00394B10" w:rsidP="00394B10">
            <w:pPr>
              <w:pStyle w:val="TAL"/>
              <w:rPr>
                <w:sz w:val="16"/>
              </w:rPr>
            </w:pPr>
            <w:r w:rsidRPr="00416A2B">
              <w:rPr>
                <w:sz w:val="16"/>
              </w:rPr>
              <w:t>S6-210184</w:t>
            </w:r>
          </w:p>
        </w:tc>
        <w:tc>
          <w:tcPr>
            <w:tcW w:w="0" w:type="auto"/>
            <w:shd w:val="clear" w:color="auto" w:fill="auto"/>
          </w:tcPr>
          <w:p w14:paraId="379EED8F" w14:textId="6D9188F8" w:rsidR="00394B10" w:rsidRPr="00416A2B" w:rsidRDefault="00394B10" w:rsidP="00394B10">
            <w:pPr>
              <w:pStyle w:val="TAL"/>
              <w:rPr>
                <w:sz w:val="16"/>
              </w:rPr>
            </w:pPr>
            <w:r w:rsidRPr="00416A2B">
              <w:rPr>
                <w:sz w:val="16"/>
              </w:rPr>
              <w:t>MSGin5G missing parts and solutions evolution from MSGin5G Service Point of view</w:t>
            </w:r>
          </w:p>
        </w:tc>
        <w:tc>
          <w:tcPr>
            <w:tcW w:w="0" w:type="auto"/>
            <w:shd w:val="clear" w:color="auto" w:fill="auto"/>
          </w:tcPr>
          <w:p w14:paraId="670C577F" w14:textId="03407142"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5F858717" w14:textId="5A459876" w:rsidR="00394B10" w:rsidRPr="00416A2B" w:rsidRDefault="00394B10" w:rsidP="00394B10">
            <w:pPr>
              <w:pStyle w:val="TAL"/>
              <w:rPr>
                <w:sz w:val="16"/>
              </w:rPr>
            </w:pPr>
            <w:r w:rsidRPr="00416A2B">
              <w:rPr>
                <w:sz w:val="16"/>
              </w:rPr>
              <w:t>noted</w:t>
            </w:r>
          </w:p>
        </w:tc>
        <w:tc>
          <w:tcPr>
            <w:tcW w:w="0" w:type="auto"/>
            <w:shd w:val="clear" w:color="auto" w:fill="auto"/>
          </w:tcPr>
          <w:p w14:paraId="209C6309" w14:textId="77777777" w:rsidR="00394B10" w:rsidRPr="00416A2B" w:rsidRDefault="00394B10" w:rsidP="00394B10">
            <w:pPr>
              <w:pStyle w:val="TAL"/>
              <w:rPr>
                <w:sz w:val="16"/>
              </w:rPr>
            </w:pPr>
          </w:p>
        </w:tc>
        <w:tc>
          <w:tcPr>
            <w:tcW w:w="0" w:type="auto"/>
            <w:shd w:val="clear" w:color="auto" w:fill="auto"/>
          </w:tcPr>
          <w:p w14:paraId="2A901667" w14:textId="77777777" w:rsidR="00394B10" w:rsidRPr="00416A2B" w:rsidRDefault="00394B10" w:rsidP="00394B10">
            <w:pPr>
              <w:pStyle w:val="TAL"/>
              <w:rPr>
                <w:sz w:val="16"/>
              </w:rPr>
            </w:pPr>
          </w:p>
        </w:tc>
      </w:tr>
      <w:tr w:rsidR="00416A2B" w:rsidRPr="00416A2B" w14:paraId="5E059EB7" w14:textId="77777777" w:rsidTr="00416A2B">
        <w:tc>
          <w:tcPr>
            <w:tcW w:w="0" w:type="auto"/>
            <w:shd w:val="clear" w:color="auto" w:fill="auto"/>
          </w:tcPr>
          <w:p w14:paraId="52C97348" w14:textId="18A6AA00" w:rsidR="00394B10" w:rsidRPr="00416A2B" w:rsidRDefault="00394B10" w:rsidP="00394B10">
            <w:pPr>
              <w:pStyle w:val="TAL"/>
              <w:rPr>
                <w:sz w:val="16"/>
              </w:rPr>
            </w:pPr>
            <w:r w:rsidRPr="00416A2B">
              <w:rPr>
                <w:sz w:val="16"/>
              </w:rPr>
              <w:t>S6-210185</w:t>
            </w:r>
          </w:p>
        </w:tc>
        <w:tc>
          <w:tcPr>
            <w:tcW w:w="0" w:type="auto"/>
            <w:shd w:val="clear" w:color="auto" w:fill="auto"/>
          </w:tcPr>
          <w:p w14:paraId="155881A0" w14:textId="4CD47B78" w:rsidR="00394B10" w:rsidRPr="00416A2B" w:rsidRDefault="00394B10" w:rsidP="00394B10">
            <w:pPr>
              <w:pStyle w:val="TAL"/>
              <w:rPr>
                <w:sz w:val="16"/>
              </w:rPr>
            </w:pPr>
            <w:proofErr w:type="spellStart"/>
            <w:r w:rsidRPr="00416A2B">
              <w:rPr>
                <w:sz w:val="16"/>
              </w:rPr>
              <w:t>Pesudo</w:t>
            </w:r>
            <w:proofErr w:type="spellEnd"/>
            <w:r w:rsidRPr="00416A2B">
              <w:rPr>
                <w:sz w:val="16"/>
              </w:rPr>
              <w:t>-CR on MGSin5G provisioning</w:t>
            </w:r>
          </w:p>
        </w:tc>
        <w:tc>
          <w:tcPr>
            <w:tcW w:w="0" w:type="auto"/>
            <w:shd w:val="clear" w:color="auto" w:fill="auto"/>
          </w:tcPr>
          <w:p w14:paraId="7F71A340" w14:textId="0E9190A6"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4590BD12" w14:textId="0166F2EC" w:rsidR="00394B10" w:rsidRPr="00416A2B" w:rsidRDefault="00394B10" w:rsidP="00394B10">
            <w:pPr>
              <w:pStyle w:val="TAL"/>
              <w:rPr>
                <w:sz w:val="16"/>
              </w:rPr>
            </w:pPr>
            <w:r w:rsidRPr="00416A2B">
              <w:rPr>
                <w:sz w:val="16"/>
              </w:rPr>
              <w:t>revised</w:t>
            </w:r>
          </w:p>
        </w:tc>
        <w:tc>
          <w:tcPr>
            <w:tcW w:w="0" w:type="auto"/>
            <w:shd w:val="clear" w:color="auto" w:fill="auto"/>
          </w:tcPr>
          <w:p w14:paraId="5CB227E4" w14:textId="77777777" w:rsidR="00394B10" w:rsidRPr="00416A2B" w:rsidRDefault="00394B10" w:rsidP="00394B10">
            <w:pPr>
              <w:pStyle w:val="TAL"/>
              <w:rPr>
                <w:sz w:val="16"/>
              </w:rPr>
            </w:pPr>
          </w:p>
        </w:tc>
        <w:tc>
          <w:tcPr>
            <w:tcW w:w="0" w:type="auto"/>
            <w:shd w:val="clear" w:color="auto" w:fill="auto"/>
          </w:tcPr>
          <w:p w14:paraId="39B13331" w14:textId="6581E734" w:rsidR="00394B10" w:rsidRPr="00416A2B" w:rsidRDefault="00394B10" w:rsidP="00394B10">
            <w:pPr>
              <w:pStyle w:val="TAL"/>
              <w:rPr>
                <w:sz w:val="16"/>
              </w:rPr>
            </w:pPr>
            <w:r w:rsidRPr="00416A2B">
              <w:rPr>
                <w:sz w:val="16"/>
              </w:rPr>
              <w:t>S6-210271</w:t>
            </w:r>
          </w:p>
        </w:tc>
      </w:tr>
      <w:tr w:rsidR="00416A2B" w:rsidRPr="00416A2B" w14:paraId="528092FE" w14:textId="77777777" w:rsidTr="00416A2B">
        <w:tc>
          <w:tcPr>
            <w:tcW w:w="0" w:type="auto"/>
            <w:shd w:val="clear" w:color="auto" w:fill="auto"/>
          </w:tcPr>
          <w:p w14:paraId="0D7CB576" w14:textId="29940D24" w:rsidR="00394B10" w:rsidRPr="00416A2B" w:rsidRDefault="00394B10" w:rsidP="00394B10">
            <w:pPr>
              <w:pStyle w:val="TAL"/>
              <w:rPr>
                <w:sz w:val="16"/>
              </w:rPr>
            </w:pPr>
            <w:r w:rsidRPr="00416A2B">
              <w:rPr>
                <w:sz w:val="16"/>
              </w:rPr>
              <w:t>S6-210186</w:t>
            </w:r>
          </w:p>
        </w:tc>
        <w:tc>
          <w:tcPr>
            <w:tcW w:w="0" w:type="auto"/>
            <w:shd w:val="clear" w:color="auto" w:fill="auto"/>
          </w:tcPr>
          <w:p w14:paraId="044A2BBD" w14:textId="2FC8E303" w:rsidR="00394B10" w:rsidRPr="00416A2B" w:rsidRDefault="00394B10" w:rsidP="00394B10">
            <w:pPr>
              <w:pStyle w:val="TAL"/>
              <w:rPr>
                <w:sz w:val="16"/>
              </w:rPr>
            </w:pPr>
            <w:proofErr w:type="spellStart"/>
            <w:r w:rsidRPr="00416A2B">
              <w:rPr>
                <w:sz w:val="16"/>
              </w:rPr>
              <w:t>Pesudo</w:t>
            </w:r>
            <w:proofErr w:type="spellEnd"/>
            <w:r w:rsidRPr="00416A2B">
              <w:rPr>
                <w:sz w:val="16"/>
              </w:rPr>
              <w:t>-CR adds MSGinn5G Provisioning Function</w:t>
            </w:r>
          </w:p>
        </w:tc>
        <w:tc>
          <w:tcPr>
            <w:tcW w:w="0" w:type="auto"/>
            <w:shd w:val="clear" w:color="auto" w:fill="auto"/>
          </w:tcPr>
          <w:p w14:paraId="2C7CAA28" w14:textId="48B9C820"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459898B9" w14:textId="1A3F4BE5" w:rsidR="00394B10" w:rsidRPr="00416A2B" w:rsidRDefault="00394B10" w:rsidP="00394B10">
            <w:pPr>
              <w:pStyle w:val="TAL"/>
              <w:rPr>
                <w:sz w:val="16"/>
              </w:rPr>
            </w:pPr>
            <w:r w:rsidRPr="00416A2B">
              <w:rPr>
                <w:sz w:val="16"/>
              </w:rPr>
              <w:t>postponed</w:t>
            </w:r>
          </w:p>
        </w:tc>
        <w:tc>
          <w:tcPr>
            <w:tcW w:w="0" w:type="auto"/>
            <w:shd w:val="clear" w:color="auto" w:fill="auto"/>
          </w:tcPr>
          <w:p w14:paraId="0A27C308" w14:textId="77777777" w:rsidR="00394B10" w:rsidRPr="00416A2B" w:rsidRDefault="00394B10" w:rsidP="00394B10">
            <w:pPr>
              <w:pStyle w:val="TAL"/>
              <w:rPr>
                <w:sz w:val="16"/>
              </w:rPr>
            </w:pPr>
          </w:p>
        </w:tc>
        <w:tc>
          <w:tcPr>
            <w:tcW w:w="0" w:type="auto"/>
            <w:shd w:val="clear" w:color="auto" w:fill="auto"/>
          </w:tcPr>
          <w:p w14:paraId="3271CADF" w14:textId="77777777" w:rsidR="00394B10" w:rsidRPr="00416A2B" w:rsidRDefault="00394B10" w:rsidP="00394B10">
            <w:pPr>
              <w:pStyle w:val="TAL"/>
              <w:rPr>
                <w:sz w:val="16"/>
              </w:rPr>
            </w:pPr>
          </w:p>
        </w:tc>
      </w:tr>
      <w:tr w:rsidR="00416A2B" w:rsidRPr="00416A2B" w14:paraId="406BF86C" w14:textId="77777777" w:rsidTr="00416A2B">
        <w:tc>
          <w:tcPr>
            <w:tcW w:w="0" w:type="auto"/>
            <w:shd w:val="clear" w:color="auto" w:fill="auto"/>
          </w:tcPr>
          <w:p w14:paraId="08CCE591" w14:textId="09261B62" w:rsidR="00394B10" w:rsidRPr="00416A2B" w:rsidRDefault="00394B10" w:rsidP="00394B10">
            <w:pPr>
              <w:pStyle w:val="TAL"/>
              <w:rPr>
                <w:sz w:val="16"/>
              </w:rPr>
            </w:pPr>
            <w:r w:rsidRPr="00416A2B">
              <w:rPr>
                <w:sz w:val="16"/>
              </w:rPr>
              <w:t>S6-210187</w:t>
            </w:r>
          </w:p>
        </w:tc>
        <w:tc>
          <w:tcPr>
            <w:tcW w:w="0" w:type="auto"/>
            <w:shd w:val="clear" w:color="auto" w:fill="auto"/>
          </w:tcPr>
          <w:p w14:paraId="378FAAEB" w14:textId="15F53168" w:rsidR="00394B10" w:rsidRPr="00416A2B" w:rsidRDefault="00394B10" w:rsidP="00394B10">
            <w:pPr>
              <w:pStyle w:val="TAL"/>
              <w:rPr>
                <w:sz w:val="16"/>
              </w:rPr>
            </w:pPr>
            <w:proofErr w:type="spellStart"/>
            <w:r w:rsidRPr="00416A2B">
              <w:rPr>
                <w:sz w:val="16"/>
              </w:rPr>
              <w:t>Pesudo</w:t>
            </w:r>
            <w:proofErr w:type="spellEnd"/>
            <w:r w:rsidRPr="00416A2B">
              <w:rPr>
                <w:sz w:val="16"/>
              </w:rPr>
              <w:t>-CR on adds MSGin5G provisioning procedure to solution 27</w:t>
            </w:r>
          </w:p>
        </w:tc>
        <w:tc>
          <w:tcPr>
            <w:tcW w:w="0" w:type="auto"/>
            <w:shd w:val="clear" w:color="auto" w:fill="auto"/>
          </w:tcPr>
          <w:p w14:paraId="1D9CB88A" w14:textId="7A751C19"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20603E55" w14:textId="79C3E98F" w:rsidR="00394B10" w:rsidRPr="00416A2B" w:rsidRDefault="00394B10" w:rsidP="00394B10">
            <w:pPr>
              <w:pStyle w:val="TAL"/>
              <w:rPr>
                <w:sz w:val="16"/>
              </w:rPr>
            </w:pPr>
            <w:r w:rsidRPr="00416A2B">
              <w:rPr>
                <w:sz w:val="16"/>
              </w:rPr>
              <w:t>revised</w:t>
            </w:r>
          </w:p>
        </w:tc>
        <w:tc>
          <w:tcPr>
            <w:tcW w:w="0" w:type="auto"/>
            <w:shd w:val="clear" w:color="auto" w:fill="auto"/>
          </w:tcPr>
          <w:p w14:paraId="2743FF33" w14:textId="77777777" w:rsidR="00394B10" w:rsidRPr="00416A2B" w:rsidRDefault="00394B10" w:rsidP="00394B10">
            <w:pPr>
              <w:pStyle w:val="TAL"/>
              <w:rPr>
                <w:sz w:val="16"/>
              </w:rPr>
            </w:pPr>
          </w:p>
        </w:tc>
        <w:tc>
          <w:tcPr>
            <w:tcW w:w="0" w:type="auto"/>
            <w:shd w:val="clear" w:color="auto" w:fill="auto"/>
          </w:tcPr>
          <w:p w14:paraId="76A20378" w14:textId="6BE4042A" w:rsidR="00394B10" w:rsidRPr="00416A2B" w:rsidRDefault="00394B10" w:rsidP="00394B10">
            <w:pPr>
              <w:pStyle w:val="TAL"/>
              <w:rPr>
                <w:sz w:val="16"/>
              </w:rPr>
            </w:pPr>
            <w:r w:rsidRPr="00416A2B">
              <w:rPr>
                <w:sz w:val="16"/>
              </w:rPr>
              <w:t>S6-210272</w:t>
            </w:r>
          </w:p>
        </w:tc>
      </w:tr>
      <w:tr w:rsidR="00416A2B" w:rsidRPr="00416A2B" w14:paraId="18819E9C" w14:textId="77777777" w:rsidTr="00416A2B">
        <w:tc>
          <w:tcPr>
            <w:tcW w:w="0" w:type="auto"/>
            <w:shd w:val="clear" w:color="auto" w:fill="auto"/>
          </w:tcPr>
          <w:p w14:paraId="074AB30D" w14:textId="3FAE9592" w:rsidR="00394B10" w:rsidRPr="00416A2B" w:rsidRDefault="00394B10" w:rsidP="00394B10">
            <w:pPr>
              <w:pStyle w:val="TAL"/>
              <w:rPr>
                <w:sz w:val="16"/>
              </w:rPr>
            </w:pPr>
            <w:r w:rsidRPr="00416A2B">
              <w:rPr>
                <w:sz w:val="16"/>
              </w:rPr>
              <w:t>S6-210188</w:t>
            </w:r>
          </w:p>
        </w:tc>
        <w:tc>
          <w:tcPr>
            <w:tcW w:w="0" w:type="auto"/>
            <w:shd w:val="clear" w:color="auto" w:fill="auto"/>
          </w:tcPr>
          <w:p w14:paraId="57C39D76" w14:textId="27ACE625" w:rsidR="00394B10" w:rsidRPr="00416A2B" w:rsidRDefault="00394B10" w:rsidP="00394B10">
            <w:pPr>
              <w:pStyle w:val="TAL"/>
              <w:rPr>
                <w:sz w:val="16"/>
              </w:rPr>
            </w:pPr>
            <w:proofErr w:type="spellStart"/>
            <w:r w:rsidRPr="00416A2B">
              <w:rPr>
                <w:sz w:val="16"/>
              </w:rPr>
              <w:t>Pesudo</w:t>
            </w:r>
            <w:proofErr w:type="spellEnd"/>
            <w:r w:rsidRPr="00416A2B">
              <w:rPr>
                <w:sz w:val="16"/>
              </w:rPr>
              <w:t>-CR on Evaluation and conclusion of Solution 24</w:t>
            </w:r>
          </w:p>
        </w:tc>
        <w:tc>
          <w:tcPr>
            <w:tcW w:w="0" w:type="auto"/>
            <w:shd w:val="clear" w:color="auto" w:fill="auto"/>
          </w:tcPr>
          <w:p w14:paraId="067CAA5D" w14:textId="2F05E6B2"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77A053E0" w14:textId="106FF88F" w:rsidR="00394B10" w:rsidRPr="00416A2B" w:rsidRDefault="00394B10" w:rsidP="00394B10">
            <w:pPr>
              <w:pStyle w:val="TAL"/>
              <w:rPr>
                <w:sz w:val="16"/>
              </w:rPr>
            </w:pPr>
            <w:r w:rsidRPr="00416A2B">
              <w:rPr>
                <w:sz w:val="16"/>
              </w:rPr>
              <w:t>revised</w:t>
            </w:r>
          </w:p>
        </w:tc>
        <w:tc>
          <w:tcPr>
            <w:tcW w:w="0" w:type="auto"/>
            <w:shd w:val="clear" w:color="auto" w:fill="auto"/>
          </w:tcPr>
          <w:p w14:paraId="5CBEAB04" w14:textId="77777777" w:rsidR="00394B10" w:rsidRPr="00416A2B" w:rsidRDefault="00394B10" w:rsidP="00394B10">
            <w:pPr>
              <w:pStyle w:val="TAL"/>
              <w:rPr>
                <w:sz w:val="16"/>
              </w:rPr>
            </w:pPr>
          </w:p>
        </w:tc>
        <w:tc>
          <w:tcPr>
            <w:tcW w:w="0" w:type="auto"/>
            <w:shd w:val="clear" w:color="auto" w:fill="auto"/>
          </w:tcPr>
          <w:p w14:paraId="19B38EFF" w14:textId="329F3AC6" w:rsidR="00394B10" w:rsidRPr="00416A2B" w:rsidRDefault="00394B10" w:rsidP="00394B10">
            <w:pPr>
              <w:pStyle w:val="TAL"/>
              <w:rPr>
                <w:sz w:val="16"/>
              </w:rPr>
            </w:pPr>
            <w:r w:rsidRPr="00416A2B">
              <w:rPr>
                <w:sz w:val="16"/>
              </w:rPr>
              <w:t>S6-210273</w:t>
            </w:r>
          </w:p>
        </w:tc>
      </w:tr>
      <w:tr w:rsidR="00416A2B" w:rsidRPr="00416A2B" w14:paraId="086D3F0C" w14:textId="77777777" w:rsidTr="00416A2B">
        <w:tc>
          <w:tcPr>
            <w:tcW w:w="0" w:type="auto"/>
            <w:shd w:val="clear" w:color="auto" w:fill="auto"/>
          </w:tcPr>
          <w:p w14:paraId="1652AF0A" w14:textId="6218726B" w:rsidR="00394B10" w:rsidRPr="00416A2B" w:rsidRDefault="00394B10" w:rsidP="00394B10">
            <w:pPr>
              <w:pStyle w:val="TAL"/>
              <w:rPr>
                <w:sz w:val="16"/>
              </w:rPr>
            </w:pPr>
            <w:r w:rsidRPr="00416A2B">
              <w:rPr>
                <w:sz w:val="16"/>
              </w:rPr>
              <w:t>S6-210189</w:t>
            </w:r>
          </w:p>
        </w:tc>
        <w:tc>
          <w:tcPr>
            <w:tcW w:w="0" w:type="auto"/>
            <w:shd w:val="clear" w:color="auto" w:fill="auto"/>
          </w:tcPr>
          <w:p w14:paraId="7D11E234" w14:textId="5EEA6283" w:rsidR="00394B10" w:rsidRPr="00416A2B" w:rsidRDefault="00394B10" w:rsidP="00394B10">
            <w:pPr>
              <w:pStyle w:val="TAL"/>
              <w:rPr>
                <w:sz w:val="16"/>
              </w:rPr>
            </w:pPr>
            <w:r w:rsidRPr="00416A2B">
              <w:rPr>
                <w:sz w:val="16"/>
              </w:rPr>
              <w:t>Pseudo-CR on EN removal</w:t>
            </w:r>
          </w:p>
        </w:tc>
        <w:tc>
          <w:tcPr>
            <w:tcW w:w="0" w:type="auto"/>
            <w:shd w:val="clear" w:color="auto" w:fill="auto"/>
          </w:tcPr>
          <w:p w14:paraId="321FE159" w14:textId="60D22E27" w:rsidR="00394B10" w:rsidRPr="00416A2B" w:rsidRDefault="00394B10" w:rsidP="00394B10">
            <w:pPr>
              <w:pStyle w:val="TAL"/>
              <w:rPr>
                <w:sz w:val="16"/>
              </w:rPr>
            </w:pPr>
            <w:r w:rsidRPr="00416A2B">
              <w:rPr>
                <w:sz w:val="16"/>
              </w:rPr>
              <w:t>Samsung</w:t>
            </w:r>
          </w:p>
        </w:tc>
        <w:tc>
          <w:tcPr>
            <w:tcW w:w="0" w:type="auto"/>
            <w:shd w:val="clear" w:color="auto" w:fill="auto"/>
          </w:tcPr>
          <w:p w14:paraId="0C14E1EF" w14:textId="7A4183F4" w:rsidR="00394B10" w:rsidRPr="00416A2B" w:rsidRDefault="00394B10" w:rsidP="00394B10">
            <w:pPr>
              <w:pStyle w:val="TAL"/>
              <w:rPr>
                <w:sz w:val="16"/>
              </w:rPr>
            </w:pPr>
            <w:r w:rsidRPr="00416A2B">
              <w:rPr>
                <w:sz w:val="16"/>
              </w:rPr>
              <w:t>approved</w:t>
            </w:r>
          </w:p>
        </w:tc>
        <w:tc>
          <w:tcPr>
            <w:tcW w:w="0" w:type="auto"/>
            <w:shd w:val="clear" w:color="auto" w:fill="auto"/>
          </w:tcPr>
          <w:p w14:paraId="182C560F" w14:textId="77777777" w:rsidR="00394B10" w:rsidRPr="00416A2B" w:rsidRDefault="00394B10" w:rsidP="00394B10">
            <w:pPr>
              <w:pStyle w:val="TAL"/>
              <w:rPr>
                <w:sz w:val="16"/>
              </w:rPr>
            </w:pPr>
          </w:p>
        </w:tc>
        <w:tc>
          <w:tcPr>
            <w:tcW w:w="0" w:type="auto"/>
            <w:shd w:val="clear" w:color="auto" w:fill="auto"/>
          </w:tcPr>
          <w:p w14:paraId="77EE34D1" w14:textId="77777777" w:rsidR="00394B10" w:rsidRPr="00416A2B" w:rsidRDefault="00394B10" w:rsidP="00394B10">
            <w:pPr>
              <w:pStyle w:val="TAL"/>
              <w:rPr>
                <w:sz w:val="16"/>
              </w:rPr>
            </w:pPr>
          </w:p>
        </w:tc>
      </w:tr>
      <w:tr w:rsidR="00416A2B" w:rsidRPr="00416A2B" w14:paraId="7315A8C8" w14:textId="77777777" w:rsidTr="00416A2B">
        <w:tc>
          <w:tcPr>
            <w:tcW w:w="0" w:type="auto"/>
            <w:shd w:val="clear" w:color="auto" w:fill="auto"/>
          </w:tcPr>
          <w:p w14:paraId="7E829516" w14:textId="20F8EDFB" w:rsidR="00394B10" w:rsidRPr="00416A2B" w:rsidRDefault="00394B10" w:rsidP="00394B10">
            <w:pPr>
              <w:pStyle w:val="TAL"/>
              <w:rPr>
                <w:sz w:val="16"/>
              </w:rPr>
            </w:pPr>
            <w:r w:rsidRPr="00416A2B">
              <w:rPr>
                <w:sz w:val="16"/>
              </w:rPr>
              <w:t>S6-210190</w:t>
            </w:r>
          </w:p>
        </w:tc>
        <w:tc>
          <w:tcPr>
            <w:tcW w:w="0" w:type="auto"/>
            <w:shd w:val="clear" w:color="auto" w:fill="auto"/>
          </w:tcPr>
          <w:p w14:paraId="729E6F5D" w14:textId="08CE6A43" w:rsidR="00394B10" w:rsidRPr="00416A2B" w:rsidRDefault="00394B10" w:rsidP="00394B10">
            <w:pPr>
              <w:pStyle w:val="TAL"/>
              <w:rPr>
                <w:sz w:val="16"/>
              </w:rPr>
            </w:pPr>
            <w:r w:rsidRPr="00416A2B">
              <w:rPr>
                <w:sz w:val="16"/>
              </w:rPr>
              <w:t>Pseudo-CR on solution evaluation 17</w:t>
            </w:r>
          </w:p>
        </w:tc>
        <w:tc>
          <w:tcPr>
            <w:tcW w:w="0" w:type="auto"/>
            <w:shd w:val="clear" w:color="auto" w:fill="auto"/>
          </w:tcPr>
          <w:p w14:paraId="43234516" w14:textId="71CF4907" w:rsidR="00394B10" w:rsidRPr="00416A2B" w:rsidRDefault="00394B10" w:rsidP="00394B10">
            <w:pPr>
              <w:pStyle w:val="TAL"/>
              <w:rPr>
                <w:sz w:val="16"/>
              </w:rPr>
            </w:pPr>
            <w:r w:rsidRPr="00416A2B">
              <w:rPr>
                <w:sz w:val="16"/>
              </w:rPr>
              <w:t>Samsung</w:t>
            </w:r>
          </w:p>
        </w:tc>
        <w:tc>
          <w:tcPr>
            <w:tcW w:w="0" w:type="auto"/>
            <w:shd w:val="clear" w:color="auto" w:fill="auto"/>
          </w:tcPr>
          <w:p w14:paraId="3B1E3209" w14:textId="383196B1" w:rsidR="00394B10" w:rsidRPr="00416A2B" w:rsidRDefault="00394B10" w:rsidP="00394B10">
            <w:pPr>
              <w:pStyle w:val="TAL"/>
              <w:rPr>
                <w:sz w:val="16"/>
              </w:rPr>
            </w:pPr>
            <w:r w:rsidRPr="00416A2B">
              <w:rPr>
                <w:sz w:val="16"/>
              </w:rPr>
              <w:t>approved</w:t>
            </w:r>
          </w:p>
        </w:tc>
        <w:tc>
          <w:tcPr>
            <w:tcW w:w="0" w:type="auto"/>
            <w:shd w:val="clear" w:color="auto" w:fill="auto"/>
          </w:tcPr>
          <w:p w14:paraId="10726355" w14:textId="77777777" w:rsidR="00394B10" w:rsidRPr="00416A2B" w:rsidRDefault="00394B10" w:rsidP="00394B10">
            <w:pPr>
              <w:pStyle w:val="TAL"/>
              <w:rPr>
                <w:sz w:val="16"/>
              </w:rPr>
            </w:pPr>
          </w:p>
        </w:tc>
        <w:tc>
          <w:tcPr>
            <w:tcW w:w="0" w:type="auto"/>
            <w:shd w:val="clear" w:color="auto" w:fill="auto"/>
          </w:tcPr>
          <w:p w14:paraId="0F59621D" w14:textId="77777777" w:rsidR="00394B10" w:rsidRPr="00416A2B" w:rsidRDefault="00394B10" w:rsidP="00394B10">
            <w:pPr>
              <w:pStyle w:val="TAL"/>
              <w:rPr>
                <w:sz w:val="16"/>
              </w:rPr>
            </w:pPr>
          </w:p>
        </w:tc>
      </w:tr>
      <w:tr w:rsidR="00416A2B" w:rsidRPr="00416A2B" w14:paraId="00BBA1DA" w14:textId="77777777" w:rsidTr="00416A2B">
        <w:tc>
          <w:tcPr>
            <w:tcW w:w="0" w:type="auto"/>
            <w:shd w:val="clear" w:color="auto" w:fill="auto"/>
          </w:tcPr>
          <w:p w14:paraId="10E6B85C" w14:textId="393CE8DC" w:rsidR="00394B10" w:rsidRPr="00416A2B" w:rsidRDefault="00394B10" w:rsidP="00394B10">
            <w:pPr>
              <w:pStyle w:val="TAL"/>
              <w:rPr>
                <w:sz w:val="16"/>
              </w:rPr>
            </w:pPr>
            <w:r w:rsidRPr="00416A2B">
              <w:rPr>
                <w:sz w:val="16"/>
              </w:rPr>
              <w:t>S6-210191</w:t>
            </w:r>
          </w:p>
        </w:tc>
        <w:tc>
          <w:tcPr>
            <w:tcW w:w="0" w:type="auto"/>
            <w:shd w:val="clear" w:color="auto" w:fill="auto"/>
          </w:tcPr>
          <w:p w14:paraId="7E3B587E" w14:textId="70BE1065" w:rsidR="00394B10" w:rsidRPr="00416A2B" w:rsidRDefault="00394B10" w:rsidP="00394B10">
            <w:pPr>
              <w:pStyle w:val="TAL"/>
              <w:rPr>
                <w:sz w:val="16"/>
              </w:rPr>
            </w:pPr>
            <w:r w:rsidRPr="00416A2B">
              <w:rPr>
                <w:sz w:val="16"/>
              </w:rPr>
              <w:t>Pseudo-CR on solution evaluation 26</w:t>
            </w:r>
          </w:p>
        </w:tc>
        <w:tc>
          <w:tcPr>
            <w:tcW w:w="0" w:type="auto"/>
            <w:shd w:val="clear" w:color="auto" w:fill="auto"/>
          </w:tcPr>
          <w:p w14:paraId="45BEC705" w14:textId="4687DB24" w:rsidR="00394B10" w:rsidRPr="00416A2B" w:rsidRDefault="00394B10" w:rsidP="00394B10">
            <w:pPr>
              <w:pStyle w:val="TAL"/>
              <w:rPr>
                <w:sz w:val="16"/>
              </w:rPr>
            </w:pPr>
            <w:r w:rsidRPr="00416A2B">
              <w:rPr>
                <w:sz w:val="16"/>
              </w:rPr>
              <w:t>Samsung</w:t>
            </w:r>
          </w:p>
        </w:tc>
        <w:tc>
          <w:tcPr>
            <w:tcW w:w="0" w:type="auto"/>
            <w:shd w:val="clear" w:color="auto" w:fill="auto"/>
          </w:tcPr>
          <w:p w14:paraId="42E5DE5D" w14:textId="64EED602" w:rsidR="00394B10" w:rsidRPr="00416A2B" w:rsidRDefault="00394B10" w:rsidP="00394B10">
            <w:pPr>
              <w:pStyle w:val="TAL"/>
              <w:rPr>
                <w:sz w:val="16"/>
              </w:rPr>
            </w:pPr>
            <w:r w:rsidRPr="00416A2B">
              <w:rPr>
                <w:sz w:val="16"/>
              </w:rPr>
              <w:t>revised</w:t>
            </w:r>
          </w:p>
        </w:tc>
        <w:tc>
          <w:tcPr>
            <w:tcW w:w="0" w:type="auto"/>
            <w:shd w:val="clear" w:color="auto" w:fill="auto"/>
          </w:tcPr>
          <w:p w14:paraId="07905D92" w14:textId="77777777" w:rsidR="00394B10" w:rsidRPr="00416A2B" w:rsidRDefault="00394B10" w:rsidP="00394B10">
            <w:pPr>
              <w:pStyle w:val="TAL"/>
              <w:rPr>
                <w:sz w:val="16"/>
              </w:rPr>
            </w:pPr>
          </w:p>
        </w:tc>
        <w:tc>
          <w:tcPr>
            <w:tcW w:w="0" w:type="auto"/>
            <w:shd w:val="clear" w:color="auto" w:fill="auto"/>
          </w:tcPr>
          <w:p w14:paraId="48625DF7" w14:textId="3994F414" w:rsidR="00394B10" w:rsidRPr="00416A2B" w:rsidRDefault="00394B10" w:rsidP="00394B10">
            <w:pPr>
              <w:pStyle w:val="TAL"/>
              <w:rPr>
                <w:sz w:val="16"/>
              </w:rPr>
            </w:pPr>
            <w:r w:rsidRPr="00416A2B">
              <w:rPr>
                <w:sz w:val="16"/>
              </w:rPr>
              <w:t>S6-210280</w:t>
            </w:r>
          </w:p>
        </w:tc>
      </w:tr>
      <w:tr w:rsidR="00416A2B" w:rsidRPr="00416A2B" w14:paraId="618595FB" w14:textId="77777777" w:rsidTr="00416A2B">
        <w:tc>
          <w:tcPr>
            <w:tcW w:w="0" w:type="auto"/>
            <w:shd w:val="clear" w:color="auto" w:fill="auto"/>
          </w:tcPr>
          <w:p w14:paraId="58166D89" w14:textId="5CD7A356" w:rsidR="00394B10" w:rsidRPr="00416A2B" w:rsidRDefault="00394B10" w:rsidP="00394B10">
            <w:pPr>
              <w:pStyle w:val="TAL"/>
              <w:rPr>
                <w:sz w:val="16"/>
              </w:rPr>
            </w:pPr>
            <w:r w:rsidRPr="00416A2B">
              <w:rPr>
                <w:sz w:val="16"/>
              </w:rPr>
              <w:t>S6-210192</w:t>
            </w:r>
          </w:p>
        </w:tc>
        <w:tc>
          <w:tcPr>
            <w:tcW w:w="0" w:type="auto"/>
            <w:shd w:val="clear" w:color="auto" w:fill="auto"/>
          </w:tcPr>
          <w:p w14:paraId="6F74F7D5" w14:textId="57A1FC52" w:rsidR="00394B10" w:rsidRPr="00416A2B" w:rsidRDefault="00394B10" w:rsidP="00394B10">
            <w:pPr>
              <w:pStyle w:val="TAL"/>
              <w:rPr>
                <w:sz w:val="16"/>
              </w:rPr>
            </w:pPr>
            <w:r w:rsidRPr="00416A2B">
              <w:rPr>
                <w:sz w:val="16"/>
              </w:rPr>
              <w:t>Pseudo-CR on add conclusions</w:t>
            </w:r>
          </w:p>
        </w:tc>
        <w:tc>
          <w:tcPr>
            <w:tcW w:w="0" w:type="auto"/>
            <w:shd w:val="clear" w:color="auto" w:fill="auto"/>
          </w:tcPr>
          <w:p w14:paraId="7554A920" w14:textId="7C59CD12" w:rsidR="00394B10" w:rsidRPr="00416A2B" w:rsidRDefault="00394B10" w:rsidP="00394B10">
            <w:pPr>
              <w:pStyle w:val="TAL"/>
              <w:rPr>
                <w:sz w:val="16"/>
              </w:rPr>
            </w:pPr>
            <w:r w:rsidRPr="00416A2B">
              <w:rPr>
                <w:sz w:val="16"/>
              </w:rPr>
              <w:t>Samsung</w:t>
            </w:r>
          </w:p>
        </w:tc>
        <w:tc>
          <w:tcPr>
            <w:tcW w:w="0" w:type="auto"/>
            <w:shd w:val="clear" w:color="auto" w:fill="auto"/>
          </w:tcPr>
          <w:p w14:paraId="4BE92F7A" w14:textId="1C1D3256" w:rsidR="00394B10" w:rsidRPr="00416A2B" w:rsidRDefault="00394B10" w:rsidP="00394B10">
            <w:pPr>
              <w:pStyle w:val="TAL"/>
              <w:rPr>
                <w:sz w:val="16"/>
              </w:rPr>
            </w:pPr>
            <w:r w:rsidRPr="00416A2B">
              <w:rPr>
                <w:sz w:val="16"/>
              </w:rPr>
              <w:t>revised</w:t>
            </w:r>
          </w:p>
        </w:tc>
        <w:tc>
          <w:tcPr>
            <w:tcW w:w="0" w:type="auto"/>
            <w:shd w:val="clear" w:color="auto" w:fill="auto"/>
          </w:tcPr>
          <w:p w14:paraId="4BCF4917" w14:textId="77777777" w:rsidR="00394B10" w:rsidRPr="00416A2B" w:rsidRDefault="00394B10" w:rsidP="00394B10">
            <w:pPr>
              <w:pStyle w:val="TAL"/>
              <w:rPr>
                <w:sz w:val="16"/>
              </w:rPr>
            </w:pPr>
          </w:p>
        </w:tc>
        <w:tc>
          <w:tcPr>
            <w:tcW w:w="0" w:type="auto"/>
            <w:shd w:val="clear" w:color="auto" w:fill="auto"/>
          </w:tcPr>
          <w:p w14:paraId="6A33D52A" w14:textId="2720DE64" w:rsidR="00394B10" w:rsidRPr="00416A2B" w:rsidRDefault="00394B10" w:rsidP="00394B10">
            <w:pPr>
              <w:pStyle w:val="TAL"/>
              <w:rPr>
                <w:sz w:val="16"/>
              </w:rPr>
            </w:pPr>
            <w:r w:rsidRPr="00416A2B">
              <w:rPr>
                <w:sz w:val="16"/>
              </w:rPr>
              <w:t>S6-210281</w:t>
            </w:r>
          </w:p>
        </w:tc>
      </w:tr>
      <w:tr w:rsidR="00416A2B" w:rsidRPr="00416A2B" w14:paraId="23D78A47" w14:textId="77777777" w:rsidTr="00416A2B">
        <w:tc>
          <w:tcPr>
            <w:tcW w:w="0" w:type="auto"/>
            <w:shd w:val="clear" w:color="auto" w:fill="auto"/>
          </w:tcPr>
          <w:p w14:paraId="1B58420D" w14:textId="1EE09C90" w:rsidR="00394B10" w:rsidRPr="00416A2B" w:rsidRDefault="00394B10" w:rsidP="00394B10">
            <w:pPr>
              <w:pStyle w:val="TAL"/>
              <w:rPr>
                <w:sz w:val="16"/>
              </w:rPr>
            </w:pPr>
            <w:r w:rsidRPr="00416A2B">
              <w:rPr>
                <w:sz w:val="16"/>
              </w:rPr>
              <w:t>S6-210193</w:t>
            </w:r>
          </w:p>
        </w:tc>
        <w:tc>
          <w:tcPr>
            <w:tcW w:w="0" w:type="auto"/>
            <w:shd w:val="clear" w:color="auto" w:fill="auto"/>
          </w:tcPr>
          <w:p w14:paraId="23EAB016" w14:textId="29E300D4" w:rsidR="00394B10" w:rsidRPr="00416A2B" w:rsidRDefault="00394B10" w:rsidP="00394B10">
            <w:pPr>
              <w:pStyle w:val="TAL"/>
              <w:rPr>
                <w:sz w:val="16"/>
              </w:rPr>
            </w:pPr>
            <w:r w:rsidRPr="00416A2B">
              <w:rPr>
                <w:sz w:val="16"/>
              </w:rPr>
              <w:t>Terms of Reference (ToR) update for TSG SA WG6 (SA6)</w:t>
            </w:r>
          </w:p>
        </w:tc>
        <w:tc>
          <w:tcPr>
            <w:tcW w:w="0" w:type="auto"/>
            <w:shd w:val="clear" w:color="auto" w:fill="auto"/>
          </w:tcPr>
          <w:p w14:paraId="7D71FAC7" w14:textId="04A3878E" w:rsidR="00394B10" w:rsidRPr="00416A2B" w:rsidRDefault="00394B10" w:rsidP="00394B10">
            <w:pPr>
              <w:pStyle w:val="TAL"/>
              <w:rPr>
                <w:sz w:val="16"/>
              </w:rPr>
            </w:pPr>
            <w:r w:rsidRPr="00416A2B">
              <w:rPr>
                <w:sz w:val="16"/>
              </w:rPr>
              <w:t>Motorola Solutions Germany</w:t>
            </w:r>
          </w:p>
        </w:tc>
        <w:tc>
          <w:tcPr>
            <w:tcW w:w="0" w:type="auto"/>
            <w:shd w:val="clear" w:color="auto" w:fill="auto"/>
          </w:tcPr>
          <w:p w14:paraId="18AEACBD" w14:textId="10941174" w:rsidR="00394B10" w:rsidRPr="00416A2B" w:rsidRDefault="00394B10" w:rsidP="00394B10">
            <w:pPr>
              <w:pStyle w:val="TAL"/>
              <w:rPr>
                <w:sz w:val="16"/>
              </w:rPr>
            </w:pPr>
            <w:r w:rsidRPr="00416A2B">
              <w:rPr>
                <w:sz w:val="16"/>
              </w:rPr>
              <w:t>revised</w:t>
            </w:r>
          </w:p>
        </w:tc>
        <w:tc>
          <w:tcPr>
            <w:tcW w:w="0" w:type="auto"/>
            <w:shd w:val="clear" w:color="auto" w:fill="auto"/>
          </w:tcPr>
          <w:p w14:paraId="00259FA9" w14:textId="77777777" w:rsidR="00394B10" w:rsidRPr="00416A2B" w:rsidRDefault="00394B10" w:rsidP="00394B10">
            <w:pPr>
              <w:pStyle w:val="TAL"/>
              <w:rPr>
                <w:sz w:val="16"/>
              </w:rPr>
            </w:pPr>
          </w:p>
        </w:tc>
        <w:tc>
          <w:tcPr>
            <w:tcW w:w="0" w:type="auto"/>
            <w:shd w:val="clear" w:color="auto" w:fill="auto"/>
          </w:tcPr>
          <w:p w14:paraId="3E6AD76F" w14:textId="1B6E51D4" w:rsidR="00394B10" w:rsidRPr="00416A2B" w:rsidRDefault="00394B10" w:rsidP="00394B10">
            <w:pPr>
              <w:pStyle w:val="TAL"/>
              <w:rPr>
                <w:sz w:val="16"/>
              </w:rPr>
            </w:pPr>
            <w:r w:rsidRPr="00416A2B">
              <w:rPr>
                <w:sz w:val="16"/>
              </w:rPr>
              <w:t>S6-210326</w:t>
            </w:r>
          </w:p>
        </w:tc>
      </w:tr>
      <w:tr w:rsidR="00416A2B" w:rsidRPr="00416A2B" w14:paraId="655D374E" w14:textId="77777777" w:rsidTr="00416A2B">
        <w:tc>
          <w:tcPr>
            <w:tcW w:w="0" w:type="auto"/>
            <w:shd w:val="clear" w:color="auto" w:fill="auto"/>
          </w:tcPr>
          <w:p w14:paraId="6FAFEC14" w14:textId="441F91EA" w:rsidR="00394B10" w:rsidRPr="00416A2B" w:rsidRDefault="00394B10" w:rsidP="00394B10">
            <w:pPr>
              <w:pStyle w:val="TAL"/>
              <w:rPr>
                <w:sz w:val="16"/>
              </w:rPr>
            </w:pPr>
            <w:r w:rsidRPr="00416A2B">
              <w:rPr>
                <w:sz w:val="16"/>
              </w:rPr>
              <w:t>S6-210194</w:t>
            </w:r>
          </w:p>
        </w:tc>
        <w:tc>
          <w:tcPr>
            <w:tcW w:w="0" w:type="auto"/>
            <w:shd w:val="clear" w:color="auto" w:fill="auto"/>
          </w:tcPr>
          <w:p w14:paraId="4B00B134" w14:textId="0A2D8B0A" w:rsidR="00394B10" w:rsidRPr="00416A2B" w:rsidRDefault="00394B10" w:rsidP="00394B10">
            <w:pPr>
              <w:pStyle w:val="TAL"/>
              <w:rPr>
                <w:sz w:val="16"/>
              </w:rPr>
            </w:pPr>
            <w:r w:rsidRPr="00416A2B">
              <w:rPr>
                <w:sz w:val="16"/>
              </w:rPr>
              <w:t>Reply LS on Private call transfer</w:t>
            </w:r>
          </w:p>
        </w:tc>
        <w:tc>
          <w:tcPr>
            <w:tcW w:w="0" w:type="auto"/>
            <w:shd w:val="clear" w:color="auto" w:fill="auto"/>
          </w:tcPr>
          <w:p w14:paraId="749AEE21" w14:textId="103BA79F" w:rsidR="00394B10" w:rsidRPr="00416A2B" w:rsidRDefault="00394B10" w:rsidP="00394B10">
            <w:pPr>
              <w:pStyle w:val="TAL"/>
              <w:rPr>
                <w:sz w:val="16"/>
              </w:rPr>
            </w:pPr>
            <w:r w:rsidRPr="00416A2B">
              <w:rPr>
                <w:sz w:val="16"/>
              </w:rPr>
              <w:t>SA6</w:t>
            </w:r>
          </w:p>
        </w:tc>
        <w:tc>
          <w:tcPr>
            <w:tcW w:w="0" w:type="auto"/>
            <w:shd w:val="clear" w:color="auto" w:fill="auto"/>
          </w:tcPr>
          <w:p w14:paraId="76AE6ACF" w14:textId="5B9A3FF3" w:rsidR="00394B10" w:rsidRPr="00416A2B" w:rsidRDefault="00394B10" w:rsidP="00394B10">
            <w:pPr>
              <w:pStyle w:val="TAL"/>
              <w:rPr>
                <w:sz w:val="16"/>
              </w:rPr>
            </w:pPr>
            <w:r w:rsidRPr="00416A2B">
              <w:rPr>
                <w:sz w:val="16"/>
              </w:rPr>
              <w:t>approved</w:t>
            </w:r>
          </w:p>
        </w:tc>
        <w:tc>
          <w:tcPr>
            <w:tcW w:w="0" w:type="auto"/>
            <w:shd w:val="clear" w:color="auto" w:fill="auto"/>
          </w:tcPr>
          <w:p w14:paraId="1C448D19" w14:textId="4794282A" w:rsidR="00394B10" w:rsidRPr="00416A2B" w:rsidRDefault="00394B10" w:rsidP="00394B10">
            <w:pPr>
              <w:pStyle w:val="TAL"/>
              <w:rPr>
                <w:sz w:val="16"/>
              </w:rPr>
            </w:pPr>
            <w:r w:rsidRPr="00416A2B">
              <w:rPr>
                <w:sz w:val="16"/>
              </w:rPr>
              <w:t>-</w:t>
            </w:r>
          </w:p>
        </w:tc>
        <w:tc>
          <w:tcPr>
            <w:tcW w:w="0" w:type="auto"/>
            <w:shd w:val="clear" w:color="auto" w:fill="auto"/>
          </w:tcPr>
          <w:p w14:paraId="0CE5C257" w14:textId="19D5B9C3" w:rsidR="00394B10" w:rsidRPr="00416A2B" w:rsidRDefault="00394B10" w:rsidP="00394B10">
            <w:pPr>
              <w:pStyle w:val="TAL"/>
              <w:rPr>
                <w:sz w:val="16"/>
              </w:rPr>
            </w:pPr>
            <w:r w:rsidRPr="00416A2B">
              <w:rPr>
                <w:sz w:val="16"/>
              </w:rPr>
              <w:t>-</w:t>
            </w:r>
          </w:p>
        </w:tc>
      </w:tr>
      <w:tr w:rsidR="00416A2B" w:rsidRPr="00416A2B" w14:paraId="4578894A" w14:textId="77777777" w:rsidTr="00416A2B">
        <w:tc>
          <w:tcPr>
            <w:tcW w:w="0" w:type="auto"/>
            <w:shd w:val="clear" w:color="auto" w:fill="auto"/>
          </w:tcPr>
          <w:p w14:paraId="03BB3F9D" w14:textId="3C37B965" w:rsidR="00394B10" w:rsidRPr="00416A2B" w:rsidRDefault="00394B10" w:rsidP="00394B10">
            <w:pPr>
              <w:pStyle w:val="TAL"/>
              <w:rPr>
                <w:sz w:val="16"/>
              </w:rPr>
            </w:pPr>
            <w:r w:rsidRPr="00416A2B">
              <w:rPr>
                <w:sz w:val="16"/>
              </w:rPr>
              <w:t>S6-210195</w:t>
            </w:r>
          </w:p>
        </w:tc>
        <w:tc>
          <w:tcPr>
            <w:tcW w:w="0" w:type="auto"/>
            <w:shd w:val="clear" w:color="auto" w:fill="auto"/>
          </w:tcPr>
          <w:p w14:paraId="41842CB9" w14:textId="40D0258B"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06B48203" w14:textId="0C3D14C6" w:rsidR="00394B10" w:rsidRPr="00416A2B" w:rsidRDefault="00394B10" w:rsidP="00394B10">
            <w:pPr>
              <w:pStyle w:val="TAL"/>
              <w:rPr>
                <w:sz w:val="16"/>
              </w:rPr>
            </w:pPr>
            <w:r w:rsidRPr="00416A2B">
              <w:rPr>
                <w:sz w:val="16"/>
              </w:rPr>
              <w:t>Deutsche Telekom AG</w:t>
            </w:r>
          </w:p>
        </w:tc>
        <w:tc>
          <w:tcPr>
            <w:tcW w:w="0" w:type="auto"/>
            <w:shd w:val="clear" w:color="auto" w:fill="auto"/>
          </w:tcPr>
          <w:p w14:paraId="55EC6788" w14:textId="1E52AA27" w:rsidR="00394B10" w:rsidRPr="00416A2B" w:rsidRDefault="00394B10" w:rsidP="00394B10">
            <w:pPr>
              <w:pStyle w:val="TAL"/>
              <w:rPr>
                <w:sz w:val="16"/>
              </w:rPr>
            </w:pPr>
            <w:r w:rsidRPr="00416A2B">
              <w:rPr>
                <w:sz w:val="16"/>
              </w:rPr>
              <w:t>not pursued</w:t>
            </w:r>
          </w:p>
        </w:tc>
        <w:tc>
          <w:tcPr>
            <w:tcW w:w="0" w:type="auto"/>
            <w:shd w:val="clear" w:color="auto" w:fill="auto"/>
          </w:tcPr>
          <w:p w14:paraId="694CC051" w14:textId="645652D0" w:rsidR="00394B10" w:rsidRPr="00416A2B" w:rsidRDefault="00394B10" w:rsidP="00394B10">
            <w:pPr>
              <w:pStyle w:val="TAL"/>
              <w:rPr>
                <w:sz w:val="16"/>
              </w:rPr>
            </w:pPr>
            <w:r w:rsidRPr="00416A2B">
              <w:rPr>
                <w:sz w:val="16"/>
              </w:rPr>
              <w:t>-</w:t>
            </w:r>
          </w:p>
        </w:tc>
        <w:tc>
          <w:tcPr>
            <w:tcW w:w="0" w:type="auto"/>
            <w:shd w:val="clear" w:color="auto" w:fill="auto"/>
          </w:tcPr>
          <w:p w14:paraId="407AE38E" w14:textId="5EB3DBB0" w:rsidR="00394B10" w:rsidRPr="00416A2B" w:rsidRDefault="00394B10" w:rsidP="00394B10">
            <w:pPr>
              <w:pStyle w:val="TAL"/>
              <w:rPr>
                <w:sz w:val="16"/>
              </w:rPr>
            </w:pPr>
            <w:r w:rsidRPr="00416A2B">
              <w:rPr>
                <w:sz w:val="16"/>
              </w:rPr>
              <w:t>-</w:t>
            </w:r>
          </w:p>
        </w:tc>
      </w:tr>
      <w:tr w:rsidR="00416A2B" w:rsidRPr="00416A2B" w14:paraId="61B17205" w14:textId="77777777" w:rsidTr="00416A2B">
        <w:tc>
          <w:tcPr>
            <w:tcW w:w="0" w:type="auto"/>
            <w:shd w:val="clear" w:color="auto" w:fill="auto"/>
          </w:tcPr>
          <w:p w14:paraId="643BC13E" w14:textId="6F701EC7" w:rsidR="00394B10" w:rsidRPr="00416A2B" w:rsidRDefault="00394B10" w:rsidP="00394B10">
            <w:pPr>
              <w:pStyle w:val="TAL"/>
              <w:rPr>
                <w:sz w:val="16"/>
              </w:rPr>
            </w:pPr>
            <w:r w:rsidRPr="00416A2B">
              <w:rPr>
                <w:sz w:val="16"/>
              </w:rPr>
              <w:t>S6-210196</w:t>
            </w:r>
          </w:p>
        </w:tc>
        <w:tc>
          <w:tcPr>
            <w:tcW w:w="0" w:type="auto"/>
            <w:shd w:val="clear" w:color="auto" w:fill="auto"/>
          </w:tcPr>
          <w:p w14:paraId="6371530B" w14:textId="3B59A6E3" w:rsidR="00394B10" w:rsidRPr="00416A2B" w:rsidRDefault="00394B10" w:rsidP="00394B10">
            <w:pPr>
              <w:pStyle w:val="TAL"/>
              <w:rPr>
                <w:sz w:val="16"/>
              </w:rPr>
            </w:pPr>
            <w:r w:rsidRPr="00416A2B">
              <w:rPr>
                <w:sz w:val="16"/>
              </w:rPr>
              <w:t>LS on RAT type for network monitoring</w:t>
            </w:r>
          </w:p>
        </w:tc>
        <w:tc>
          <w:tcPr>
            <w:tcW w:w="0" w:type="auto"/>
            <w:shd w:val="clear" w:color="auto" w:fill="auto"/>
          </w:tcPr>
          <w:p w14:paraId="0D8BBFF1" w14:textId="79643032" w:rsidR="00394B10" w:rsidRPr="00416A2B" w:rsidRDefault="00394B10" w:rsidP="00394B10">
            <w:pPr>
              <w:pStyle w:val="TAL"/>
              <w:rPr>
                <w:sz w:val="16"/>
              </w:rPr>
            </w:pPr>
            <w:r w:rsidRPr="00416A2B">
              <w:rPr>
                <w:sz w:val="16"/>
              </w:rPr>
              <w:t>CATT</w:t>
            </w:r>
          </w:p>
        </w:tc>
        <w:tc>
          <w:tcPr>
            <w:tcW w:w="0" w:type="auto"/>
            <w:shd w:val="clear" w:color="auto" w:fill="auto"/>
          </w:tcPr>
          <w:p w14:paraId="454F2617" w14:textId="1399F749" w:rsidR="00394B10" w:rsidRPr="00416A2B" w:rsidRDefault="00394B10" w:rsidP="00394B10">
            <w:pPr>
              <w:pStyle w:val="TAL"/>
              <w:rPr>
                <w:sz w:val="16"/>
              </w:rPr>
            </w:pPr>
            <w:r w:rsidRPr="00416A2B">
              <w:rPr>
                <w:sz w:val="16"/>
              </w:rPr>
              <w:t>revised</w:t>
            </w:r>
          </w:p>
        </w:tc>
        <w:tc>
          <w:tcPr>
            <w:tcW w:w="0" w:type="auto"/>
            <w:shd w:val="clear" w:color="auto" w:fill="auto"/>
          </w:tcPr>
          <w:p w14:paraId="08751A46" w14:textId="14B06E95" w:rsidR="00394B10" w:rsidRPr="00416A2B" w:rsidRDefault="00394B10" w:rsidP="00394B10">
            <w:pPr>
              <w:pStyle w:val="TAL"/>
              <w:rPr>
                <w:sz w:val="16"/>
              </w:rPr>
            </w:pPr>
            <w:r w:rsidRPr="00416A2B">
              <w:rPr>
                <w:sz w:val="16"/>
              </w:rPr>
              <w:t>-</w:t>
            </w:r>
          </w:p>
        </w:tc>
        <w:tc>
          <w:tcPr>
            <w:tcW w:w="0" w:type="auto"/>
            <w:shd w:val="clear" w:color="auto" w:fill="auto"/>
          </w:tcPr>
          <w:p w14:paraId="0F7DA1B6" w14:textId="4F8F1368" w:rsidR="00394B10" w:rsidRPr="00416A2B" w:rsidRDefault="00394B10" w:rsidP="00394B10">
            <w:pPr>
              <w:pStyle w:val="TAL"/>
              <w:rPr>
                <w:sz w:val="16"/>
              </w:rPr>
            </w:pPr>
            <w:r w:rsidRPr="00416A2B">
              <w:rPr>
                <w:sz w:val="16"/>
              </w:rPr>
              <w:t>S6-210212</w:t>
            </w:r>
          </w:p>
        </w:tc>
      </w:tr>
      <w:tr w:rsidR="00416A2B" w:rsidRPr="00416A2B" w14:paraId="16720975" w14:textId="77777777" w:rsidTr="00416A2B">
        <w:tc>
          <w:tcPr>
            <w:tcW w:w="0" w:type="auto"/>
            <w:shd w:val="clear" w:color="auto" w:fill="auto"/>
          </w:tcPr>
          <w:p w14:paraId="778BB0F2" w14:textId="2FE18B19" w:rsidR="00394B10" w:rsidRPr="00416A2B" w:rsidRDefault="00394B10" w:rsidP="00394B10">
            <w:pPr>
              <w:pStyle w:val="TAL"/>
              <w:rPr>
                <w:sz w:val="16"/>
              </w:rPr>
            </w:pPr>
            <w:r w:rsidRPr="00416A2B">
              <w:rPr>
                <w:sz w:val="16"/>
              </w:rPr>
              <w:t>S6-210197</w:t>
            </w:r>
          </w:p>
        </w:tc>
        <w:tc>
          <w:tcPr>
            <w:tcW w:w="0" w:type="auto"/>
            <w:shd w:val="clear" w:color="auto" w:fill="auto"/>
          </w:tcPr>
          <w:p w14:paraId="45101971" w14:textId="7AA1FD65" w:rsidR="00394B10" w:rsidRPr="00416A2B" w:rsidRDefault="00394B10" w:rsidP="00394B10">
            <w:pPr>
              <w:pStyle w:val="TAL"/>
              <w:rPr>
                <w:sz w:val="16"/>
              </w:rPr>
            </w:pPr>
            <w:r w:rsidRPr="00416A2B">
              <w:rPr>
                <w:sz w:val="16"/>
              </w:rPr>
              <w:t>Pseudo-CR on Use of network virtualisation for MC services</w:t>
            </w:r>
          </w:p>
        </w:tc>
        <w:tc>
          <w:tcPr>
            <w:tcW w:w="0" w:type="auto"/>
            <w:shd w:val="clear" w:color="auto" w:fill="auto"/>
          </w:tcPr>
          <w:p w14:paraId="15ACE2B0" w14:textId="3382F830" w:rsidR="00394B10" w:rsidRPr="00C5536D" w:rsidRDefault="00394B10" w:rsidP="00394B10">
            <w:pPr>
              <w:pStyle w:val="TAL"/>
              <w:rPr>
                <w:sz w:val="16"/>
                <w:lang w:val="fr-FR"/>
              </w:rPr>
            </w:pPr>
            <w:r w:rsidRPr="00C5536D">
              <w:rPr>
                <w:sz w:val="16"/>
                <w:lang w:val="fr-FR"/>
              </w:rPr>
              <w:t>Union Inter. Chemins de Fer</w:t>
            </w:r>
          </w:p>
        </w:tc>
        <w:tc>
          <w:tcPr>
            <w:tcW w:w="0" w:type="auto"/>
            <w:shd w:val="clear" w:color="auto" w:fill="auto"/>
          </w:tcPr>
          <w:p w14:paraId="24813D3A" w14:textId="427823E0" w:rsidR="00394B10" w:rsidRPr="00416A2B" w:rsidRDefault="00394B10" w:rsidP="00394B10">
            <w:pPr>
              <w:pStyle w:val="TAL"/>
              <w:rPr>
                <w:sz w:val="16"/>
              </w:rPr>
            </w:pPr>
            <w:r w:rsidRPr="00416A2B">
              <w:rPr>
                <w:sz w:val="16"/>
              </w:rPr>
              <w:t>approved</w:t>
            </w:r>
          </w:p>
        </w:tc>
        <w:tc>
          <w:tcPr>
            <w:tcW w:w="0" w:type="auto"/>
            <w:shd w:val="clear" w:color="auto" w:fill="auto"/>
          </w:tcPr>
          <w:p w14:paraId="0D1691E5" w14:textId="16052B6F" w:rsidR="00394B10" w:rsidRPr="00416A2B" w:rsidRDefault="00394B10" w:rsidP="00394B10">
            <w:pPr>
              <w:pStyle w:val="TAL"/>
              <w:rPr>
                <w:sz w:val="16"/>
              </w:rPr>
            </w:pPr>
            <w:r w:rsidRPr="00416A2B">
              <w:rPr>
                <w:sz w:val="16"/>
              </w:rPr>
              <w:t>S6-210058</w:t>
            </w:r>
          </w:p>
        </w:tc>
        <w:tc>
          <w:tcPr>
            <w:tcW w:w="0" w:type="auto"/>
            <w:shd w:val="clear" w:color="auto" w:fill="auto"/>
          </w:tcPr>
          <w:p w14:paraId="35E7BE08" w14:textId="5F5FF9BE" w:rsidR="00394B10" w:rsidRPr="00416A2B" w:rsidRDefault="00394B10" w:rsidP="00394B10">
            <w:pPr>
              <w:pStyle w:val="TAL"/>
              <w:rPr>
                <w:sz w:val="16"/>
              </w:rPr>
            </w:pPr>
            <w:r w:rsidRPr="00416A2B">
              <w:rPr>
                <w:sz w:val="16"/>
              </w:rPr>
              <w:t>-</w:t>
            </w:r>
          </w:p>
        </w:tc>
      </w:tr>
      <w:tr w:rsidR="00416A2B" w:rsidRPr="00416A2B" w14:paraId="7539BACA" w14:textId="77777777" w:rsidTr="00416A2B">
        <w:tc>
          <w:tcPr>
            <w:tcW w:w="0" w:type="auto"/>
            <w:shd w:val="clear" w:color="auto" w:fill="auto"/>
          </w:tcPr>
          <w:p w14:paraId="6585F184" w14:textId="42BFD291" w:rsidR="00394B10" w:rsidRPr="00416A2B" w:rsidRDefault="00394B10" w:rsidP="00394B10">
            <w:pPr>
              <w:pStyle w:val="TAL"/>
              <w:rPr>
                <w:sz w:val="16"/>
              </w:rPr>
            </w:pPr>
            <w:r w:rsidRPr="00416A2B">
              <w:rPr>
                <w:sz w:val="16"/>
              </w:rPr>
              <w:t>S6-210198</w:t>
            </w:r>
          </w:p>
        </w:tc>
        <w:tc>
          <w:tcPr>
            <w:tcW w:w="0" w:type="auto"/>
            <w:shd w:val="clear" w:color="auto" w:fill="auto"/>
          </w:tcPr>
          <w:p w14:paraId="5E8F32E9" w14:textId="53FDCFD4" w:rsidR="00394B10" w:rsidRPr="00416A2B" w:rsidRDefault="00394B10" w:rsidP="00394B10">
            <w:pPr>
              <w:pStyle w:val="TAL"/>
              <w:rPr>
                <w:sz w:val="16"/>
              </w:rPr>
            </w:pPr>
            <w:r w:rsidRPr="00416A2B">
              <w:rPr>
                <w:sz w:val="16"/>
              </w:rPr>
              <w:t>Pseudo-CR on MC service system 5GS resource control for unicast communication</w:t>
            </w:r>
          </w:p>
        </w:tc>
        <w:tc>
          <w:tcPr>
            <w:tcW w:w="0" w:type="auto"/>
            <w:shd w:val="clear" w:color="auto" w:fill="auto"/>
          </w:tcPr>
          <w:p w14:paraId="36A10C4E" w14:textId="4B1AD8F9" w:rsidR="00394B10" w:rsidRPr="00C5536D" w:rsidRDefault="00394B10" w:rsidP="00394B10">
            <w:pPr>
              <w:pStyle w:val="TAL"/>
              <w:rPr>
                <w:sz w:val="16"/>
                <w:lang w:val="fr-FR"/>
              </w:rPr>
            </w:pPr>
            <w:r w:rsidRPr="00C5536D">
              <w:rPr>
                <w:sz w:val="16"/>
                <w:lang w:val="fr-FR"/>
              </w:rPr>
              <w:t>Union Inter. Chemins de Fer</w:t>
            </w:r>
          </w:p>
        </w:tc>
        <w:tc>
          <w:tcPr>
            <w:tcW w:w="0" w:type="auto"/>
            <w:shd w:val="clear" w:color="auto" w:fill="auto"/>
          </w:tcPr>
          <w:p w14:paraId="5B61E93F" w14:textId="6002A3F1" w:rsidR="00394B10" w:rsidRPr="00416A2B" w:rsidRDefault="00394B10" w:rsidP="00394B10">
            <w:pPr>
              <w:pStyle w:val="TAL"/>
              <w:rPr>
                <w:sz w:val="16"/>
              </w:rPr>
            </w:pPr>
            <w:r w:rsidRPr="00416A2B">
              <w:rPr>
                <w:sz w:val="16"/>
              </w:rPr>
              <w:t>revised</w:t>
            </w:r>
          </w:p>
        </w:tc>
        <w:tc>
          <w:tcPr>
            <w:tcW w:w="0" w:type="auto"/>
            <w:shd w:val="clear" w:color="auto" w:fill="auto"/>
          </w:tcPr>
          <w:p w14:paraId="563DF8B7" w14:textId="60584C6F" w:rsidR="00394B10" w:rsidRPr="00416A2B" w:rsidRDefault="00394B10" w:rsidP="00394B10">
            <w:pPr>
              <w:pStyle w:val="TAL"/>
              <w:rPr>
                <w:sz w:val="16"/>
              </w:rPr>
            </w:pPr>
            <w:r w:rsidRPr="00416A2B">
              <w:rPr>
                <w:sz w:val="16"/>
              </w:rPr>
              <w:t>S6-210059</w:t>
            </w:r>
          </w:p>
        </w:tc>
        <w:tc>
          <w:tcPr>
            <w:tcW w:w="0" w:type="auto"/>
            <w:shd w:val="clear" w:color="auto" w:fill="auto"/>
          </w:tcPr>
          <w:p w14:paraId="227B74BA" w14:textId="36793024" w:rsidR="00394B10" w:rsidRPr="00416A2B" w:rsidRDefault="00394B10" w:rsidP="00394B10">
            <w:pPr>
              <w:pStyle w:val="TAL"/>
              <w:rPr>
                <w:sz w:val="16"/>
              </w:rPr>
            </w:pPr>
            <w:r w:rsidRPr="00416A2B">
              <w:rPr>
                <w:sz w:val="16"/>
              </w:rPr>
              <w:t>S6-210333</w:t>
            </w:r>
          </w:p>
        </w:tc>
      </w:tr>
      <w:tr w:rsidR="00416A2B" w:rsidRPr="00416A2B" w14:paraId="212DC068" w14:textId="77777777" w:rsidTr="00416A2B">
        <w:tc>
          <w:tcPr>
            <w:tcW w:w="0" w:type="auto"/>
            <w:shd w:val="clear" w:color="auto" w:fill="auto"/>
          </w:tcPr>
          <w:p w14:paraId="52EC463E" w14:textId="733B0C1A" w:rsidR="00394B10" w:rsidRPr="00416A2B" w:rsidRDefault="00394B10" w:rsidP="00394B10">
            <w:pPr>
              <w:pStyle w:val="TAL"/>
              <w:rPr>
                <w:sz w:val="16"/>
              </w:rPr>
            </w:pPr>
            <w:r w:rsidRPr="00416A2B">
              <w:rPr>
                <w:sz w:val="16"/>
              </w:rPr>
              <w:t>S6-210199</w:t>
            </w:r>
          </w:p>
        </w:tc>
        <w:tc>
          <w:tcPr>
            <w:tcW w:w="0" w:type="auto"/>
            <w:shd w:val="clear" w:color="auto" w:fill="auto"/>
          </w:tcPr>
          <w:p w14:paraId="4D4FA625" w14:textId="3B4C35BC" w:rsidR="00394B10" w:rsidRPr="00416A2B" w:rsidRDefault="00394B10" w:rsidP="00394B10">
            <w:pPr>
              <w:pStyle w:val="TAL"/>
              <w:rPr>
                <w:sz w:val="16"/>
              </w:rPr>
            </w:pPr>
            <w:r w:rsidRPr="00416A2B">
              <w:rPr>
                <w:sz w:val="16"/>
              </w:rPr>
              <w:t>Pseudo-CR Configuration data for MC services using 5GS</w:t>
            </w:r>
          </w:p>
        </w:tc>
        <w:tc>
          <w:tcPr>
            <w:tcW w:w="0" w:type="auto"/>
            <w:shd w:val="clear" w:color="auto" w:fill="auto"/>
          </w:tcPr>
          <w:p w14:paraId="03A5A952" w14:textId="75B64389" w:rsidR="00394B10" w:rsidRPr="00C5536D" w:rsidRDefault="00394B10" w:rsidP="00394B10">
            <w:pPr>
              <w:pStyle w:val="TAL"/>
              <w:rPr>
                <w:sz w:val="16"/>
                <w:lang w:val="fr-FR"/>
              </w:rPr>
            </w:pPr>
            <w:r w:rsidRPr="00C5536D">
              <w:rPr>
                <w:sz w:val="16"/>
                <w:lang w:val="fr-FR"/>
              </w:rPr>
              <w:t>Union Inter. Chemins de Fer</w:t>
            </w:r>
          </w:p>
        </w:tc>
        <w:tc>
          <w:tcPr>
            <w:tcW w:w="0" w:type="auto"/>
            <w:shd w:val="clear" w:color="auto" w:fill="auto"/>
          </w:tcPr>
          <w:p w14:paraId="055D5408" w14:textId="6C49E198" w:rsidR="00394B10" w:rsidRPr="00416A2B" w:rsidRDefault="00394B10" w:rsidP="00394B10">
            <w:pPr>
              <w:pStyle w:val="TAL"/>
              <w:rPr>
                <w:sz w:val="16"/>
              </w:rPr>
            </w:pPr>
            <w:r w:rsidRPr="00416A2B">
              <w:rPr>
                <w:sz w:val="16"/>
              </w:rPr>
              <w:t>approved</w:t>
            </w:r>
          </w:p>
        </w:tc>
        <w:tc>
          <w:tcPr>
            <w:tcW w:w="0" w:type="auto"/>
            <w:shd w:val="clear" w:color="auto" w:fill="auto"/>
          </w:tcPr>
          <w:p w14:paraId="686D74F2" w14:textId="696063C0" w:rsidR="00394B10" w:rsidRPr="00416A2B" w:rsidRDefault="00394B10" w:rsidP="00394B10">
            <w:pPr>
              <w:pStyle w:val="TAL"/>
              <w:rPr>
                <w:sz w:val="16"/>
              </w:rPr>
            </w:pPr>
            <w:r w:rsidRPr="00416A2B">
              <w:rPr>
                <w:sz w:val="16"/>
              </w:rPr>
              <w:t>S6-210060</w:t>
            </w:r>
          </w:p>
        </w:tc>
        <w:tc>
          <w:tcPr>
            <w:tcW w:w="0" w:type="auto"/>
            <w:shd w:val="clear" w:color="auto" w:fill="auto"/>
          </w:tcPr>
          <w:p w14:paraId="4A2C510A" w14:textId="31DFAD5E" w:rsidR="00394B10" w:rsidRPr="00416A2B" w:rsidRDefault="00394B10" w:rsidP="00394B10">
            <w:pPr>
              <w:pStyle w:val="TAL"/>
              <w:rPr>
                <w:sz w:val="16"/>
              </w:rPr>
            </w:pPr>
            <w:r w:rsidRPr="00416A2B">
              <w:rPr>
                <w:sz w:val="16"/>
              </w:rPr>
              <w:t>-</w:t>
            </w:r>
          </w:p>
        </w:tc>
      </w:tr>
      <w:tr w:rsidR="00416A2B" w:rsidRPr="00416A2B" w14:paraId="7ED6DCEF" w14:textId="77777777" w:rsidTr="00416A2B">
        <w:tc>
          <w:tcPr>
            <w:tcW w:w="0" w:type="auto"/>
            <w:shd w:val="clear" w:color="auto" w:fill="auto"/>
          </w:tcPr>
          <w:p w14:paraId="148130A9" w14:textId="13E6C7AB" w:rsidR="00394B10" w:rsidRPr="00416A2B" w:rsidRDefault="00394B10" w:rsidP="00394B10">
            <w:pPr>
              <w:pStyle w:val="TAL"/>
              <w:rPr>
                <w:sz w:val="16"/>
              </w:rPr>
            </w:pPr>
            <w:r w:rsidRPr="00416A2B">
              <w:rPr>
                <w:sz w:val="16"/>
              </w:rPr>
              <w:t>S6-210200</w:t>
            </w:r>
          </w:p>
        </w:tc>
        <w:tc>
          <w:tcPr>
            <w:tcW w:w="0" w:type="auto"/>
            <w:shd w:val="clear" w:color="auto" w:fill="auto"/>
          </w:tcPr>
          <w:p w14:paraId="3B3470E0" w14:textId="1786B4EE" w:rsidR="00394B10" w:rsidRPr="00416A2B" w:rsidRDefault="00394B10" w:rsidP="00394B10">
            <w:pPr>
              <w:pStyle w:val="TAL"/>
              <w:rPr>
                <w:sz w:val="16"/>
              </w:rPr>
            </w:pPr>
            <w:r w:rsidRPr="00416A2B">
              <w:rPr>
                <w:sz w:val="16"/>
              </w:rPr>
              <w:t>MSGin5G Server inbound and outbound 5GMSGS messages</w:t>
            </w:r>
          </w:p>
        </w:tc>
        <w:tc>
          <w:tcPr>
            <w:tcW w:w="0" w:type="auto"/>
            <w:shd w:val="clear" w:color="auto" w:fill="auto"/>
          </w:tcPr>
          <w:p w14:paraId="65DB2507" w14:textId="25D7BEB7" w:rsidR="00394B10" w:rsidRPr="00416A2B" w:rsidRDefault="00394B10" w:rsidP="00394B10">
            <w:pPr>
              <w:pStyle w:val="TAL"/>
              <w:rPr>
                <w:sz w:val="16"/>
              </w:rPr>
            </w:pPr>
            <w:r w:rsidRPr="00416A2B">
              <w:rPr>
                <w:sz w:val="16"/>
              </w:rPr>
              <w:t>one2many B.V.</w:t>
            </w:r>
          </w:p>
        </w:tc>
        <w:tc>
          <w:tcPr>
            <w:tcW w:w="0" w:type="auto"/>
            <w:shd w:val="clear" w:color="auto" w:fill="auto"/>
          </w:tcPr>
          <w:p w14:paraId="23286DB6" w14:textId="60BC4B6B" w:rsidR="00394B10" w:rsidRPr="00416A2B" w:rsidRDefault="00394B10" w:rsidP="00394B10">
            <w:pPr>
              <w:pStyle w:val="TAL"/>
              <w:rPr>
                <w:sz w:val="16"/>
              </w:rPr>
            </w:pPr>
            <w:r w:rsidRPr="00416A2B">
              <w:rPr>
                <w:sz w:val="16"/>
              </w:rPr>
              <w:t>revised</w:t>
            </w:r>
          </w:p>
        </w:tc>
        <w:tc>
          <w:tcPr>
            <w:tcW w:w="0" w:type="auto"/>
            <w:shd w:val="clear" w:color="auto" w:fill="auto"/>
          </w:tcPr>
          <w:p w14:paraId="6105B5BC" w14:textId="32A63904" w:rsidR="00394B10" w:rsidRPr="00416A2B" w:rsidRDefault="00394B10" w:rsidP="00394B10">
            <w:pPr>
              <w:pStyle w:val="TAL"/>
              <w:rPr>
                <w:sz w:val="16"/>
              </w:rPr>
            </w:pPr>
            <w:r w:rsidRPr="00416A2B">
              <w:rPr>
                <w:sz w:val="16"/>
              </w:rPr>
              <w:t>S6-210016</w:t>
            </w:r>
          </w:p>
        </w:tc>
        <w:tc>
          <w:tcPr>
            <w:tcW w:w="0" w:type="auto"/>
            <w:shd w:val="clear" w:color="auto" w:fill="auto"/>
          </w:tcPr>
          <w:p w14:paraId="3319C63D" w14:textId="2DE60C92" w:rsidR="00394B10" w:rsidRPr="00416A2B" w:rsidRDefault="00394B10" w:rsidP="00394B10">
            <w:pPr>
              <w:pStyle w:val="TAL"/>
              <w:rPr>
                <w:sz w:val="16"/>
              </w:rPr>
            </w:pPr>
            <w:r w:rsidRPr="00416A2B">
              <w:rPr>
                <w:sz w:val="16"/>
              </w:rPr>
              <w:t>S6-210363</w:t>
            </w:r>
          </w:p>
        </w:tc>
      </w:tr>
      <w:tr w:rsidR="00416A2B" w:rsidRPr="00416A2B" w14:paraId="41BCC6F3" w14:textId="77777777" w:rsidTr="00416A2B">
        <w:tc>
          <w:tcPr>
            <w:tcW w:w="0" w:type="auto"/>
            <w:shd w:val="clear" w:color="auto" w:fill="auto"/>
          </w:tcPr>
          <w:p w14:paraId="5BBDA6CB" w14:textId="022937BD" w:rsidR="00394B10" w:rsidRPr="00416A2B" w:rsidRDefault="00394B10" w:rsidP="00394B10">
            <w:pPr>
              <w:pStyle w:val="TAL"/>
              <w:rPr>
                <w:sz w:val="16"/>
              </w:rPr>
            </w:pPr>
            <w:r w:rsidRPr="00416A2B">
              <w:rPr>
                <w:sz w:val="16"/>
              </w:rPr>
              <w:t>S6-210201</w:t>
            </w:r>
          </w:p>
        </w:tc>
        <w:tc>
          <w:tcPr>
            <w:tcW w:w="0" w:type="auto"/>
            <w:shd w:val="clear" w:color="auto" w:fill="auto"/>
          </w:tcPr>
          <w:p w14:paraId="15B4A5F2" w14:textId="024C10E0" w:rsidR="00394B10" w:rsidRPr="00416A2B" w:rsidRDefault="00394B10" w:rsidP="00394B10">
            <w:pPr>
              <w:pStyle w:val="TAL"/>
              <w:rPr>
                <w:sz w:val="16"/>
              </w:rPr>
            </w:pPr>
            <w:r w:rsidRPr="00416A2B">
              <w:rPr>
                <w:sz w:val="16"/>
              </w:rPr>
              <w:t>Support of Predictive UE Mobility</w:t>
            </w:r>
          </w:p>
        </w:tc>
        <w:tc>
          <w:tcPr>
            <w:tcW w:w="0" w:type="auto"/>
            <w:shd w:val="clear" w:color="auto" w:fill="auto"/>
          </w:tcPr>
          <w:p w14:paraId="4E4EF37B" w14:textId="3B30123B" w:rsidR="00394B10" w:rsidRPr="00416A2B" w:rsidRDefault="00394B10" w:rsidP="00394B10">
            <w:pPr>
              <w:pStyle w:val="TAL"/>
              <w:rPr>
                <w:sz w:val="16"/>
              </w:rPr>
            </w:pPr>
            <w:r w:rsidRPr="00416A2B">
              <w:rPr>
                <w:sz w:val="16"/>
              </w:rPr>
              <w:t>KPN N.V.</w:t>
            </w:r>
          </w:p>
        </w:tc>
        <w:tc>
          <w:tcPr>
            <w:tcW w:w="0" w:type="auto"/>
            <w:shd w:val="clear" w:color="auto" w:fill="auto"/>
          </w:tcPr>
          <w:p w14:paraId="45DF82DC" w14:textId="3E383C64" w:rsidR="00394B10" w:rsidRPr="00416A2B" w:rsidRDefault="00394B10" w:rsidP="00394B10">
            <w:pPr>
              <w:pStyle w:val="TAL"/>
              <w:rPr>
                <w:sz w:val="16"/>
              </w:rPr>
            </w:pPr>
            <w:r w:rsidRPr="00416A2B">
              <w:rPr>
                <w:sz w:val="16"/>
              </w:rPr>
              <w:t>approved</w:t>
            </w:r>
          </w:p>
        </w:tc>
        <w:tc>
          <w:tcPr>
            <w:tcW w:w="0" w:type="auto"/>
            <w:shd w:val="clear" w:color="auto" w:fill="auto"/>
          </w:tcPr>
          <w:p w14:paraId="2AAC0F36" w14:textId="0E71AE29" w:rsidR="00394B10" w:rsidRPr="00416A2B" w:rsidRDefault="00394B10" w:rsidP="00394B10">
            <w:pPr>
              <w:pStyle w:val="TAL"/>
              <w:rPr>
                <w:sz w:val="16"/>
              </w:rPr>
            </w:pPr>
            <w:r w:rsidRPr="00416A2B">
              <w:rPr>
                <w:sz w:val="16"/>
              </w:rPr>
              <w:t>S6-210018</w:t>
            </w:r>
          </w:p>
        </w:tc>
        <w:tc>
          <w:tcPr>
            <w:tcW w:w="0" w:type="auto"/>
            <w:shd w:val="clear" w:color="auto" w:fill="auto"/>
          </w:tcPr>
          <w:p w14:paraId="25D04391" w14:textId="3A33089A" w:rsidR="00394B10" w:rsidRPr="00416A2B" w:rsidRDefault="00394B10" w:rsidP="00394B10">
            <w:pPr>
              <w:pStyle w:val="TAL"/>
              <w:rPr>
                <w:sz w:val="16"/>
              </w:rPr>
            </w:pPr>
            <w:r w:rsidRPr="00416A2B">
              <w:rPr>
                <w:sz w:val="16"/>
              </w:rPr>
              <w:t>-</w:t>
            </w:r>
          </w:p>
        </w:tc>
      </w:tr>
      <w:tr w:rsidR="00416A2B" w:rsidRPr="00416A2B" w14:paraId="55075C7E" w14:textId="77777777" w:rsidTr="00416A2B">
        <w:tc>
          <w:tcPr>
            <w:tcW w:w="0" w:type="auto"/>
            <w:shd w:val="clear" w:color="auto" w:fill="auto"/>
          </w:tcPr>
          <w:p w14:paraId="3458A91F" w14:textId="16743554" w:rsidR="00394B10" w:rsidRPr="00416A2B" w:rsidRDefault="00394B10" w:rsidP="00394B10">
            <w:pPr>
              <w:pStyle w:val="TAL"/>
              <w:rPr>
                <w:sz w:val="16"/>
              </w:rPr>
            </w:pPr>
            <w:r w:rsidRPr="00416A2B">
              <w:rPr>
                <w:sz w:val="16"/>
              </w:rPr>
              <w:t>S6-210202</w:t>
            </w:r>
          </w:p>
        </w:tc>
        <w:tc>
          <w:tcPr>
            <w:tcW w:w="0" w:type="auto"/>
            <w:shd w:val="clear" w:color="auto" w:fill="auto"/>
          </w:tcPr>
          <w:p w14:paraId="485CD7D0" w14:textId="032E8C0B" w:rsidR="00394B10" w:rsidRPr="00416A2B" w:rsidRDefault="00394B10" w:rsidP="00394B10">
            <w:pPr>
              <w:pStyle w:val="TAL"/>
              <w:rPr>
                <w:sz w:val="16"/>
              </w:rPr>
            </w:pPr>
            <w:r w:rsidRPr="00416A2B">
              <w:rPr>
                <w:sz w:val="16"/>
              </w:rPr>
              <w:t>Private Call Transfer Corrections</w:t>
            </w:r>
          </w:p>
        </w:tc>
        <w:tc>
          <w:tcPr>
            <w:tcW w:w="0" w:type="auto"/>
            <w:shd w:val="clear" w:color="auto" w:fill="auto"/>
          </w:tcPr>
          <w:p w14:paraId="2CD02054" w14:textId="2BBF4223" w:rsidR="00394B10" w:rsidRPr="00416A2B" w:rsidRDefault="00394B10" w:rsidP="00394B10">
            <w:pPr>
              <w:pStyle w:val="TAL"/>
              <w:rPr>
                <w:sz w:val="16"/>
              </w:rPr>
            </w:pPr>
            <w:r w:rsidRPr="00416A2B">
              <w:rPr>
                <w:sz w:val="16"/>
              </w:rPr>
              <w:t>Kontron Transportation France</w:t>
            </w:r>
          </w:p>
        </w:tc>
        <w:tc>
          <w:tcPr>
            <w:tcW w:w="0" w:type="auto"/>
            <w:shd w:val="clear" w:color="auto" w:fill="auto"/>
          </w:tcPr>
          <w:p w14:paraId="47750138" w14:textId="6358FEC6" w:rsidR="00394B10" w:rsidRPr="00416A2B" w:rsidRDefault="00394B10" w:rsidP="00394B10">
            <w:pPr>
              <w:pStyle w:val="TAL"/>
              <w:rPr>
                <w:sz w:val="16"/>
              </w:rPr>
            </w:pPr>
            <w:r w:rsidRPr="00416A2B">
              <w:rPr>
                <w:sz w:val="16"/>
              </w:rPr>
              <w:t>agreed</w:t>
            </w:r>
          </w:p>
        </w:tc>
        <w:tc>
          <w:tcPr>
            <w:tcW w:w="0" w:type="auto"/>
            <w:shd w:val="clear" w:color="auto" w:fill="auto"/>
          </w:tcPr>
          <w:p w14:paraId="6EBC9EDA" w14:textId="6832DC67" w:rsidR="00394B10" w:rsidRPr="00416A2B" w:rsidRDefault="00394B10" w:rsidP="00394B10">
            <w:pPr>
              <w:pStyle w:val="TAL"/>
              <w:rPr>
                <w:sz w:val="16"/>
              </w:rPr>
            </w:pPr>
            <w:r w:rsidRPr="00416A2B">
              <w:rPr>
                <w:sz w:val="16"/>
              </w:rPr>
              <w:t>S6-210019</w:t>
            </w:r>
          </w:p>
        </w:tc>
        <w:tc>
          <w:tcPr>
            <w:tcW w:w="0" w:type="auto"/>
            <w:shd w:val="clear" w:color="auto" w:fill="auto"/>
          </w:tcPr>
          <w:p w14:paraId="55270568" w14:textId="023E3988" w:rsidR="00394B10" w:rsidRPr="00416A2B" w:rsidRDefault="00394B10" w:rsidP="00394B10">
            <w:pPr>
              <w:pStyle w:val="TAL"/>
              <w:rPr>
                <w:sz w:val="16"/>
              </w:rPr>
            </w:pPr>
            <w:r w:rsidRPr="00416A2B">
              <w:rPr>
                <w:sz w:val="16"/>
              </w:rPr>
              <w:t>-</w:t>
            </w:r>
          </w:p>
        </w:tc>
      </w:tr>
      <w:tr w:rsidR="00416A2B" w:rsidRPr="00416A2B" w14:paraId="67533CF6" w14:textId="77777777" w:rsidTr="00416A2B">
        <w:tc>
          <w:tcPr>
            <w:tcW w:w="0" w:type="auto"/>
            <w:shd w:val="clear" w:color="auto" w:fill="auto"/>
          </w:tcPr>
          <w:p w14:paraId="17DF708A" w14:textId="7F568F0B" w:rsidR="00394B10" w:rsidRPr="00416A2B" w:rsidRDefault="00394B10" w:rsidP="00394B10">
            <w:pPr>
              <w:pStyle w:val="TAL"/>
              <w:rPr>
                <w:sz w:val="16"/>
              </w:rPr>
            </w:pPr>
            <w:r w:rsidRPr="00416A2B">
              <w:rPr>
                <w:sz w:val="16"/>
              </w:rPr>
              <w:t>S6-210203</w:t>
            </w:r>
          </w:p>
        </w:tc>
        <w:tc>
          <w:tcPr>
            <w:tcW w:w="0" w:type="auto"/>
            <w:shd w:val="clear" w:color="auto" w:fill="auto"/>
          </w:tcPr>
          <w:p w14:paraId="71ED0D56" w14:textId="36BA857E" w:rsidR="00394B10" w:rsidRPr="00416A2B" w:rsidRDefault="00394B10" w:rsidP="00394B10">
            <w:pPr>
              <w:pStyle w:val="TAL"/>
              <w:rPr>
                <w:sz w:val="16"/>
              </w:rPr>
            </w:pPr>
            <w:r w:rsidRPr="00416A2B">
              <w:rPr>
                <w:sz w:val="16"/>
              </w:rPr>
              <w:t>LS on Plugtest issues</w:t>
            </w:r>
          </w:p>
        </w:tc>
        <w:tc>
          <w:tcPr>
            <w:tcW w:w="0" w:type="auto"/>
            <w:shd w:val="clear" w:color="auto" w:fill="auto"/>
          </w:tcPr>
          <w:p w14:paraId="2E2586B7" w14:textId="2CA00D37" w:rsidR="00394B10" w:rsidRPr="00416A2B" w:rsidRDefault="00394B10" w:rsidP="00394B10">
            <w:pPr>
              <w:pStyle w:val="TAL"/>
              <w:rPr>
                <w:sz w:val="16"/>
              </w:rPr>
            </w:pPr>
            <w:r w:rsidRPr="00416A2B">
              <w:rPr>
                <w:sz w:val="16"/>
              </w:rPr>
              <w:t>Motorola Solutions</w:t>
            </w:r>
          </w:p>
        </w:tc>
        <w:tc>
          <w:tcPr>
            <w:tcW w:w="0" w:type="auto"/>
            <w:shd w:val="clear" w:color="auto" w:fill="auto"/>
          </w:tcPr>
          <w:p w14:paraId="70ADF8AA" w14:textId="1327B3AD" w:rsidR="00394B10" w:rsidRPr="00416A2B" w:rsidRDefault="00394B10" w:rsidP="00394B10">
            <w:pPr>
              <w:pStyle w:val="TAL"/>
              <w:rPr>
                <w:sz w:val="16"/>
              </w:rPr>
            </w:pPr>
            <w:r w:rsidRPr="00416A2B">
              <w:rPr>
                <w:sz w:val="16"/>
              </w:rPr>
              <w:t>approved</w:t>
            </w:r>
          </w:p>
        </w:tc>
        <w:tc>
          <w:tcPr>
            <w:tcW w:w="0" w:type="auto"/>
            <w:shd w:val="clear" w:color="auto" w:fill="auto"/>
          </w:tcPr>
          <w:p w14:paraId="5D2977F5" w14:textId="7524AC44" w:rsidR="00394B10" w:rsidRPr="00416A2B" w:rsidRDefault="00394B10" w:rsidP="00394B10">
            <w:pPr>
              <w:pStyle w:val="TAL"/>
              <w:rPr>
                <w:sz w:val="16"/>
              </w:rPr>
            </w:pPr>
            <w:r w:rsidRPr="00416A2B">
              <w:rPr>
                <w:sz w:val="16"/>
              </w:rPr>
              <w:t>S6-210077</w:t>
            </w:r>
          </w:p>
        </w:tc>
        <w:tc>
          <w:tcPr>
            <w:tcW w:w="0" w:type="auto"/>
            <w:shd w:val="clear" w:color="auto" w:fill="auto"/>
          </w:tcPr>
          <w:p w14:paraId="1AEBE8EB" w14:textId="1AF1A44B" w:rsidR="00394B10" w:rsidRPr="00416A2B" w:rsidRDefault="00394B10" w:rsidP="00394B10">
            <w:pPr>
              <w:pStyle w:val="TAL"/>
              <w:rPr>
                <w:sz w:val="16"/>
              </w:rPr>
            </w:pPr>
            <w:r w:rsidRPr="00416A2B">
              <w:rPr>
                <w:sz w:val="16"/>
              </w:rPr>
              <w:t>-</w:t>
            </w:r>
          </w:p>
        </w:tc>
      </w:tr>
      <w:tr w:rsidR="00416A2B" w:rsidRPr="00416A2B" w14:paraId="32E161DE" w14:textId="77777777" w:rsidTr="00416A2B">
        <w:tc>
          <w:tcPr>
            <w:tcW w:w="0" w:type="auto"/>
            <w:shd w:val="clear" w:color="auto" w:fill="auto"/>
          </w:tcPr>
          <w:p w14:paraId="08144649" w14:textId="0B744517" w:rsidR="00394B10" w:rsidRPr="00416A2B" w:rsidRDefault="00394B10" w:rsidP="00394B10">
            <w:pPr>
              <w:pStyle w:val="TAL"/>
              <w:rPr>
                <w:sz w:val="16"/>
              </w:rPr>
            </w:pPr>
            <w:r w:rsidRPr="00416A2B">
              <w:rPr>
                <w:sz w:val="16"/>
              </w:rPr>
              <w:t>S6-210204</w:t>
            </w:r>
          </w:p>
        </w:tc>
        <w:tc>
          <w:tcPr>
            <w:tcW w:w="0" w:type="auto"/>
            <w:shd w:val="clear" w:color="auto" w:fill="auto"/>
          </w:tcPr>
          <w:p w14:paraId="0CD90795" w14:textId="068B39C2" w:rsidR="00394B10" w:rsidRPr="00416A2B" w:rsidRDefault="00394B10" w:rsidP="00394B10">
            <w:pPr>
              <w:pStyle w:val="TAL"/>
              <w:rPr>
                <w:sz w:val="16"/>
              </w:rPr>
            </w:pPr>
            <w:r w:rsidRPr="00416A2B">
              <w:rPr>
                <w:sz w:val="16"/>
              </w:rPr>
              <w:t>Functional alias used in multiple partner MC systems</w:t>
            </w:r>
          </w:p>
        </w:tc>
        <w:tc>
          <w:tcPr>
            <w:tcW w:w="0" w:type="auto"/>
            <w:shd w:val="clear" w:color="auto" w:fill="auto"/>
          </w:tcPr>
          <w:p w14:paraId="7D04A748" w14:textId="26337602" w:rsidR="00394B10" w:rsidRPr="00416A2B" w:rsidRDefault="00394B10" w:rsidP="00394B10">
            <w:pPr>
              <w:pStyle w:val="TAL"/>
              <w:rPr>
                <w:sz w:val="16"/>
              </w:rPr>
            </w:pPr>
            <w:r w:rsidRPr="00416A2B">
              <w:rPr>
                <w:sz w:val="16"/>
              </w:rPr>
              <w:t>Nokia, Nokia Shanghai Bell, UIC</w:t>
            </w:r>
          </w:p>
        </w:tc>
        <w:tc>
          <w:tcPr>
            <w:tcW w:w="0" w:type="auto"/>
            <w:shd w:val="clear" w:color="auto" w:fill="auto"/>
          </w:tcPr>
          <w:p w14:paraId="3692724A" w14:textId="1F42FCDA" w:rsidR="00394B10" w:rsidRPr="00416A2B" w:rsidRDefault="00394B10" w:rsidP="00394B10">
            <w:pPr>
              <w:pStyle w:val="TAL"/>
              <w:rPr>
                <w:sz w:val="16"/>
              </w:rPr>
            </w:pPr>
            <w:r w:rsidRPr="00416A2B">
              <w:rPr>
                <w:sz w:val="16"/>
              </w:rPr>
              <w:t>approved</w:t>
            </w:r>
          </w:p>
        </w:tc>
        <w:tc>
          <w:tcPr>
            <w:tcW w:w="0" w:type="auto"/>
            <w:shd w:val="clear" w:color="auto" w:fill="auto"/>
          </w:tcPr>
          <w:p w14:paraId="2B37418C" w14:textId="67EAEDAB" w:rsidR="00394B10" w:rsidRPr="00416A2B" w:rsidRDefault="00394B10" w:rsidP="00394B10">
            <w:pPr>
              <w:pStyle w:val="TAL"/>
              <w:rPr>
                <w:sz w:val="16"/>
              </w:rPr>
            </w:pPr>
            <w:r w:rsidRPr="00416A2B">
              <w:rPr>
                <w:sz w:val="16"/>
              </w:rPr>
              <w:t>S6-210066</w:t>
            </w:r>
          </w:p>
        </w:tc>
        <w:tc>
          <w:tcPr>
            <w:tcW w:w="0" w:type="auto"/>
            <w:shd w:val="clear" w:color="auto" w:fill="auto"/>
          </w:tcPr>
          <w:p w14:paraId="01DA6856" w14:textId="3AAC94FC" w:rsidR="00394B10" w:rsidRPr="00416A2B" w:rsidRDefault="00394B10" w:rsidP="00394B10">
            <w:pPr>
              <w:pStyle w:val="TAL"/>
              <w:rPr>
                <w:sz w:val="16"/>
              </w:rPr>
            </w:pPr>
            <w:r w:rsidRPr="00416A2B">
              <w:rPr>
                <w:sz w:val="16"/>
              </w:rPr>
              <w:t>-</w:t>
            </w:r>
          </w:p>
        </w:tc>
      </w:tr>
      <w:tr w:rsidR="00416A2B" w:rsidRPr="00416A2B" w14:paraId="34B6FD69" w14:textId="77777777" w:rsidTr="00416A2B">
        <w:tc>
          <w:tcPr>
            <w:tcW w:w="0" w:type="auto"/>
            <w:shd w:val="clear" w:color="auto" w:fill="auto"/>
          </w:tcPr>
          <w:p w14:paraId="37196283" w14:textId="6B24662E" w:rsidR="00394B10" w:rsidRPr="00416A2B" w:rsidRDefault="00394B10" w:rsidP="00394B10">
            <w:pPr>
              <w:pStyle w:val="TAL"/>
              <w:rPr>
                <w:sz w:val="16"/>
              </w:rPr>
            </w:pPr>
            <w:r w:rsidRPr="00416A2B">
              <w:rPr>
                <w:sz w:val="16"/>
              </w:rPr>
              <w:t>S6-210205</w:t>
            </w:r>
          </w:p>
        </w:tc>
        <w:tc>
          <w:tcPr>
            <w:tcW w:w="0" w:type="auto"/>
            <w:shd w:val="clear" w:color="auto" w:fill="auto"/>
          </w:tcPr>
          <w:p w14:paraId="63E4FDC0" w14:textId="6E70E606" w:rsidR="00394B10" w:rsidRPr="00416A2B" w:rsidRDefault="00394B10" w:rsidP="00394B10">
            <w:pPr>
              <w:pStyle w:val="TAL"/>
              <w:rPr>
                <w:sz w:val="16"/>
              </w:rPr>
            </w:pPr>
            <w:r w:rsidRPr="00416A2B">
              <w:rPr>
                <w:sz w:val="16"/>
              </w:rPr>
              <w:t>Functional aliases for migrated users</w:t>
            </w:r>
          </w:p>
        </w:tc>
        <w:tc>
          <w:tcPr>
            <w:tcW w:w="0" w:type="auto"/>
            <w:shd w:val="clear" w:color="auto" w:fill="auto"/>
          </w:tcPr>
          <w:p w14:paraId="62E7977F" w14:textId="7C3562FF" w:rsidR="00394B10" w:rsidRPr="00416A2B" w:rsidRDefault="00394B10" w:rsidP="00394B10">
            <w:pPr>
              <w:pStyle w:val="TAL"/>
              <w:rPr>
                <w:sz w:val="16"/>
              </w:rPr>
            </w:pPr>
            <w:r w:rsidRPr="00416A2B">
              <w:rPr>
                <w:sz w:val="16"/>
              </w:rPr>
              <w:t>Nokia, Nokia Shanghai Bell, UIC, BDBOS</w:t>
            </w:r>
          </w:p>
        </w:tc>
        <w:tc>
          <w:tcPr>
            <w:tcW w:w="0" w:type="auto"/>
            <w:shd w:val="clear" w:color="auto" w:fill="auto"/>
          </w:tcPr>
          <w:p w14:paraId="69ABE0CA" w14:textId="2723C35B" w:rsidR="00394B10" w:rsidRPr="00416A2B" w:rsidRDefault="00394B10" w:rsidP="00394B10">
            <w:pPr>
              <w:pStyle w:val="TAL"/>
              <w:rPr>
                <w:sz w:val="16"/>
              </w:rPr>
            </w:pPr>
            <w:r w:rsidRPr="00416A2B">
              <w:rPr>
                <w:sz w:val="16"/>
              </w:rPr>
              <w:t>approved</w:t>
            </w:r>
          </w:p>
        </w:tc>
        <w:tc>
          <w:tcPr>
            <w:tcW w:w="0" w:type="auto"/>
            <w:shd w:val="clear" w:color="auto" w:fill="auto"/>
          </w:tcPr>
          <w:p w14:paraId="01DB96AE" w14:textId="220A3122" w:rsidR="00394B10" w:rsidRPr="00416A2B" w:rsidRDefault="00394B10" w:rsidP="00394B10">
            <w:pPr>
              <w:pStyle w:val="TAL"/>
              <w:rPr>
                <w:sz w:val="16"/>
              </w:rPr>
            </w:pPr>
            <w:r w:rsidRPr="00416A2B">
              <w:rPr>
                <w:sz w:val="16"/>
              </w:rPr>
              <w:t>S6-210067</w:t>
            </w:r>
          </w:p>
        </w:tc>
        <w:tc>
          <w:tcPr>
            <w:tcW w:w="0" w:type="auto"/>
            <w:shd w:val="clear" w:color="auto" w:fill="auto"/>
          </w:tcPr>
          <w:p w14:paraId="603036E6" w14:textId="7C0BAC3B" w:rsidR="00394B10" w:rsidRPr="00416A2B" w:rsidRDefault="00394B10" w:rsidP="00394B10">
            <w:pPr>
              <w:pStyle w:val="TAL"/>
              <w:rPr>
                <w:sz w:val="16"/>
              </w:rPr>
            </w:pPr>
            <w:r w:rsidRPr="00416A2B">
              <w:rPr>
                <w:sz w:val="16"/>
              </w:rPr>
              <w:t>-</w:t>
            </w:r>
          </w:p>
        </w:tc>
      </w:tr>
      <w:tr w:rsidR="00416A2B" w:rsidRPr="00416A2B" w14:paraId="1BF8BA57" w14:textId="77777777" w:rsidTr="00416A2B">
        <w:tc>
          <w:tcPr>
            <w:tcW w:w="0" w:type="auto"/>
            <w:shd w:val="clear" w:color="auto" w:fill="auto"/>
          </w:tcPr>
          <w:p w14:paraId="324F58CA" w14:textId="30116C28" w:rsidR="00394B10" w:rsidRPr="00416A2B" w:rsidRDefault="00394B10" w:rsidP="00394B10">
            <w:pPr>
              <w:pStyle w:val="TAL"/>
              <w:rPr>
                <w:sz w:val="16"/>
              </w:rPr>
            </w:pPr>
            <w:r w:rsidRPr="00416A2B">
              <w:rPr>
                <w:sz w:val="16"/>
              </w:rPr>
              <w:t>S6-210206</w:t>
            </w:r>
          </w:p>
        </w:tc>
        <w:tc>
          <w:tcPr>
            <w:tcW w:w="0" w:type="auto"/>
            <w:shd w:val="clear" w:color="auto" w:fill="auto"/>
          </w:tcPr>
          <w:p w14:paraId="290DFF8C" w14:textId="276EF820" w:rsidR="00394B10" w:rsidRPr="00416A2B" w:rsidRDefault="00394B10" w:rsidP="00394B10">
            <w:pPr>
              <w:pStyle w:val="TAL"/>
              <w:rPr>
                <w:sz w:val="16"/>
              </w:rPr>
            </w:pPr>
            <w:r w:rsidRPr="00416A2B">
              <w:rPr>
                <w:sz w:val="16"/>
              </w:rPr>
              <w:t>Editorial corrections</w:t>
            </w:r>
          </w:p>
        </w:tc>
        <w:tc>
          <w:tcPr>
            <w:tcW w:w="0" w:type="auto"/>
            <w:shd w:val="clear" w:color="auto" w:fill="auto"/>
          </w:tcPr>
          <w:p w14:paraId="19116040" w14:textId="6731A2F0" w:rsidR="00394B10" w:rsidRPr="00416A2B" w:rsidRDefault="00394B10" w:rsidP="00394B10">
            <w:pPr>
              <w:pStyle w:val="TAL"/>
              <w:rPr>
                <w:sz w:val="16"/>
              </w:rPr>
            </w:pPr>
            <w:r w:rsidRPr="00416A2B">
              <w:rPr>
                <w:sz w:val="16"/>
              </w:rPr>
              <w:t>Sony</w:t>
            </w:r>
          </w:p>
        </w:tc>
        <w:tc>
          <w:tcPr>
            <w:tcW w:w="0" w:type="auto"/>
            <w:shd w:val="clear" w:color="auto" w:fill="auto"/>
          </w:tcPr>
          <w:p w14:paraId="4AA6282E" w14:textId="7644BDAE" w:rsidR="00394B10" w:rsidRPr="00416A2B" w:rsidRDefault="00394B10" w:rsidP="00394B10">
            <w:pPr>
              <w:pStyle w:val="TAL"/>
              <w:rPr>
                <w:sz w:val="16"/>
              </w:rPr>
            </w:pPr>
            <w:r w:rsidRPr="00416A2B">
              <w:rPr>
                <w:sz w:val="16"/>
              </w:rPr>
              <w:t>approved</w:t>
            </w:r>
          </w:p>
        </w:tc>
        <w:tc>
          <w:tcPr>
            <w:tcW w:w="0" w:type="auto"/>
            <w:shd w:val="clear" w:color="auto" w:fill="auto"/>
          </w:tcPr>
          <w:p w14:paraId="636037A3" w14:textId="462DBD03" w:rsidR="00394B10" w:rsidRPr="00416A2B" w:rsidRDefault="00394B10" w:rsidP="00394B10">
            <w:pPr>
              <w:pStyle w:val="TAL"/>
              <w:rPr>
                <w:sz w:val="16"/>
              </w:rPr>
            </w:pPr>
            <w:r w:rsidRPr="00416A2B">
              <w:rPr>
                <w:sz w:val="16"/>
              </w:rPr>
              <w:t>S6-210102</w:t>
            </w:r>
          </w:p>
        </w:tc>
        <w:tc>
          <w:tcPr>
            <w:tcW w:w="0" w:type="auto"/>
            <w:shd w:val="clear" w:color="auto" w:fill="auto"/>
          </w:tcPr>
          <w:p w14:paraId="7D435AA0" w14:textId="63B8FF38" w:rsidR="00394B10" w:rsidRPr="00416A2B" w:rsidRDefault="00394B10" w:rsidP="00394B10">
            <w:pPr>
              <w:pStyle w:val="TAL"/>
              <w:rPr>
                <w:sz w:val="16"/>
              </w:rPr>
            </w:pPr>
            <w:r w:rsidRPr="00416A2B">
              <w:rPr>
                <w:sz w:val="16"/>
              </w:rPr>
              <w:t>-</w:t>
            </w:r>
          </w:p>
        </w:tc>
      </w:tr>
      <w:tr w:rsidR="00416A2B" w:rsidRPr="00416A2B" w14:paraId="2C76CE87" w14:textId="77777777" w:rsidTr="00416A2B">
        <w:tc>
          <w:tcPr>
            <w:tcW w:w="0" w:type="auto"/>
            <w:shd w:val="clear" w:color="auto" w:fill="auto"/>
          </w:tcPr>
          <w:p w14:paraId="0C988E66" w14:textId="64DDCE42" w:rsidR="00394B10" w:rsidRPr="00416A2B" w:rsidRDefault="00394B10" w:rsidP="00394B10">
            <w:pPr>
              <w:pStyle w:val="TAL"/>
              <w:rPr>
                <w:sz w:val="16"/>
              </w:rPr>
            </w:pPr>
            <w:r w:rsidRPr="00416A2B">
              <w:rPr>
                <w:sz w:val="16"/>
              </w:rPr>
              <w:t>S6-210207</w:t>
            </w:r>
          </w:p>
        </w:tc>
        <w:tc>
          <w:tcPr>
            <w:tcW w:w="0" w:type="auto"/>
            <w:shd w:val="clear" w:color="auto" w:fill="auto"/>
          </w:tcPr>
          <w:p w14:paraId="539B8E09" w14:textId="2C3EA32D" w:rsidR="00394B10" w:rsidRPr="00416A2B" w:rsidRDefault="00394B10" w:rsidP="00394B10">
            <w:pPr>
              <w:pStyle w:val="TAL"/>
              <w:rPr>
                <w:sz w:val="16"/>
              </w:rPr>
            </w:pPr>
            <w:r w:rsidRPr="00416A2B">
              <w:rPr>
                <w:sz w:val="16"/>
              </w:rPr>
              <w:t>Edge Data Network service area</w:t>
            </w:r>
          </w:p>
        </w:tc>
        <w:tc>
          <w:tcPr>
            <w:tcW w:w="0" w:type="auto"/>
            <w:shd w:val="clear" w:color="auto" w:fill="auto"/>
          </w:tcPr>
          <w:p w14:paraId="11A4C4D7" w14:textId="7A06D015" w:rsidR="00394B10" w:rsidRPr="00416A2B" w:rsidRDefault="00394B10" w:rsidP="00394B10">
            <w:pPr>
              <w:pStyle w:val="TAL"/>
              <w:rPr>
                <w:sz w:val="16"/>
              </w:rPr>
            </w:pPr>
            <w:r w:rsidRPr="00416A2B">
              <w:rPr>
                <w:sz w:val="16"/>
              </w:rPr>
              <w:t>NTT DOCOMO INC.</w:t>
            </w:r>
          </w:p>
        </w:tc>
        <w:tc>
          <w:tcPr>
            <w:tcW w:w="0" w:type="auto"/>
            <w:shd w:val="clear" w:color="auto" w:fill="auto"/>
          </w:tcPr>
          <w:p w14:paraId="79203036" w14:textId="7269B48E" w:rsidR="00394B10" w:rsidRPr="00416A2B" w:rsidRDefault="00394B10" w:rsidP="00394B10">
            <w:pPr>
              <w:pStyle w:val="TAL"/>
              <w:rPr>
                <w:sz w:val="16"/>
              </w:rPr>
            </w:pPr>
            <w:r w:rsidRPr="00416A2B">
              <w:rPr>
                <w:sz w:val="16"/>
              </w:rPr>
              <w:t>approved</w:t>
            </w:r>
          </w:p>
        </w:tc>
        <w:tc>
          <w:tcPr>
            <w:tcW w:w="0" w:type="auto"/>
            <w:shd w:val="clear" w:color="auto" w:fill="auto"/>
          </w:tcPr>
          <w:p w14:paraId="62E68C17" w14:textId="5C40A066" w:rsidR="00394B10" w:rsidRPr="00416A2B" w:rsidRDefault="00394B10" w:rsidP="00394B10">
            <w:pPr>
              <w:pStyle w:val="TAL"/>
              <w:rPr>
                <w:sz w:val="16"/>
              </w:rPr>
            </w:pPr>
            <w:r w:rsidRPr="00416A2B">
              <w:rPr>
                <w:sz w:val="16"/>
              </w:rPr>
              <w:t>S6-210045</w:t>
            </w:r>
          </w:p>
        </w:tc>
        <w:tc>
          <w:tcPr>
            <w:tcW w:w="0" w:type="auto"/>
            <w:shd w:val="clear" w:color="auto" w:fill="auto"/>
          </w:tcPr>
          <w:p w14:paraId="41992D97" w14:textId="365649CA" w:rsidR="00394B10" w:rsidRPr="00416A2B" w:rsidRDefault="00394B10" w:rsidP="00394B10">
            <w:pPr>
              <w:pStyle w:val="TAL"/>
              <w:rPr>
                <w:sz w:val="16"/>
              </w:rPr>
            </w:pPr>
            <w:r w:rsidRPr="00416A2B">
              <w:rPr>
                <w:sz w:val="16"/>
              </w:rPr>
              <w:t>-</w:t>
            </w:r>
          </w:p>
        </w:tc>
      </w:tr>
      <w:tr w:rsidR="00416A2B" w:rsidRPr="00416A2B" w14:paraId="0131C6AA" w14:textId="77777777" w:rsidTr="00416A2B">
        <w:tc>
          <w:tcPr>
            <w:tcW w:w="0" w:type="auto"/>
            <w:shd w:val="clear" w:color="auto" w:fill="auto"/>
          </w:tcPr>
          <w:p w14:paraId="06CA7A1F" w14:textId="6D9F165C" w:rsidR="00394B10" w:rsidRPr="00416A2B" w:rsidRDefault="00394B10" w:rsidP="00394B10">
            <w:pPr>
              <w:pStyle w:val="TAL"/>
              <w:rPr>
                <w:sz w:val="16"/>
              </w:rPr>
            </w:pPr>
            <w:r w:rsidRPr="00416A2B">
              <w:rPr>
                <w:sz w:val="16"/>
              </w:rPr>
              <w:t>S6-210208</w:t>
            </w:r>
          </w:p>
        </w:tc>
        <w:tc>
          <w:tcPr>
            <w:tcW w:w="0" w:type="auto"/>
            <w:shd w:val="clear" w:color="auto" w:fill="auto"/>
          </w:tcPr>
          <w:p w14:paraId="20BBA3D9" w14:textId="0B29C6E1"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5989723B" w14:textId="5CBF63B4" w:rsidR="00394B10" w:rsidRPr="00416A2B" w:rsidRDefault="00394B10" w:rsidP="00394B10">
            <w:pPr>
              <w:pStyle w:val="TAL"/>
              <w:rPr>
                <w:sz w:val="16"/>
              </w:rPr>
            </w:pPr>
            <w:r w:rsidRPr="00416A2B">
              <w:rPr>
                <w:sz w:val="16"/>
              </w:rPr>
              <w:t>CATT</w:t>
            </w:r>
          </w:p>
        </w:tc>
        <w:tc>
          <w:tcPr>
            <w:tcW w:w="0" w:type="auto"/>
            <w:shd w:val="clear" w:color="auto" w:fill="auto"/>
          </w:tcPr>
          <w:p w14:paraId="08F01655" w14:textId="3560D28C" w:rsidR="00394B10" w:rsidRPr="00416A2B" w:rsidRDefault="00394B10" w:rsidP="00394B10">
            <w:pPr>
              <w:pStyle w:val="TAL"/>
              <w:rPr>
                <w:sz w:val="16"/>
              </w:rPr>
            </w:pPr>
            <w:r w:rsidRPr="00416A2B">
              <w:rPr>
                <w:sz w:val="16"/>
              </w:rPr>
              <w:t>revised</w:t>
            </w:r>
          </w:p>
        </w:tc>
        <w:tc>
          <w:tcPr>
            <w:tcW w:w="0" w:type="auto"/>
            <w:shd w:val="clear" w:color="auto" w:fill="auto"/>
          </w:tcPr>
          <w:p w14:paraId="7D9566A2" w14:textId="5E7A1CC0" w:rsidR="00394B10" w:rsidRPr="00416A2B" w:rsidRDefault="00394B10" w:rsidP="00394B10">
            <w:pPr>
              <w:pStyle w:val="TAL"/>
              <w:rPr>
                <w:sz w:val="16"/>
              </w:rPr>
            </w:pPr>
            <w:r w:rsidRPr="00416A2B">
              <w:rPr>
                <w:sz w:val="16"/>
              </w:rPr>
              <w:t>S6-210106</w:t>
            </w:r>
          </w:p>
        </w:tc>
        <w:tc>
          <w:tcPr>
            <w:tcW w:w="0" w:type="auto"/>
            <w:shd w:val="clear" w:color="auto" w:fill="auto"/>
          </w:tcPr>
          <w:p w14:paraId="678F580D" w14:textId="0DADCE11" w:rsidR="00394B10" w:rsidRPr="00416A2B" w:rsidRDefault="00394B10" w:rsidP="00394B10">
            <w:pPr>
              <w:pStyle w:val="TAL"/>
              <w:rPr>
                <w:sz w:val="16"/>
              </w:rPr>
            </w:pPr>
            <w:r w:rsidRPr="00416A2B">
              <w:rPr>
                <w:sz w:val="16"/>
              </w:rPr>
              <w:t>S6-210361</w:t>
            </w:r>
          </w:p>
        </w:tc>
      </w:tr>
      <w:tr w:rsidR="00416A2B" w:rsidRPr="00416A2B" w14:paraId="62BA1A20" w14:textId="77777777" w:rsidTr="00416A2B">
        <w:tc>
          <w:tcPr>
            <w:tcW w:w="0" w:type="auto"/>
            <w:shd w:val="clear" w:color="auto" w:fill="auto"/>
          </w:tcPr>
          <w:p w14:paraId="45D71475" w14:textId="1889349D" w:rsidR="00394B10" w:rsidRPr="00416A2B" w:rsidRDefault="00394B10" w:rsidP="00394B10">
            <w:pPr>
              <w:pStyle w:val="TAL"/>
              <w:rPr>
                <w:sz w:val="16"/>
              </w:rPr>
            </w:pPr>
            <w:r w:rsidRPr="00416A2B">
              <w:rPr>
                <w:sz w:val="16"/>
              </w:rPr>
              <w:t>S6-210209</w:t>
            </w:r>
          </w:p>
        </w:tc>
        <w:tc>
          <w:tcPr>
            <w:tcW w:w="0" w:type="auto"/>
            <w:shd w:val="clear" w:color="auto" w:fill="auto"/>
          </w:tcPr>
          <w:p w14:paraId="6738AD16" w14:textId="62B42F98"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04550401" w14:textId="3592BBC7" w:rsidR="00394B10" w:rsidRPr="00416A2B" w:rsidRDefault="00394B10" w:rsidP="00394B10">
            <w:pPr>
              <w:pStyle w:val="TAL"/>
              <w:rPr>
                <w:sz w:val="16"/>
              </w:rPr>
            </w:pPr>
            <w:r w:rsidRPr="00416A2B">
              <w:rPr>
                <w:sz w:val="16"/>
              </w:rPr>
              <w:t>CATT</w:t>
            </w:r>
          </w:p>
        </w:tc>
        <w:tc>
          <w:tcPr>
            <w:tcW w:w="0" w:type="auto"/>
            <w:shd w:val="clear" w:color="auto" w:fill="auto"/>
          </w:tcPr>
          <w:p w14:paraId="4C875A20" w14:textId="593A87CD" w:rsidR="00394B10" w:rsidRPr="00416A2B" w:rsidRDefault="00394B10" w:rsidP="00394B10">
            <w:pPr>
              <w:pStyle w:val="TAL"/>
              <w:rPr>
                <w:sz w:val="16"/>
              </w:rPr>
            </w:pPr>
            <w:r w:rsidRPr="00416A2B">
              <w:rPr>
                <w:sz w:val="16"/>
              </w:rPr>
              <w:t>revised</w:t>
            </w:r>
          </w:p>
        </w:tc>
        <w:tc>
          <w:tcPr>
            <w:tcW w:w="0" w:type="auto"/>
            <w:shd w:val="clear" w:color="auto" w:fill="auto"/>
          </w:tcPr>
          <w:p w14:paraId="7F996D90" w14:textId="35789A64" w:rsidR="00394B10" w:rsidRPr="00416A2B" w:rsidRDefault="00394B10" w:rsidP="00394B10">
            <w:pPr>
              <w:pStyle w:val="TAL"/>
              <w:rPr>
                <w:sz w:val="16"/>
              </w:rPr>
            </w:pPr>
            <w:r w:rsidRPr="00416A2B">
              <w:rPr>
                <w:sz w:val="16"/>
              </w:rPr>
              <w:t>S6-210107</w:t>
            </w:r>
          </w:p>
        </w:tc>
        <w:tc>
          <w:tcPr>
            <w:tcW w:w="0" w:type="auto"/>
            <w:shd w:val="clear" w:color="auto" w:fill="auto"/>
          </w:tcPr>
          <w:p w14:paraId="3C0D3BC0" w14:textId="6EC7BCC7" w:rsidR="00394B10" w:rsidRPr="00416A2B" w:rsidRDefault="00394B10" w:rsidP="00394B10">
            <w:pPr>
              <w:pStyle w:val="TAL"/>
              <w:rPr>
                <w:sz w:val="16"/>
              </w:rPr>
            </w:pPr>
            <w:r w:rsidRPr="00416A2B">
              <w:rPr>
                <w:sz w:val="16"/>
              </w:rPr>
              <w:t>S6-210359</w:t>
            </w:r>
          </w:p>
        </w:tc>
      </w:tr>
      <w:tr w:rsidR="00416A2B" w:rsidRPr="00416A2B" w14:paraId="26860425" w14:textId="77777777" w:rsidTr="00416A2B">
        <w:tc>
          <w:tcPr>
            <w:tcW w:w="0" w:type="auto"/>
            <w:shd w:val="clear" w:color="auto" w:fill="auto"/>
          </w:tcPr>
          <w:p w14:paraId="15B7A5CF" w14:textId="7E59CB31" w:rsidR="00394B10" w:rsidRPr="00416A2B" w:rsidRDefault="00394B10" w:rsidP="00394B10">
            <w:pPr>
              <w:pStyle w:val="TAL"/>
              <w:rPr>
                <w:sz w:val="16"/>
              </w:rPr>
            </w:pPr>
            <w:r w:rsidRPr="00416A2B">
              <w:rPr>
                <w:sz w:val="16"/>
              </w:rPr>
              <w:t>S6-210210</w:t>
            </w:r>
          </w:p>
        </w:tc>
        <w:tc>
          <w:tcPr>
            <w:tcW w:w="0" w:type="auto"/>
            <w:shd w:val="clear" w:color="auto" w:fill="auto"/>
          </w:tcPr>
          <w:p w14:paraId="4160B9B6" w14:textId="55D50924"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36C147D8" w14:textId="68CC8B1C" w:rsidR="00394B10" w:rsidRPr="00416A2B" w:rsidRDefault="00394B10" w:rsidP="00394B10">
            <w:pPr>
              <w:pStyle w:val="TAL"/>
              <w:rPr>
                <w:sz w:val="16"/>
              </w:rPr>
            </w:pPr>
            <w:r w:rsidRPr="00416A2B">
              <w:rPr>
                <w:sz w:val="16"/>
              </w:rPr>
              <w:t>CATT</w:t>
            </w:r>
          </w:p>
        </w:tc>
        <w:tc>
          <w:tcPr>
            <w:tcW w:w="0" w:type="auto"/>
            <w:shd w:val="clear" w:color="auto" w:fill="auto"/>
          </w:tcPr>
          <w:p w14:paraId="2FEE034F" w14:textId="0A0193A2" w:rsidR="00394B10" w:rsidRPr="00416A2B" w:rsidRDefault="00394B10" w:rsidP="00394B10">
            <w:pPr>
              <w:pStyle w:val="TAL"/>
              <w:rPr>
                <w:sz w:val="16"/>
              </w:rPr>
            </w:pPr>
            <w:r w:rsidRPr="00416A2B">
              <w:rPr>
                <w:sz w:val="16"/>
              </w:rPr>
              <w:t>withdrawn</w:t>
            </w:r>
          </w:p>
        </w:tc>
        <w:tc>
          <w:tcPr>
            <w:tcW w:w="0" w:type="auto"/>
            <w:shd w:val="clear" w:color="auto" w:fill="auto"/>
          </w:tcPr>
          <w:p w14:paraId="5901BF5F" w14:textId="798954E3" w:rsidR="00394B10" w:rsidRPr="00416A2B" w:rsidRDefault="00394B10" w:rsidP="00394B10">
            <w:pPr>
              <w:pStyle w:val="TAL"/>
              <w:rPr>
                <w:sz w:val="16"/>
              </w:rPr>
            </w:pPr>
            <w:r w:rsidRPr="00416A2B">
              <w:rPr>
                <w:sz w:val="16"/>
              </w:rPr>
              <w:t>-</w:t>
            </w:r>
          </w:p>
        </w:tc>
        <w:tc>
          <w:tcPr>
            <w:tcW w:w="0" w:type="auto"/>
            <w:shd w:val="clear" w:color="auto" w:fill="auto"/>
          </w:tcPr>
          <w:p w14:paraId="331778E7" w14:textId="248A7AA8" w:rsidR="00394B10" w:rsidRPr="00416A2B" w:rsidRDefault="00394B10" w:rsidP="00394B10">
            <w:pPr>
              <w:pStyle w:val="TAL"/>
              <w:rPr>
                <w:sz w:val="16"/>
              </w:rPr>
            </w:pPr>
            <w:r w:rsidRPr="00416A2B">
              <w:rPr>
                <w:sz w:val="16"/>
              </w:rPr>
              <w:t>-</w:t>
            </w:r>
          </w:p>
        </w:tc>
      </w:tr>
      <w:tr w:rsidR="00416A2B" w:rsidRPr="00416A2B" w14:paraId="38520D50" w14:textId="77777777" w:rsidTr="00416A2B">
        <w:tc>
          <w:tcPr>
            <w:tcW w:w="0" w:type="auto"/>
            <w:shd w:val="clear" w:color="auto" w:fill="auto"/>
          </w:tcPr>
          <w:p w14:paraId="0AC8868E" w14:textId="3ED58BA2" w:rsidR="00394B10" w:rsidRPr="00416A2B" w:rsidRDefault="00394B10" w:rsidP="00394B10">
            <w:pPr>
              <w:pStyle w:val="TAL"/>
              <w:rPr>
                <w:sz w:val="16"/>
              </w:rPr>
            </w:pPr>
            <w:r w:rsidRPr="00416A2B">
              <w:rPr>
                <w:sz w:val="16"/>
              </w:rPr>
              <w:t>S6-210211</w:t>
            </w:r>
          </w:p>
        </w:tc>
        <w:tc>
          <w:tcPr>
            <w:tcW w:w="0" w:type="auto"/>
            <w:shd w:val="clear" w:color="auto" w:fill="auto"/>
          </w:tcPr>
          <w:p w14:paraId="49DEA996" w14:textId="215A89F7" w:rsidR="00394B10" w:rsidRPr="00416A2B" w:rsidRDefault="00394B10" w:rsidP="00394B10">
            <w:pPr>
              <w:pStyle w:val="TAL"/>
              <w:rPr>
                <w:sz w:val="16"/>
              </w:rPr>
            </w:pPr>
            <w:r w:rsidRPr="00416A2B">
              <w:rPr>
                <w:sz w:val="16"/>
              </w:rPr>
              <w:t>Pseudo-CR on deployment scenarios</w:t>
            </w:r>
          </w:p>
        </w:tc>
        <w:tc>
          <w:tcPr>
            <w:tcW w:w="0" w:type="auto"/>
            <w:shd w:val="clear" w:color="auto" w:fill="auto"/>
          </w:tcPr>
          <w:p w14:paraId="7E1CBB93" w14:textId="296B807B" w:rsidR="00394B10" w:rsidRPr="00416A2B" w:rsidRDefault="00394B10" w:rsidP="00394B10">
            <w:pPr>
              <w:pStyle w:val="TAL"/>
              <w:rPr>
                <w:sz w:val="16"/>
              </w:rPr>
            </w:pPr>
            <w:r w:rsidRPr="00416A2B">
              <w:rPr>
                <w:sz w:val="16"/>
              </w:rPr>
              <w:t>CATT</w:t>
            </w:r>
          </w:p>
        </w:tc>
        <w:tc>
          <w:tcPr>
            <w:tcW w:w="0" w:type="auto"/>
            <w:shd w:val="clear" w:color="auto" w:fill="auto"/>
          </w:tcPr>
          <w:p w14:paraId="2F54FFAC" w14:textId="1C2CA78F" w:rsidR="00394B10" w:rsidRPr="00416A2B" w:rsidRDefault="00394B10" w:rsidP="00394B10">
            <w:pPr>
              <w:pStyle w:val="TAL"/>
              <w:rPr>
                <w:sz w:val="16"/>
              </w:rPr>
            </w:pPr>
            <w:r w:rsidRPr="00416A2B">
              <w:rPr>
                <w:sz w:val="16"/>
              </w:rPr>
              <w:t>approved</w:t>
            </w:r>
          </w:p>
        </w:tc>
        <w:tc>
          <w:tcPr>
            <w:tcW w:w="0" w:type="auto"/>
            <w:shd w:val="clear" w:color="auto" w:fill="auto"/>
          </w:tcPr>
          <w:p w14:paraId="6AE13A54" w14:textId="7824C740" w:rsidR="00394B10" w:rsidRPr="00416A2B" w:rsidRDefault="00394B10" w:rsidP="00394B10">
            <w:pPr>
              <w:pStyle w:val="TAL"/>
              <w:rPr>
                <w:sz w:val="16"/>
              </w:rPr>
            </w:pPr>
            <w:r w:rsidRPr="00416A2B">
              <w:rPr>
                <w:sz w:val="16"/>
              </w:rPr>
              <w:t>S6-210108</w:t>
            </w:r>
          </w:p>
        </w:tc>
        <w:tc>
          <w:tcPr>
            <w:tcW w:w="0" w:type="auto"/>
            <w:shd w:val="clear" w:color="auto" w:fill="auto"/>
          </w:tcPr>
          <w:p w14:paraId="5D87A858" w14:textId="35FCEC32" w:rsidR="00394B10" w:rsidRPr="00416A2B" w:rsidRDefault="00394B10" w:rsidP="00394B10">
            <w:pPr>
              <w:pStyle w:val="TAL"/>
              <w:rPr>
                <w:sz w:val="16"/>
              </w:rPr>
            </w:pPr>
            <w:r w:rsidRPr="00416A2B">
              <w:rPr>
                <w:sz w:val="16"/>
              </w:rPr>
              <w:t>-</w:t>
            </w:r>
          </w:p>
        </w:tc>
      </w:tr>
      <w:tr w:rsidR="00416A2B" w:rsidRPr="00416A2B" w14:paraId="110E0A00" w14:textId="77777777" w:rsidTr="00416A2B">
        <w:tc>
          <w:tcPr>
            <w:tcW w:w="0" w:type="auto"/>
            <w:shd w:val="clear" w:color="auto" w:fill="auto"/>
          </w:tcPr>
          <w:p w14:paraId="389B1D15" w14:textId="62A24F7B" w:rsidR="00394B10" w:rsidRPr="00416A2B" w:rsidRDefault="00394B10" w:rsidP="00394B10">
            <w:pPr>
              <w:pStyle w:val="TAL"/>
              <w:rPr>
                <w:sz w:val="16"/>
              </w:rPr>
            </w:pPr>
            <w:r w:rsidRPr="00416A2B">
              <w:rPr>
                <w:sz w:val="16"/>
              </w:rPr>
              <w:t>S6-210212</w:t>
            </w:r>
          </w:p>
        </w:tc>
        <w:tc>
          <w:tcPr>
            <w:tcW w:w="0" w:type="auto"/>
            <w:shd w:val="clear" w:color="auto" w:fill="auto"/>
          </w:tcPr>
          <w:p w14:paraId="31B76E05" w14:textId="07D00558" w:rsidR="00394B10" w:rsidRPr="00416A2B" w:rsidRDefault="00394B10" w:rsidP="00394B10">
            <w:pPr>
              <w:pStyle w:val="TAL"/>
              <w:rPr>
                <w:sz w:val="16"/>
              </w:rPr>
            </w:pPr>
            <w:r w:rsidRPr="00416A2B">
              <w:rPr>
                <w:sz w:val="16"/>
              </w:rPr>
              <w:t>LS on RAT type for network monitoring</w:t>
            </w:r>
          </w:p>
        </w:tc>
        <w:tc>
          <w:tcPr>
            <w:tcW w:w="0" w:type="auto"/>
            <w:shd w:val="clear" w:color="auto" w:fill="auto"/>
          </w:tcPr>
          <w:p w14:paraId="650482EA" w14:textId="5269A469" w:rsidR="00394B10" w:rsidRPr="00416A2B" w:rsidRDefault="00394B10" w:rsidP="00394B10">
            <w:pPr>
              <w:pStyle w:val="TAL"/>
              <w:rPr>
                <w:sz w:val="16"/>
              </w:rPr>
            </w:pPr>
            <w:r w:rsidRPr="00416A2B">
              <w:rPr>
                <w:sz w:val="16"/>
              </w:rPr>
              <w:t>CATT</w:t>
            </w:r>
          </w:p>
        </w:tc>
        <w:tc>
          <w:tcPr>
            <w:tcW w:w="0" w:type="auto"/>
            <w:shd w:val="clear" w:color="auto" w:fill="auto"/>
          </w:tcPr>
          <w:p w14:paraId="791F47AF" w14:textId="39D526C3" w:rsidR="00394B10" w:rsidRPr="00416A2B" w:rsidRDefault="00394B10" w:rsidP="00394B10">
            <w:pPr>
              <w:pStyle w:val="TAL"/>
              <w:rPr>
                <w:sz w:val="16"/>
              </w:rPr>
            </w:pPr>
            <w:r w:rsidRPr="00416A2B">
              <w:rPr>
                <w:sz w:val="16"/>
              </w:rPr>
              <w:t>revised</w:t>
            </w:r>
          </w:p>
        </w:tc>
        <w:tc>
          <w:tcPr>
            <w:tcW w:w="0" w:type="auto"/>
            <w:shd w:val="clear" w:color="auto" w:fill="auto"/>
          </w:tcPr>
          <w:p w14:paraId="400E0E5E" w14:textId="413CDFC8" w:rsidR="00394B10" w:rsidRPr="00416A2B" w:rsidRDefault="00394B10" w:rsidP="00394B10">
            <w:pPr>
              <w:pStyle w:val="TAL"/>
              <w:rPr>
                <w:sz w:val="16"/>
              </w:rPr>
            </w:pPr>
            <w:r w:rsidRPr="00416A2B">
              <w:rPr>
                <w:sz w:val="16"/>
              </w:rPr>
              <w:t>S6-210196</w:t>
            </w:r>
          </w:p>
        </w:tc>
        <w:tc>
          <w:tcPr>
            <w:tcW w:w="0" w:type="auto"/>
            <w:shd w:val="clear" w:color="auto" w:fill="auto"/>
          </w:tcPr>
          <w:p w14:paraId="764A077C" w14:textId="5761C66F" w:rsidR="00394B10" w:rsidRPr="00416A2B" w:rsidRDefault="00394B10" w:rsidP="00394B10">
            <w:pPr>
              <w:pStyle w:val="TAL"/>
              <w:rPr>
                <w:sz w:val="16"/>
              </w:rPr>
            </w:pPr>
            <w:r w:rsidRPr="00416A2B">
              <w:rPr>
                <w:sz w:val="16"/>
              </w:rPr>
              <w:t>S6-210331</w:t>
            </w:r>
          </w:p>
        </w:tc>
      </w:tr>
      <w:tr w:rsidR="00416A2B" w:rsidRPr="00416A2B" w14:paraId="207C6111" w14:textId="77777777" w:rsidTr="00416A2B">
        <w:tc>
          <w:tcPr>
            <w:tcW w:w="0" w:type="auto"/>
            <w:shd w:val="clear" w:color="auto" w:fill="auto"/>
          </w:tcPr>
          <w:p w14:paraId="5D0CFC26" w14:textId="5EA49514" w:rsidR="00394B10" w:rsidRPr="00416A2B" w:rsidRDefault="00394B10" w:rsidP="00394B10">
            <w:pPr>
              <w:pStyle w:val="TAL"/>
              <w:rPr>
                <w:sz w:val="16"/>
              </w:rPr>
            </w:pPr>
            <w:r w:rsidRPr="00416A2B">
              <w:rPr>
                <w:sz w:val="16"/>
              </w:rPr>
              <w:t>S6-210213</w:t>
            </w:r>
          </w:p>
        </w:tc>
        <w:tc>
          <w:tcPr>
            <w:tcW w:w="0" w:type="auto"/>
            <w:shd w:val="clear" w:color="auto" w:fill="auto"/>
          </w:tcPr>
          <w:p w14:paraId="56322DD2" w14:textId="6AF7FA2D" w:rsidR="00394B10" w:rsidRPr="00416A2B" w:rsidRDefault="00394B10" w:rsidP="00394B10">
            <w:pPr>
              <w:pStyle w:val="TAL"/>
              <w:rPr>
                <w:sz w:val="16"/>
              </w:rPr>
            </w:pPr>
            <w:r w:rsidRPr="00416A2B">
              <w:rPr>
                <w:sz w:val="16"/>
              </w:rPr>
              <w:t>Conclusion</w:t>
            </w:r>
          </w:p>
        </w:tc>
        <w:tc>
          <w:tcPr>
            <w:tcW w:w="0" w:type="auto"/>
            <w:shd w:val="clear" w:color="auto" w:fill="auto"/>
          </w:tcPr>
          <w:p w14:paraId="5E14C055" w14:textId="46458F5A"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5D235E0F" w14:textId="75994509" w:rsidR="00394B10" w:rsidRPr="00416A2B" w:rsidRDefault="00394B10" w:rsidP="00394B10">
            <w:pPr>
              <w:pStyle w:val="TAL"/>
              <w:rPr>
                <w:sz w:val="16"/>
              </w:rPr>
            </w:pPr>
            <w:r w:rsidRPr="00416A2B">
              <w:rPr>
                <w:sz w:val="16"/>
              </w:rPr>
              <w:t>approved</w:t>
            </w:r>
          </w:p>
        </w:tc>
        <w:tc>
          <w:tcPr>
            <w:tcW w:w="0" w:type="auto"/>
            <w:shd w:val="clear" w:color="auto" w:fill="auto"/>
          </w:tcPr>
          <w:p w14:paraId="30DC55D8" w14:textId="13FA6634" w:rsidR="00394B10" w:rsidRPr="00416A2B" w:rsidRDefault="00394B10" w:rsidP="00394B10">
            <w:pPr>
              <w:pStyle w:val="TAL"/>
              <w:rPr>
                <w:sz w:val="16"/>
              </w:rPr>
            </w:pPr>
            <w:r w:rsidRPr="00416A2B">
              <w:rPr>
                <w:sz w:val="16"/>
              </w:rPr>
              <w:t>S6-210061</w:t>
            </w:r>
          </w:p>
        </w:tc>
        <w:tc>
          <w:tcPr>
            <w:tcW w:w="0" w:type="auto"/>
            <w:shd w:val="clear" w:color="auto" w:fill="auto"/>
          </w:tcPr>
          <w:p w14:paraId="0FD604A1" w14:textId="082F9D27" w:rsidR="00394B10" w:rsidRPr="00416A2B" w:rsidRDefault="00394B10" w:rsidP="00394B10">
            <w:pPr>
              <w:pStyle w:val="TAL"/>
              <w:rPr>
                <w:sz w:val="16"/>
              </w:rPr>
            </w:pPr>
            <w:r w:rsidRPr="00416A2B">
              <w:rPr>
                <w:sz w:val="16"/>
              </w:rPr>
              <w:t>-</w:t>
            </w:r>
          </w:p>
        </w:tc>
      </w:tr>
      <w:tr w:rsidR="00416A2B" w:rsidRPr="00416A2B" w14:paraId="08DF7089" w14:textId="77777777" w:rsidTr="00416A2B">
        <w:tc>
          <w:tcPr>
            <w:tcW w:w="0" w:type="auto"/>
            <w:shd w:val="clear" w:color="auto" w:fill="auto"/>
          </w:tcPr>
          <w:p w14:paraId="1CDF01F8" w14:textId="7EECE94B" w:rsidR="00394B10" w:rsidRPr="00416A2B" w:rsidRDefault="00394B10" w:rsidP="00394B10">
            <w:pPr>
              <w:pStyle w:val="TAL"/>
              <w:rPr>
                <w:sz w:val="16"/>
              </w:rPr>
            </w:pPr>
            <w:r w:rsidRPr="00416A2B">
              <w:rPr>
                <w:sz w:val="16"/>
              </w:rPr>
              <w:t>S6-210214</w:t>
            </w:r>
          </w:p>
        </w:tc>
        <w:tc>
          <w:tcPr>
            <w:tcW w:w="0" w:type="auto"/>
            <w:shd w:val="clear" w:color="auto" w:fill="auto"/>
          </w:tcPr>
          <w:p w14:paraId="325B4E20" w14:textId="61BEE4EB" w:rsidR="00394B10" w:rsidRPr="00416A2B" w:rsidRDefault="00394B10" w:rsidP="00394B10">
            <w:pPr>
              <w:pStyle w:val="TAL"/>
              <w:rPr>
                <w:sz w:val="16"/>
              </w:rPr>
            </w:pPr>
            <w:r w:rsidRPr="00416A2B">
              <w:rPr>
                <w:sz w:val="16"/>
              </w:rPr>
              <w:t>Common functional model using the 5GS</w:t>
            </w:r>
          </w:p>
        </w:tc>
        <w:tc>
          <w:tcPr>
            <w:tcW w:w="0" w:type="auto"/>
            <w:shd w:val="clear" w:color="auto" w:fill="auto"/>
          </w:tcPr>
          <w:p w14:paraId="73D102F4" w14:textId="7361032E" w:rsidR="00394B10" w:rsidRPr="00416A2B" w:rsidRDefault="00394B10" w:rsidP="00394B10">
            <w:pPr>
              <w:pStyle w:val="TAL"/>
              <w:rPr>
                <w:sz w:val="16"/>
              </w:rPr>
            </w:pPr>
            <w:r w:rsidRPr="00416A2B">
              <w:rPr>
                <w:sz w:val="16"/>
              </w:rPr>
              <w:t>Ericsson</w:t>
            </w:r>
          </w:p>
        </w:tc>
        <w:tc>
          <w:tcPr>
            <w:tcW w:w="0" w:type="auto"/>
            <w:shd w:val="clear" w:color="auto" w:fill="auto"/>
          </w:tcPr>
          <w:p w14:paraId="346B48F9" w14:textId="6BC3E68E" w:rsidR="00394B10" w:rsidRPr="00416A2B" w:rsidRDefault="00394B10" w:rsidP="00394B10">
            <w:pPr>
              <w:pStyle w:val="TAL"/>
              <w:rPr>
                <w:sz w:val="16"/>
              </w:rPr>
            </w:pPr>
            <w:r w:rsidRPr="00416A2B">
              <w:rPr>
                <w:sz w:val="16"/>
              </w:rPr>
              <w:t>approved</w:t>
            </w:r>
          </w:p>
        </w:tc>
        <w:tc>
          <w:tcPr>
            <w:tcW w:w="0" w:type="auto"/>
            <w:shd w:val="clear" w:color="auto" w:fill="auto"/>
          </w:tcPr>
          <w:p w14:paraId="12DB3587" w14:textId="5570D6B0" w:rsidR="00394B10" w:rsidRPr="00416A2B" w:rsidRDefault="00394B10" w:rsidP="00394B10">
            <w:pPr>
              <w:pStyle w:val="TAL"/>
              <w:rPr>
                <w:sz w:val="16"/>
              </w:rPr>
            </w:pPr>
            <w:r w:rsidRPr="00416A2B">
              <w:rPr>
                <w:sz w:val="16"/>
              </w:rPr>
              <w:t>S6-210109</w:t>
            </w:r>
          </w:p>
        </w:tc>
        <w:tc>
          <w:tcPr>
            <w:tcW w:w="0" w:type="auto"/>
            <w:shd w:val="clear" w:color="auto" w:fill="auto"/>
          </w:tcPr>
          <w:p w14:paraId="7EA130F0" w14:textId="64E8F693" w:rsidR="00394B10" w:rsidRPr="00416A2B" w:rsidRDefault="00394B10" w:rsidP="00394B10">
            <w:pPr>
              <w:pStyle w:val="TAL"/>
              <w:rPr>
                <w:sz w:val="16"/>
              </w:rPr>
            </w:pPr>
            <w:r w:rsidRPr="00416A2B">
              <w:rPr>
                <w:sz w:val="16"/>
              </w:rPr>
              <w:t>-</w:t>
            </w:r>
          </w:p>
        </w:tc>
      </w:tr>
      <w:tr w:rsidR="00416A2B" w:rsidRPr="00416A2B" w14:paraId="021B35D0" w14:textId="77777777" w:rsidTr="00416A2B">
        <w:tc>
          <w:tcPr>
            <w:tcW w:w="0" w:type="auto"/>
            <w:shd w:val="clear" w:color="auto" w:fill="auto"/>
          </w:tcPr>
          <w:p w14:paraId="17081AF7" w14:textId="68EC134C" w:rsidR="00394B10" w:rsidRPr="00416A2B" w:rsidRDefault="00394B10" w:rsidP="00394B10">
            <w:pPr>
              <w:pStyle w:val="TAL"/>
              <w:rPr>
                <w:sz w:val="16"/>
              </w:rPr>
            </w:pPr>
            <w:r w:rsidRPr="00416A2B">
              <w:rPr>
                <w:sz w:val="16"/>
              </w:rPr>
              <w:t>S6-210215</w:t>
            </w:r>
          </w:p>
        </w:tc>
        <w:tc>
          <w:tcPr>
            <w:tcW w:w="0" w:type="auto"/>
            <w:shd w:val="clear" w:color="auto" w:fill="auto"/>
          </w:tcPr>
          <w:p w14:paraId="2CFF23D0" w14:textId="43AD474B" w:rsidR="00394B10" w:rsidRPr="00416A2B" w:rsidRDefault="00394B10" w:rsidP="00394B10">
            <w:pPr>
              <w:pStyle w:val="TAL"/>
              <w:rPr>
                <w:sz w:val="16"/>
              </w:rPr>
            </w:pPr>
            <w:r w:rsidRPr="00416A2B">
              <w:rPr>
                <w:sz w:val="16"/>
              </w:rPr>
              <w:t>Remove ENs about API invoker</w:t>
            </w:r>
          </w:p>
        </w:tc>
        <w:tc>
          <w:tcPr>
            <w:tcW w:w="0" w:type="auto"/>
            <w:shd w:val="clear" w:color="auto" w:fill="auto"/>
          </w:tcPr>
          <w:p w14:paraId="530DB13D" w14:textId="6994DC50" w:rsidR="00394B10" w:rsidRPr="00416A2B" w:rsidRDefault="00394B10" w:rsidP="00394B10">
            <w:pPr>
              <w:pStyle w:val="TAL"/>
              <w:rPr>
                <w:sz w:val="16"/>
              </w:rPr>
            </w:pPr>
            <w:r w:rsidRPr="00416A2B">
              <w:rPr>
                <w:sz w:val="16"/>
              </w:rPr>
              <w:t>Huawei Technologies France</w:t>
            </w:r>
          </w:p>
        </w:tc>
        <w:tc>
          <w:tcPr>
            <w:tcW w:w="0" w:type="auto"/>
            <w:shd w:val="clear" w:color="auto" w:fill="auto"/>
          </w:tcPr>
          <w:p w14:paraId="4F55405C" w14:textId="0ED4E1A0" w:rsidR="00394B10" w:rsidRPr="00416A2B" w:rsidRDefault="00394B10" w:rsidP="00394B10">
            <w:pPr>
              <w:pStyle w:val="TAL"/>
              <w:rPr>
                <w:sz w:val="16"/>
              </w:rPr>
            </w:pPr>
            <w:r w:rsidRPr="00416A2B">
              <w:rPr>
                <w:sz w:val="16"/>
              </w:rPr>
              <w:t>approved</w:t>
            </w:r>
          </w:p>
        </w:tc>
        <w:tc>
          <w:tcPr>
            <w:tcW w:w="0" w:type="auto"/>
            <w:shd w:val="clear" w:color="auto" w:fill="auto"/>
          </w:tcPr>
          <w:p w14:paraId="1492E30A" w14:textId="17E07492" w:rsidR="00394B10" w:rsidRPr="00416A2B" w:rsidRDefault="00394B10" w:rsidP="00394B10">
            <w:pPr>
              <w:pStyle w:val="TAL"/>
              <w:rPr>
                <w:sz w:val="16"/>
              </w:rPr>
            </w:pPr>
            <w:r w:rsidRPr="00416A2B">
              <w:rPr>
                <w:sz w:val="16"/>
              </w:rPr>
              <w:t>S6-210064</w:t>
            </w:r>
          </w:p>
        </w:tc>
        <w:tc>
          <w:tcPr>
            <w:tcW w:w="0" w:type="auto"/>
            <w:shd w:val="clear" w:color="auto" w:fill="auto"/>
          </w:tcPr>
          <w:p w14:paraId="621CB366" w14:textId="18E4B66B" w:rsidR="00394B10" w:rsidRPr="00416A2B" w:rsidRDefault="00394B10" w:rsidP="00394B10">
            <w:pPr>
              <w:pStyle w:val="TAL"/>
              <w:rPr>
                <w:sz w:val="16"/>
              </w:rPr>
            </w:pPr>
            <w:r w:rsidRPr="00416A2B">
              <w:rPr>
                <w:sz w:val="16"/>
              </w:rPr>
              <w:t>-</w:t>
            </w:r>
          </w:p>
        </w:tc>
      </w:tr>
      <w:tr w:rsidR="00416A2B" w:rsidRPr="00416A2B" w14:paraId="482BCD36" w14:textId="77777777" w:rsidTr="00416A2B">
        <w:tc>
          <w:tcPr>
            <w:tcW w:w="0" w:type="auto"/>
            <w:shd w:val="clear" w:color="auto" w:fill="auto"/>
          </w:tcPr>
          <w:p w14:paraId="18366C27" w14:textId="536C66A2" w:rsidR="00394B10" w:rsidRPr="00416A2B" w:rsidRDefault="00394B10" w:rsidP="00394B10">
            <w:pPr>
              <w:pStyle w:val="TAL"/>
              <w:rPr>
                <w:sz w:val="16"/>
              </w:rPr>
            </w:pPr>
            <w:r w:rsidRPr="00416A2B">
              <w:rPr>
                <w:sz w:val="16"/>
              </w:rPr>
              <w:t>S6-210216</w:t>
            </w:r>
          </w:p>
        </w:tc>
        <w:tc>
          <w:tcPr>
            <w:tcW w:w="0" w:type="auto"/>
            <w:shd w:val="clear" w:color="auto" w:fill="auto"/>
          </w:tcPr>
          <w:p w14:paraId="7ADFC731" w14:textId="00AA42C7" w:rsidR="00394B10" w:rsidRPr="00416A2B" w:rsidRDefault="00394B10" w:rsidP="00394B10">
            <w:pPr>
              <w:pStyle w:val="TAL"/>
              <w:rPr>
                <w:sz w:val="16"/>
              </w:rPr>
            </w:pPr>
            <w:r w:rsidRPr="00416A2B">
              <w:rPr>
                <w:sz w:val="16"/>
              </w:rPr>
              <w:t>MCPTT functional model</w:t>
            </w:r>
          </w:p>
        </w:tc>
        <w:tc>
          <w:tcPr>
            <w:tcW w:w="0" w:type="auto"/>
            <w:shd w:val="clear" w:color="auto" w:fill="auto"/>
          </w:tcPr>
          <w:p w14:paraId="75E99763" w14:textId="1ED06B51" w:rsidR="00394B10" w:rsidRPr="00416A2B" w:rsidRDefault="00394B10" w:rsidP="00394B10">
            <w:pPr>
              <w:pStyle w:val="TAL"/>
              <w:rPr>
                <w:sz w:val="16"/>
              </w:rPr>
            </w:pPr>
            <w:r w:rsidRPr="00416A2B">
              <w:rPr>
                <w:sz w:val="16"/>
              </w:rPr>
              <w:t>Ericsson</w:t>
            </w:r>
          </w:p>
        </w:tc>
        <w:tc>
          <w:tcPr>
            <w:tcW w:w="0" w:type="auto"/>
            <w:shd w:val="clear" w:color="auto" w:fill="auto"/>
          </w:tcPr>
          <w:p w14:paraId="1D61A315" w14:textId="3CB1BD8C" w:rsidR="00394B10" w:rsidRPr="00416A2B" w:rsidRDefault="00394B10" w:rsidP="00394B10">
            <w:pPr>
              <w:pStyle w:val="TAL"/>
              <w:rPr>
                <w:sz w:val="16"/>
              </w:rPr>
            </w:pPr>
            <w:r w:rsidRPr="00416A2B">
              <w:rPr>
                <w:sz w:val="16"/>
              </w:rPr>
              <w:t>approved</w:t>
            </w:r>
          </w:p>
        </w:tc>
        <w:tc>
          <w:tcPr>
            <w:tcW w:w="0" w:type="auto"/>
            <w:shd w:val="clear" w:color="auto" w:fill="auto"/>
          </w:tcPr>
          <w:p w14:paraId="45BA28AE" w14:textId="09C16EE7" w:rsidR="00394B10" w:rsidRPr="00416A2B" w:rsidRDefault="00394B10" w:rsidP="00394B10">
            <w:pPr>
              <w:pStyle w:val="TAL"/>
              <w:rPr>
                <w:sz w:val="16"/>
              </w:rPr>
            </w:pPr>
            <w:r w:rsidRPr="00416A2B">
              <w:rPr>
                <w:sz w:val="16"/>
              </w:rPr>
              <w:t>S6-210110</w:t>
            </w:r>
          </w:p>
        </w:tc>
        <w:tc>
          <w:tcPr>
            <w:tcW w:w="0" w:type="auto"/>
            <w:shd w:val="clear" w:color="auto" w:fill="auto"/>
          </w:tcPr>
          <w:p w14:paraId="11B78311" w14:textId="5CC85734" w:rsidR="00394B10" w:rsidRPr="00416A2B" w:rsidRDefault="00394B10" w:rsidP="00394B10">
            <w:pPr>
              <w:pStyle w:val="TAL"/>
              <w:rPr>
                <w:sz w:val="16"/>
              </w:rPr>
            </w:pPr>
            <w:r w:rsidRPr="00416A2B">
              <w:rPr>
                <w:sz w:val="16"/>
              </w:rPr>
              <w:t>-</w:t>
            </w:r>
          </w:p>
        </w:tc>
      </w:tr>
      <w:tr w:rsidR="00416A2B" w:rsidRPr="00416A2B" w14:paraId="3081B3A5" w14:textId="77777777" w:rsidTr="00416A2B">
        <w:tc>
          <w:tcPr>
            <w:tcW w:w="0" w:type="auto"/>
            <w:shd w:val="clear" w:color="auto" w:fill="auto"/>
          </w:tcPr>
          <w:p w14:paraId="01D1D179" w14:textId="7AD57BFB" w:rsidR="00394B10" w:rsidRPr="00416A2B" w:rsidRDefault="00394B10" w:rsidP="00394B10">
            <w:pPr>
              <w:pStyle w:val="TAL"/>
              <w:rPr>
                <w:sz w:val="16"/>
              </w:rPr>
            </w:pPr>
            <w:r w:rsidRPr="00416A2B">
              <w:rPr>
                <w:sz w:val="16"/>
              </w:rPr>
              <w:t>S6-210217</w:t>
            </w:r>
          </w:p>
        </w:tc>
        <w:tc>
          <w:tcPr>
            <w:tcW w:w="0" w:type="auto"/>
            <w:shd w:val="clear" w:color="auto" w:fill="auto"/>
          </w:tcPr>
          <w:p w14:paraId="695DC2BB" w14:textId="6B02517B" w:rsidR="00394B10" w:rsidRPr="00416A2B" w:rsidRDefault="00394B10" w:rsidP="00394B10">
            <w:pPr>
              <w:pStyle w:val="TAL"/>
              <w:rPr>
                <w:sz w:val="16"/>
              </w:rPr>
            </w:pPr>
            <w:r w:rsidRPr="00416A2B">
              <w:rPr>
                <w:sz w:val="16"/>
              </w:rPr>
              <w:t>MCData functional model</w:t>
            </w:r>
          </w:p>
        </w:tc>
        <w:tc>
          <w:tcPr>
            <w:tcW w:w="0" w:type="auto"/>
            <w:shd w:val="clear" w:color="auto" w:fill="auto"/>
          </w:tcPr>
          <w:p w14:paraId="4D046D7B" w14:textId="52FCBAEB" w:rsidR="00394B10" w:rsidRPr="00416A2B" w:rsidRDefault="00394B10" w:rsidP="00394B10">
            <w:pPr>
              <w:pStyle w:val="TAL"/>
              <w:rPr>
                <w:sz w:val="16"/>
              </w:rPr>
            </w:pPr>
            <w:r w:rsidRPr="00416A2B">
              <w:rPr>
                <w:sz w:val="16"/>
              </w:rPr>
              <w:t>Ericsson</w:t>
            </w:r>
          </w:p>
        </w:tc>
        <w:tc>
          <w:tcPr>
            <w:tcW w:w="0" w:type="auto"/>
            <w:shd w:val="clear" w:color="auto" w:fill="auto"/>
          </w:tcPr>
          <w:p w14:paraId="3DE8E798" w14:textId="449B9E1D" w:rsidR="00394B10" w:rsidRPr="00416A2B" w:rsidRDefault="00394B10" w:rsidP="00394B10">
            <w:pPr>
              <w:pStyle w:val="TAL"/>
              <w:rPr>
                <w:sz w:val="16"/>
              </w:rPr>
            </w:pPr>
            <w:r w:rsidRPr="00416A2B">
              <w:rPr>
                <w:sz w:val="16"/>
              </w:rPr>
              <w:t>approved</w:t>
            </w:r>
          </w:p>
        </w:tc>
        <w:tc>
          <w:tcPr>
            <w:tcW w:w="0" w:type="auto"/>
            <w:shd w:val="clear" w:color="auto" w:fill="auto"/>
          </w:tcPr>
          <w:p w14:paraId="2B0978E1" w14:textId="210DA916" w:rsidR="00394B10" w:rsidRPr="00416A2B" w:rsidRDefault="00394B10" w:rsidP="00394B10">
            <w:pPr>
              <w:pStyle w:val="TAL"/>
              <w:rPr>
                <w:sz w:val="16"/>
              </w:rPr>
            </w:pPr>
            <w:r w:rsidRPr="00416A2B">
              <w:rPr>
                <w:sz w:val="16"/>
              </w:rPr>
              <w:t>S6-210111</w:t>
            </w:r>
          </w:p>
        </w:tc>
        <w:tc>
          <w:tcPr>
            <w:tcW w:w="0" w:type="auto"/>
            <w:shd w:val="clear" w:color="auto" w:fill="auto"/>
          </w:tcPr>
          <w:p w14:paraId="256F0E3B" w14:textId="241C6FB6" w:rsidR="00394B10" w:rsidRPr="00416A2B" w:rsidRDefault="00394B10" w:rsidP="00394B10">
            <w:pPr>
              <w:pStyle w:val="TAL"/>
              <w:rPr>
                <w:sz w:val="16"/>
              </w:rPr>
            </w:pPr>
            <w:r w:rsidRPr="00416A2B">
              <w:rPr>
                <w:sz w:val="16"/>
              </w:rPr>
              <w:t>-</w:t>
            </w:r>
          </w:p>
        </w:tc>
      </w:tr>
      <w:tr w:rsidR="00416A2B" w:rsidRPr="00416A2B" w14:paraId="17BB610C" w14:textId="77777777" w:rsidTr="00416A2B">
        <w:tc>
          <w:tcPr>
            <w:tcW w:w="0" w:type="auto"/>
            <w:shd w:val="clear" w:color="auto" w:fill="auto"/>
          </w:tcPr>
          <w:p w14:paraId="09187CF5" w14:textId="0A86C215" w:rsidR="00394B10" w:rsidRPr="00416A2B" w:rsidRDefault="00394B10" w:rsidP="00394B10">
            <w:pPr>
              <w:pStyle w:val="TAL"/>
              <w:rPr>
                <w:sz w:val="16"/>
              </w:rPr>
            </w:pPr>
            <w:r w:rsidRPr="00416A2B">
              <w:rPr>
                <w:sz w:val="16"/>
              </w:rPr>
              <w:t>S6-210218</w:t>
            </w:r>
          </w:p>
        </w:tc>
        <w:tc>
          <w:tcPr>
            <w:tcW w:w="0" w:type="auto"/>
            <w:shd w:val="clear" w:color="auto" w:fill="auto"/>
          </w:tcPr>
          <w:p w14:paraId="0B7E865E" w14:textId="6ED0665C" w:rsidR="00394B10" w:rsidRPr="00416A2B" w:rsidRDefault="00394B10" w:rsidP="00394B10">
            <w:pPr>
              <w:pStyle w:val="TAL"/>
              <w:rPr>
                <w:sz w:val="16"/>
              </w:rPr>
            </w:pPr>
            <w:r w:rsidRPr="00416A2B">
              <w:rPr>
                <w:sz w:val="16"/>
              </w:rPr>
              <w:t>MCVideo functional model</w:t>
            </w:r>
          </w:p>
        </w:tc>
        <w:tc>
          <w:tcPr>
            <w:tcW w:w="0" w:type="auto"/>
            <w:shd w:val="clear" w:color="auto" w:fill="auto"/>
          </w:tcPr>
          <w:p w14:paraId="0FF582F1" w14:textId="4BF3C33E" w:rsidR="00394B10" w:rsidRPr="00416A2B" w:rsidRDefault="00394B10" w:rsidP="00394B10">
            <w:pPr>
              <w:pStyle w:val="TAL"/>
              <w:rPr>
                <w:sz w:val="16"/>
              </w:rPr>
            </w:pPr>
            <w:r w:rsidRPr="00416A2B">
              <w:rPr>
                <w:sz w:val="16"/>
              </w:rPr>
              <w:t>Ericsson</w:t>
            </w:r>
          </w:p>
        </w:tc>
        <w:tc>
          <w:tcPr>
            <w:tcW w:w="0" w:type="auto"/>
            <w:shd w:val="clear" w:color="auto" w:fill="auto"/>
          </w:tcPr>
          <w:p w14:paraId="58AD1344" w14:textId="61960A0C" w:rsidR="00394B10" w:rsidRPr="00416A2B" w:rsidRDefault="00394B10" w:rsidP="00394B10">
            <w:pPr>
              <w:pStyle w:val="TAL"/>
              <w:rPr>
                <w:sz w:val="16"/>
              </w:rPr>
            </w:pPr>
            <w:r w:rsidRPr="00416A2B">
              <w:rPr>
                <w:sz w:val="16"/>
              </w:rPr>
              <w:t>approved</w:t>
            </w:r>
          </w:p>
        </w:tc>
        <w:tc>
          <w:tcPr>
            <w:tcW w:w="0" w:type="auto"/>
            <w:shd w:val="clear" w:color="auto" w:fill="auto"/>
          </w:tcPr>
          <w:p w14:paraId="02C90EFE" w14:textId="540C571C" w:rsidR="00394B10" w:rsidRPr="00416A2B" w:rsidRDefault="00394B10" w:rsidP="00394B10">
            <w:pPr>
              <w:pStyle w:val="TAL"/>
              <w:rPr>
                <w:sz w:val="16"/>
              </w:rPr>
            </w:pPr>
            <w:r w:rsidRPr="00416A2B">
              <w:rPr>
                <w:sz w:val="16"/>
              </w:rPr>
              <w:t>S6-210123</w:t>
            </w:r>
          </w:p>
        </w:tc>
        <w:tc>
          <w:tcPr>
            <w:tcW w:w="0" w:type="auto"/>
            <w:shd w:val="clear" w:color="auto" w:fill="auto"/>
          </w:tcPr>
          <w:p w14:paraId="7650E057" w14:textId="7876A476" w:rsidR="00394B10" w:rsidRPr="00416A2B" w:rsidRDefault="00394B10" w:rsidP="00394B10">
            <w:pPr>
              <w:pStyle w:val="TAL"/>
              <w:rPr>
                <w:sz w:val="16"/>
              </w:rPr>
            </w:pPr>
            <w:r w:rsidRPr="00416A2B">
              <w:rPr>
                <w:sz w:val="16"/>
              </w:rPr>
              <w:t>-</w:t>
            </w:r>
          </w:p>
        </w:tc>
      </w:tr>
      <w:tr w:rsidR="00416A2B" w:rsidRPr="00416A2B" w14:paraId="1E7F6014" w14:textId="77777777" w:rsidTr="00416A2B">
        <w:tc>
          <w:tcPr>
            <w:tcW w:w="0" w:type="auto"/>
            <w:shd w:val="clear" w:color="auto" w:fill="auto"/>
          </w:tcPr>
          <w:p w14:paraId="64448D81" w14:textId="179594B1" w:rsidR="00394B10" w:rsidRPr="00416A2B" w:rsidRDefault="00394B10" w:rsidP="00394B10">
            <w:pPr>
              <w:pStyle w:val="TAL"/>
              <w:rPr>
                <w:sz w:val="16"/>
              </w:rPr>
            </w:pPr>
            <w:r w:rsidRPr="00416A2B">
              <w:rPr>
                <w:sz w:val="16"/>
              </w:rPr>
              <w:t>S6-210219</w:t>
            </w:r>
          </w:p>
        </w:tc>
        <w:tc>
          <w:tcPr>
            <w:tcW w:w="0" w:type="auto"/>
            <w:shd w:val="clear" w:color="auto" w:fill="auto"/>
          </w:tcPr>
          <w:p w14:paraId="34F57CFC" w14:textId="60761155" w:rsidR="00394B10" w:rsidRPr="00416A2B" w:rsidRDefault="00394B10" w:rsidP="00394B10">
            <w:pPr>
              <w:pStyle w:val="TAL"/>
              <w:rPr>
                <w:sz w:val="16"/>
              </w:rPr>
            </w:pPr>
            <w:r w:rsidRPr="00416A2B">
              <w:rPr>
                <w:sz w:val="16"/>
              </w:rPr>
              <w:t>Architectural model and deployment scenarios</w:t>
            </w:r>
          </w:p>
        </w:tc>
        <w:tc>
          <w:tcPr>
            <w:tcW w:w="0" w:type="auto"/>
            <w:shd w:val="clear" w:color="auto" w:fill="auto"/>
          </w:tcPr>
          <w:p w14:paraId="48C89155" w14:textId="2C83CB36" w:rsidR="00394B10" w:rsidRPr="00416A2B" w:rsidRDefault="00394B10" w:rsidP="00394B10">
            <w:pPr>
              <w:pStyle w:val="TAL"/>
              <w:rPr>
                <w:sz w:val="16"/>
              </w:rPr>
            </w:pPr>
            <w:r w:rsidRPr="00416A2B">
              <w:rPr>
                <w:sz w:val="16"/>
              </w:rPr>
              <w:t>Ericsson</w:t>
            </w:r>
          </w:p>
        </w:tc>
        <w:tc>
          <w:tcPr>
            <w:tcW w:w="0" w:type="auto"/>
            <w:shd w:val="clear" w:color="auto" w:fill="auto"/>
          </w:tcPr>
          <w:p w14:paraId="517C5626" w14:textId="5717AE95" w:rsidR="00394B10" w:rsidRPr="00416A2B" w:rsidRDefault="00394B10" w:rsidP="00394B10">
            <w:pPr>
              <w:pStyle w:val="TAL"/>
              <w:rPr>
                <w:sz w:val="16"/>
              </w:rPr>
            </w:pPr>
            <w:r w:rsidRPr="00416A2B">
              <w:rPr>
                <w:sz w:val="16"/>
              </w:rPr>
              <w:t>approved</w:t>
            </w:r>
          </w:p>
        </w:tc>
        <w:tc>
          <w:tcPr>
            <w:tcW w:w="0" w:type="auto"/>
            <w:shd w:val="clear" w:color="auto" w:fill="auto"/>
          </w:tcPr>
          <w:p w14:paraId="2A01DBB4" w14:textId="42916D69" w:rsidR="00394B10" w:rsidRPr="00416A2B" w:rsidRDefault="00394B10" w:rsidP="00394B10">
            <w:pPr>
              <w:pStyle w:val="TAL"/>
              <w:rPr>
                <w:sz w:val="16"/>
              </w:rPr>
            </w:pPr>
            <w:r w:rsidRPr="00416A2B">
              <w:rPr>
                <w:sz w:val="16"/>
              </w:rPr>
              <w:t>S6-210124</w:t>
            </w:r>
          </w:p>
        </w:tc>
        <w:tc>
          <w:tcPr>
            <w:tcW w:w="0" w:type="auto"/>
            <w:shd w:val="clear" w:color="auto" w:fill="auto"/>
          </w:tcPr>
          <w:p w14:paraId="24565173" w14:textId="601F2278" w:rsidR="00394B10" w:rsidRPr="00416A2B" w:rsidRDefault="00394B10" w:rsidP="00394B10">
            <w:pPr>
              <w:pStyle w:val="TAL"/>
              <w:rPr>
                <w:sz w:val="16"/>
              </w:rPr>
            </w:pPr>
            <w:r w:rsidRPr="00416A2B">
              <w:rPr>
                <w:sz w:val="16"/>
              </w:rPr>
              <w:t>-</w:t>
            </w:r>
          </w:p>
        </w:tc>
      </w:tr>
      <w:tr w:rsidR="00416A2B" w:rsidRPr="00416A2B" w14:paraId="6942323F" w14:textId="77777777" w:rsidTr="00416A2B">
        <w:tc>
          <w:tcPr>
            <w:tcW w:w="0" w:type="auto"/>
            <w:shd w:val="clear" w:color="auto" w:fill="auto"/>
          </w:tcPr>
          <w:p w14:paraId="3EC4FE12" w14:textId="2B8E8F2D" w:rsidR="00394B10" w:rsidRPr="00416A2B" w:rsidRDefault="00394B10" w:rsidP="00394B10">
            <w:pPr>
              <w:pStyle w:val="TAL"/>
              <w:rPr>
                <w:sz w:val="16"/>
              </w:rPr>
            </w:pPr>
            <w:r w:rsidRPr="00416A2B">
              <w:rPr>
                <w:sz w:val="16"/>
              </w:rPr>
              <w:t>S6-210220</w:t>
            </w:r>
          </w:p>
        </w:tc>
        <w:tc>
          <w:tcPr>
            <w:tcW w:w="0" w:type="auto"/>
            <w:shd w:val="clear" w:color="auto" w:fill="auto"/>
          </w:tcPr>
          <w:p w14:paraId="2653C86A" w14:textId="17178798"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773C561B" w14:textId="7CB98850" w:rsidR="00394B10" w:rsidRPr="00416A2B" w:rsidRDefault="00394B10" w:rsidP="00394B10">
            <w:pPr>
              <w:pStyle w:val="TAL"/>
              <w:rPr>
                <w:sz w:val="16"/>
              </w:rPr>
            </w:pPr>
            <w:r w:rsidRPr="00416A2B">
              <w:rPr>
                <w:sz w:val="16"/>
              </w:rPr>
              <w:t>Ericsson</w:t>
            </w:r>
          </w:p>
        </w:tc>
        <w:tc>
          <w:tcPr>
            <w:tcW w:w="0" w:type="auto"/>
            <w:shd w:val="clear" w:color="auto" w:fill="auto"/>
          </w:tcPr>
          <w:p w14:paraId="60C05493" w14:textId="74AF6ACE" w:rsidR="00394B10" w:rsidRPr="00416A2B" w:rsidRDefault="00394B10" w:rsidP="00394B10">
            <w:pPr>
              <w:pStyle w:val="TAL"/>
              <w:rPr>
                <w:sz w:val="16"/>
              </w:rPr>
            </w:pPr>
            <w:r w:rsidRPr="00416A2B">
              <w:rPr>
                <w:sz w:val="16"/>
              </w:rPr>
              <w:t>revised</w:t>
            </w:r>
          </w:p>
        </w:tc>
        <w:tc>
          <w:tcPr>
            <w:tcW w:w="0" w:type="auto"/>
            <w:shd w:val="clear" w:color="auto" w:fill="auto"/>
          </w:tcPr>
          <w:p w14:paraId="4D797487" w14:textId="08A169E2" w:rsidR="00394B10" w:rsidRPr="00416A2B" w:rsidRDefault="00394B10" w:rsidP="00394B10">
            <w:pPr>
              <w:pStyle w:val="TAL"/>
              <w:rPr>
                <w:sz w:val="16"/>
              </w:rPr>
            </w:pPr>
            <w:r w:rsidRPr="00416A2B">
              <w:rPr>
                <w:sz w:val="16"/>
              </w:rPr>
              <w:t>S6-210125</w:t>
            </w:r>
          </w:p>
        </w:tc>
        <w:tc>
          <w:tcPr>
            <w:tcW w:w="0" w:type="auto"/>
            <w:shd w:val="clear" w:color="auto" w:fill="auto"/>
          </w:tcPr>
          <w:p w14:paraId="477832D0" w14:textId="3367BF1F" w:rsidR="00394B10" w:rsidRPr="00416A2B" w:rsidRDefault="00394B10" w:rsidP="00394B10">
            <w:pPr>
              <w:pStyle w:val="TAL"/>
              <w:rPr>
                <w:sz w:val="16"/>
              </w:rPr>
            </w:pPr>
            <w:r w:rsidRPr="00416A2B">
              <w:rPr>
                <w:sz w:val="16"/>
              </w:rPr>
              <w:t>S6-210360</w:t>
            </w:r>
          </w:p>
        </w:tc>
      </w:tr>
      <w:tr w:rsidR="00416A2B" w:rsidRPr="00416A2B" w14:paraId="02916012" w14:textId="77777777" w:rsidTr="00416A2B">
        <w:tc>
          <w:tcPr>
            <w:tcW w:w="0" w:type="auto"/>
            <w:shd w:val="clear" w:color="auto" w:fill="auto"/>
          </w:tcPr>
          <w:p w14:paraId="045D7531" w14:textId="1E1F565A" w:rsidR="00394B10" w:rsidRPr="00416A2B" w:rsidRDefault="00394B10" w:rsidP="00394B10">
            <w:pPr>
              <w:pStyle w:val="TAL"/>
              <w:rPr>
                <w:sz w:val="16"/>
              </w:rPr>
            </w:pPr>
            <w:r w:rsidRPr="00416A2B">
              <w:rPr>
                <w:sz w:val="16"/>
              </w:rPr>
              <w:t>S6-210221</w:t>
            </w:r>
          </w:p>
        </w:tc>
        <w:tc>
          <w:tcPr>
            <w:tcW w:w="0" w:type="auto"/>
            <w:shd w:val="clear" w:color="auto" w:fill="auto"/>
          </w:tcPr>
          <w:p w14:paraId="10657B32" w14:textId="33407CEF" w:rsidR="00394B10" w:rsidRPr="00416A2B" w:rsidRDefault="00394B10" w:rsidP="00394B10">
            <w:pPr>
              <w:pStyle w:val="TAL"/>
              <w:rPr>
                <w:sz w:val="16"/>
              </w:rPr>
            </w:pPr>
            <w:r w:rsidRPr="00416A2B">
              <w:rPr>
                <w:sz w:val="16"/>
              </w:rPr>
              <w:t>SEAL support for remote provisioning</w:t>
            </w:r>
          </w:p>
        </w:tc>
        <w:tc>
          <w:tcPr>
            <w:tcW w:w="0" w:type="auto"/>
            <w:shd w:val="clear" w:color="auto" w:fill="auto"/>
          </w:tcPr>
          <w:p w14:paraId="2033EEF4" w14:textId="4C05BD2E" w:rsidR="00394B10" w:rsidRPr="00416A2B" w:rsidRDefault="00394B10" w:rsidP="00394B10">
            <w:pPr>
              <w:pStyle w:val="TAL"/>
              <w:rPr>
                <w:sz w:val="16"/>
              </w:rPr>
            </w:pPr>
            <w:r w:rsidRPr="00416A2B">
              <w:rPr>
                <w:sz w:val="16"/>
              </w:rPr>
              <w:t>Ericsson</w:t>
            </w:r>
          </w:p>
        </w:tc>
        <w:tc>
          <w:tcPr>
            <w:tcW w:w="0" w:type="auto"/>
            <w:shd w:val="clear" w:color="auto" w:fill="auto"/>
          </w:tcPr>
          <w:p w14:paraId="0362CC8E" w14:textId="13377E2E" w:rsidR="00394B10" w:rsidRPr="00416A2B" w:rsidRDefault="00394B10" w:rsidP="00394B10">
            <w:pPr>
              <w:pStyle w:val="TAL"/>
              <w:rPr>
                <w:sz w:val="16"/>
              </w:rPr>
            </w:pPr>
            <w:r w:rsidRPr="00416A2B">
              <w:rPr>
                <w:sz w:val="16"/>
              </w:rPr>
              <w:t>postponed</w:t>
            </w:r>
          </w:p>
        </w:tc>
        <w:tc>
          <w:tcPr>
            <w:tcW w:w="0" w:type="auto"/>
            <w:shd w:val="clear" w:color="auto" w:fill="auto"/>
          </w:tcPr>
          <w:p w14:paraId="004E02C3" w14:textId="52F076D6" w:rsidR="00394B10" w:rsidRPr="00416A2B" w:rsidRDefault="00394B10" w:rsidP="00394B10">
            <w:pPr>
              <w:pStyle w:val="TAL"/>
              <w:rPr>
                <w:sz w:val="16"/>
              </w:rPr>
            </w:pPr>
            <w:r w:rsidRPr="00416A2B">
              <w:rPr>
                <w:sz w:val="16"/>
              </w:rPr>
              <w:t>S6-210126</w:t>
            </w:r>
          </w:p>
        </w:tc>
        <w:tc>
          <w:tcPr>
            <w:tcW w:w="0" w:type="auto"/>
            <w:shd w:val="clear" w:color="auto" w:fill="auto"/>
          </w:tcPr>
          <w:p w14:paraId="4BCC9588" w14:textId="6E0BDE8F" w:rsidR="00394B10" w:rsidRPr="00416A2B" w:rsidRDefault="00394B10" w:rsidP="00394B10">
            <w:pPr>
              <w:pStyle w:val="TAL"/>
              <w:rPr>
                <w:sz w:val="16"/>
              </w:rPr>
            </w:pPr>
            <w:r w:rsidRPr="00416A2B">
              <w:rPr>
                <w:sz w:val="16"/>
              </w:rPr>
              <w:t>-</w:t>
            </w:r>
          </w:p>
        </w:tc>
      </w:tr>
      <w:tr w:rsidR="00416A2B" w:rsidRPr="00416A2B" w14:paraId="14EC36EB" w14:textId="77777777" w:rsidTr="00416A2B">
        <w:tc>
          <w:tcPr>
            <w:tcW w:w="0" w:type="auto"/>
            <w:shd w:val="clear" w:color="auto" w:fill="auto"/>
          </w:tcPr>
          <w:p w14:paraId="43D4C3CD" w14:textId="450394AF" w:rsidR="00394B10" w:rsidRPr="00416A2B" w:rsidRDefault="00394B10" w:rsidP="00394B10">
            <w:pPr>
              <w:pStyle w:val="TAL"/>
              <w:rPr>
                <w:sz w:val="16"/>
              </w:rPr>
            </w:pPr>
            <w:r w:rsidRPr="00416A2B">
              <w:rPr>
                <w:sz w:val="16"/>
              </w:rPr>
              <w:t>S6-210222</w:t>
            </w:r>
          </w:p>
        </w:tc>
        <w:tc>
          <w:tcPr>
            <w:tcW w:w="0" w:type="auto"/>
            <w:shd w:val="clear" w:color="auto" w:fill="auto"/>
          </w:tcPr>
          <w:p w14:paraId="54686B09" w14:textId="356BEA12" w:rsidR="00394B10" w:rsidRPr="00416A2B" w:rsidRDefault="00394B10" w:rsidP="00394B10">
            <w:pPr>
              <w:pStyle w:val="TAL"/>
              <w:rPr>
                <w:sz w:val="16"/>
              </w:rPr>
            </w:pPr>
            <w:r w:rsidRPr="00416A2B">
              <w:rPr>
                <w:sz w:val="16"/>
              </w:rPr>
              <w:t>Pseudo-CR on Clarification of interworking between S-EAS and S-EES for the procedure in clause 8.8.2.4</w:t>
            </w:r>
          </w:p>
        </w:tc>
        <w:tc>
          <w:tcPr>
            <w:tcW w:w="0" w:type="auto"/>
            <w:shd w:val="clear" w:color="auto" w:fill="auto"/>
          </w:tcPr>
          <w:p w14:paraId="44DF10C3" w14:textId="07FF8EFB" w:rsidR="00394B10" w:rsidRPr="00416A2B" w:rsidRDefault="00394B10" w:rsidP="00394B10">
            <w:pPr>
              <w:pStyle w:val="TAL"/>
              <w:rPr>
                <w:sz w:val="16"/>
              </w:rPr>
            </w:pPr>
            <w:r w:rsidRPr="00416A2B">
              <w:rPr>
                <w:sz w:val="16"/>
              </w:rPr>
              <w:t>Apple GmbH</w:t>
            </w:r>
          </w:p>
        </w:tc>
        <w:tc>
          <w:tcPr>
            <w:tcW w:w="0" w:type="auto"/>
            <w:shd w:val="clear" w:color="auto" w:fill="auto"/>
          </w:tcPr>
          <w:p w14:paraId="3C92D02C" w14:textId="721CEFDF" w:rsidR="00394B10" w:rsidRPr="00416A2B" w:rsidRDefault="00394B10" w:rsidP="00394B10">
            <w:pPr>
              <w:pStyle w:val="TAL"/>
              <w:rPr>
                <w:sz w:val="16"/>
              </w:rPr>
            </w:pPr>
            <w:r w:rsidRPr="00416A2B">
              <w:rPr>
                <w:sz w:val="16"/>
              </w:rPr>
              <w:t>approved</w:t>
            </w:r>
          </w:p>
        </w:tc>
        <w:tc>
          <w:tcPr>
            <w:tcW w:w="0" w:type="auto"/>
            <w:shd w:val="clear" w:color="auto" w:fill="auto"/>
          </w:tcPr>
          <w:p w14:paraId="6748FED3" w14:textId="5B2B4328" w:rsidR="00394B10" w:rsidRPr="00416A2B" w:rsidRDefault="00394B10" w:rsidP="00394B10">
            <w:pPr>
              <w:pStyle w:val="TAL"/>
              <w:rPr>
                <w:sz w:val="16"/>
              </w:rPr>
            </w:pPr>
            <w:r w:rsidRPr="00416A2B">
              <w:rPr>
                <w:sz w:val="16"/>
              </w:rPr>
              <w:t>S6-210127</w:t>
            </w:r>
          </w:p>
        </w:tc>
        <w:tc>
          <w:tcPr>
            <w:tcW w:w="0" w:type="auto"/>
            <w:shd w:val="clear" w:color="auto" w:fill="auto"/>
          </w:tcPr>
          <w:p w14:paraId="7664D27F" w14:textId="25BC4D32" w:rsidR="00394B10" w:rsidRPr="00416A2B" w:rsidRDefault="00394B10" w:rsidP="00394B10">
            <w:pPr>
              <w:pStyle w:val="TAL"/>
              <w:rPr>
                <w:sz w:val="16"/>
              </w:rPr>
            </w:pPr>
            <w:r w:rsidRPr="00416A2B">
              <w:rPr>
                <w:sz w:val="16"/>
              </w:rPr>
              <w:t>-</w:t>
            </w:r>
          </w:p>
        </w:tc>
      </w:tr>
      <w:tr w:rsidR="00416A2B" w:rsidRPr="00416A2B" w14:paraId="7881D1A5" w14:textId="77777777" w:rsidTr="00416A2B">
        <w:tc>
          <w:tcPr>
            <w:tcW w:w="0" w:type="auto"/>
            <w:shd w:val="clear" w:color="auto" w:fill="auto"/>
          </w:tcPr>
          <w:p w14:paraId="1DDD3899" w14:textId="27548E92" w:rsidR="00394B10" w:rsidRPr="00416A2B" w:rsidRDefault="00394B10" w:rsidP="00394B10">
            <w:pPr>
              <w:pStyle w:val="TAL"/>
              <w:rPr>
                <w:sz w:val="16"/>
              </w:rPr>
            </w:pPr>
            <w:r w:rsidRPr="00416A2B">
              <w:rPr>
                <w:sz w:val="16"/>
              </w:rPr>
              <w:t>S6-210223</w:t>
            </w:r>
          </w:p>
        </w:tc>
        <w:tc>
          <w:tcPr>
            <w:tcW w:w="0" w:type="auto"/>
            <w:shd w:val="clear" w:color="auto" w:fill="auto"/>
          </w:tcPr>
          <w:p w14:paraId="4AD0FADB" w14:textId="71EE329B" w:rsidR="00394B10" w:rsidRPr="00416A2B" w:rsidRDefault="00394B10" w:rsidP="00394B10">
            <w:pPr>
              <w:pStyle w:val="TAL"/>
              <w:rPr>
                <w:sz w:val="16"/>
              </w:rPr>
            </w:pPr>
            <w:r w:rsidRPr="00416A2B">
              <w:rPr>
                <w:sz w:val="16"/>
              </w:rPr>
              <w:t>Pseudo-CR on Restrictions for the procedure in clause 8.8.2.6</w:t>
            </w:r>
          </w:p>
        </w:tc>
        <w:tc>
          <w:tcPr>
            <w:tcW w:w="0" w:type="auto"/>
            <w:shd w:val="clear" w:color="auto" w:fill="auto"/>
          </w:tcPr>
          <w:p w14:paraId="4E348304" w14:textId="5A184DA8" w:rsidR="00394B10" w:rsidRPr="00416A2B" w:rsidRDefault="00394B10" w:rsidP="00394B10">
            <w:pPr>
              <w:pStyle w:val="TAL"/>
              <w:rPr>
                <w:sz w:val="16"/>
              </w:rPr>
            </w:pPr>
            <w:r w:rsidRPr="00416A2B">
              <w:rPr>
                <w:sz w:val="16"/>
              </w:rPr>
              <w:t>Apple GmbH</w:t>
            </w:r>
          </w:p>
        </w:tc>
        <w:tc>
          <w:tcPr>
            <w:tcW w:w="0" w:type="auto"/>
            <w:shd w:val="clear" w:color="auto" w:fill="auto"/>
          </w:tcPr>
          <w:p w14:paraId="4F931A07" w14:textId="71680EDA" w:rsidR="00394B10" w:rsidRPr="00416A2B" w:rsidRDefault="00394B10" w:rsidP="00394B10">
            <w:pPr>
              <w:pStyle w:val="TAL"/>
              <w:rPr>
                <w:sz w:val="16"/>
              </w:rPr>
            </w:pPr>
            <w:r w:rsidRPr="00416A2B">
              <w:rPr>
                <w:sz w:val="16"/>
              </w:rPr>
              <w:t>revised</w:t>
            </w:r>
          </w:p>
        </w:tc>
        <w:tc>
          <w:tcPr>
            <w:tcW w:w="0" w:type="auto"/>
            <w:shd w:val="clear" w:color="auto" w:fill="auto"/>
          </w:tcPr>
          <w:p w14:paraId="595A55C2" w14:textId="400EC5D2" w:rsidR="00394B10" w:rsidRPr="00416A2B" w:rsidRDefault="00394B10" w:rsidP="00394B10">
            <w:pPr>
              <w:pStyle w:val="TAL"/>
              <w:rPr>
                <w:sz w:val="16"/>
              </w:rPr>
            </w:pPr>
            <w:r w:rsidRPr="00416A2B">
              <w:rPr>
                <w:sz w:val="16"/>
              </w:rPr>
              <w:t>S6-210128</w:t>
            </w:r>
          </w:p>
        </w:tc>
        <w:tc>
          <w:tcPr>
            <w:tcW w:w="0" w:type="auto"/>
            <w:shd w:val="clear" w:color="auto" w:fill="auto"/>
          </w:tcPr>
          <w:p w14:paraId="7998DDCC" w14:textId="11C7D040" w:rsidR="00394B10" w:rsidRPr="00416A2B" w:rsidRDefault="00394B10" w:rsidP="00394B10">
            <w:pPr>
              <w:pStyle w:val="TAL"/>
              <w:rPr>
                <w:sz w:val="16"/>
              </w:rPr>
            </w:pPr>
            <w:r w:rsidRPr="00416A2B">
              <w:rPr>
                <w:sz w:val="16"/>
              </w:rPr>
              <w:t>S6-210348</w:t>
            </w:r>
          </w:p>
        </w:tc>
      </w:tr>
      <w:tr w:rsidR="00416A2B" w:rsidRPr="00416A2B" w14:paraId="0164FA91" w14:textId="77777777" w:rsidTr="00416A2B">
        <w:tc>
          <w:tcPr>
            <w:tcW w:w="0" w:type="auto"/>
            <w:shd w:val="clear" w:color="auto" w:fill="auto"/>
          </w:tcPr>
          <w:p w14:paraId="747EC57D" w14:textId="19ED4912" w:rsidR="00394B10" w:rsidRPr="00416A2B" w:rsidRDefault="00394B10" w:rsidP="00394B10">
            <w:pPr>
              <w:pStyle w:val="TAL"/>
              <w:rPr>
                <w:sz w:val="16"/>
              </w:rPr>
            </w:pPr>
            <w:r w:rsidRPr="00416A2B">
              <w:rPr>
                <w:sz w:val="16"/>
              </w:rPr>
              <w:t>S6-210224</w:t>
            </w:r>
          </w:p>
        </w:tc>
        <w:tc>
          <w:tcPr>
            <w:tcW w:w="0" w:type="auto"/>
            <w:shd w:val="clear" w:color="auto" w:fill="auto"/>
          </w:tcPr>
          <w:p w14:paraId="3E6B3F20" w14:textId="3F18FA74" w:rsidR="00394B10" w:rsidRPr="00416A2B" w:rsidRDefault="00394B10" w:rsidP="00394B10">
            <w:pPr>
              <w:pStyle w:val="TAL"/>
              <w:rPr>
                <w:sz w:val="16"/>
              </w:rPr>
            </w:pPr>
            <w:r w:rsidRPr="00416A2B">
              <w:rPr>
                <w:sz w:val="16"/>
              </w:rPr>
              <w:t>Network Capability Exposure information transfer</w:t>
            </w:r>
          </w:p>
        </w:tc>
        <w:tc>
          <w:tcPr>
            <w:tcW w:w="0" w:type="auto"/>
            <w:shd w:val="clear" w:color="auto" w:fill="auto"/>
          </w:tcPr>
          <w:p w14:paraId="33618C10" w14:textId="3C4CFAFC" w:rsidR="00394B10" w:rsidRPr="00416A2B" w:rsidRDefault="00394B10" w:rsidP="00394B10">
            <w:pPr>
              <w:pStyle w:val="TAL"/>
              <w:rPr>
                <w:sz w:val="16"/>
              </w:rPr>
            </w:pPr>
            <w:r w:rsidRPr="00416A2B">
              <w:rPr>
                <w:sz w:val="16"/>
              </w:rPr>
              <w:t>Samsung</w:t>
            </w:r>
          </w:p>
        </w:tc>
        <w:tc>
          <w:tcPr>
            <w:tcW w:w="0" w:type="auto"/>
            <w:shd w:val="clear" w:color="auto" w:fill="auto"/>
          </w:tcPr>
          <w:p w14:paraId="404708B2" w14:textId="70457899" w:rsidR="00394B10" w:rsidRPr="00416A2B" w:rsidRDefault="00394B10" w:rsidP="00394B10">
            <w:pPr>
              <w:pStyle w:val="TAL"/>
              <w:rPr>
                <w:sz w:val="16"/>
              </w:rPr>
            </w:pPr>
            <w:r w:rsidRPr="00416A2B">
              <w:rPr>
                <w:sz w:val="16"/>
              </w:rPr>
              <w:t>revised</w:t>
            </w:r>
          </w:p>
        </w:tc>
        <w:tc>
          <w:tcPr>
            <w:tcW w:w="0" w:type="auto"/>
            <w:shd w:val="clear" w:color="auto" w:fill="auto"/>
          </w:tcPr>
          <w:p w14:paraId="00256810" w14:textId="34308ABB" w:rsidR="00394B10" w:rsidRPr="00416A2B" w:rsidRDefault="00394B10" w:rsidP="00394B10">
            <w:pPr>
              <w:pStyle w:val="TAL"/>
              <w:rPr>
                <w:sz w:val="16"/>
              </w:rPr>
            </w:pPr>
            <w:r w:rsidRPr="00416A2B">
              <w:rPr>
                <w:sz w:val="16"/>
              </w:rPr>
              <w:t>S6-210046</w:t>
            </w:r>
          </w:p>
        </w:tc>
        <w:tc>
          <w:tcPr>
            <w:tcW w:w="0" w:type="auto"/>
            <w:shd w:val="clear" w:color="auto" w:fill="auto"/>
          </w:tcPr>
          <w:p w14:paraId="3615E7A8" w14:textId="4546F93B" w:rsidR="00394B10" w:rsidRPr="00416A2B" w:rsidRDefault="00394B10" w:rsidP="00394B10">
            <w:pPr>
              <w:pStyle w:val="TAL"/>
              <w:rPr>
                <w:sz w:val="16"/>
              </w:rPr>
            </w:pPr>
            <w:r w:rsidRPr="00416A2B">
              <w:rPr>
                <w:sz w:val="16"/>
              </w:rPr>
              <w:t>S6-210340</w:t>
            </w:r>
          </w:p>
        </w:tc>
      </w:tr>
      <w:tr w:rsidR="00416A2B" w:rsidRPr="00416A2B" w14:paraId="6F2A750F" w14:textId="77777777" w:rsidTr="00416A2B">
        <w:tc>
          <w:tcPr>
            <w:tcW w:w="0" w:type="auto"/>
            <w:shd w:val="clear" w:color="auto" w:fill="auto"/>
          </w:tcPr>
          <w:p w14:paraId="0C9DB52E" w14:textId="4AD9B99C" w:rsidR="00394B10" w:rsidRPr="00416A2B" w:rsidRDefault="00394B10" w:rsidP="00394B10">
            <w:pPr>
              <w:pStyle w:val="TAL"/>
              <w:rPr>
                <w:sz w:val="16"/>
              </w:rPr>
            </w:pPr>
            <w:r w:rsidRPr="00416A2B">
              <w:rPr>
                <w:sz w:val="16"/>
              </w:rPr>
              <w:t>S6-210225</w:t>
            </w:r>
          </w:p>
        </w:tc>
        <w:tc>
          <w:tcPr>
            <w:tcW w:w="0" w:type="auto"/>
            <w:shd w:val="clear" w:color="auto" w:fill="auto"/>
          </w:tcPr>
          <w:p w14:paraId="193C5717" w14:textId="1DB26493"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issue of network exposure function selection</w:t>
            </w:r>
          </w:p>
        </w:tc>
        <w:tc>
          <w:tcPr>
            <w:tcW w:w="0" w:type="auto"/>
            <w:shd w:val="clear" w:color="auto" w:fill="auto"/>
          </w:tcPr>
          <w:p w14:paraId="3AE5DBBB" w14:textId="5FC91924" w:rsidR="00394B10" w:rsidRPr="00416A2B" w:rsidRDefault="00394B10" w:rsidP="00394B10">
            <w:pPr>
              <w:pStyle w:val="TAL"/>
              <w:rPr>
                <w:sz w:val="16"/>
              </w:rPr>
            </w:pPr>
            <w:r w:rsidRPr="00416A2B">
              <w:rPr>
                <w:sz w:val="16"/>
              </w:rPr>
              <w:t>Samsung</w:t>
            </w:r>
          </w:p>
        </w:tc>
        <w:tc>
          <w:tcPr>
            <w:tcW w:w="0" w:type="auto"/>
            <w:shd w:val="clear" w:color="auto" w:fill="auto"/>
          </w:tcPr>
          <w:p w14:paraId="1F2B6EA0" w14:textId="40D66DB1" w:rsidR="00394B10" w:rsidRPr="00416A2B" w:rsidRDefault="00394B10" w:rsidP="00394B10">
            <w:pPr>
              <w:pStyle w:val="TAL"/>
              <w:rPr>
                <w:sz w:val="16"/>
              </w:rPr>
            </w:pPr>
            <w:r w:rsidRPr="00416A2B">
              <w:rPr>
                <w:sz w:val="16"/>
              </w:rPr>
              <w:t>revised</w:t>
            </w:r>
          </w:p>
        </w:tc>
        <w:tc>
          <w:tcPr>
            <w:tcW w:w="0" w:type="auto"/>
            <w:shd w:val="clear" w:color="auto" w:fill="auto"/>
          </w:tcPr>
          <w:p w14:paraId="603FB3DC" w14:textId="7D3B038D" w:rsidR="00394B10" w:rsidRPr="00416A2B" w:rsidRDefault="00394B10" w:rsidP="00394B10">
            <w:pPr>
              <w:pStyle w:val="TAL"/>
              <w:rPr>
                <w:sz w:val="16"/>
              </w:rPr>
            </w:pPr>
            <w:r w:rsidRPr="00416A2B">
              <w:rPr>
                <w:sz w:val="16"/>
              </w:rPr>
              <w:t>S6-210047</w:t>
            </w:r>
          </w:p>
        </w:tc>
        <w:tc>
          <w:tcPr>
            <w:tcW w:w="0" w:type="auto"/>
            <w:shd w:val="clear" w:color="auto" w:fill="auto"/>
          </w:tcPr>
          <w:p w14:paraId="06E3E08F" w14:textId="5C0439C6" w:rsidR="00394B10" w:rsidRPr="00416A2B" w:rsidRDefault="00394B10" w:rsidP="00394B10">
            <w:pPr>
              <w:pStyle w:val="TAL"/>
              <w:rPr>
                <w:sz w:val="16"/>
              </w:rPr>
            </w:pPr>
            <w:r w:rsidRPr="00416A2B">
              <w:rPr>
                <w:sz w:val="16"/>
              </w:rPr>
              <w:t>S6-210336</w:t>
            </w:r>
          </w:p>
        </w:tc>
      </w:tr>
      <w:tr w:rsidR="00416A2B" w:rsidRPr="00416A2B" w14:paraId="5F76DA73" w14:textId="77777777" w:rsidTr="00416A2B">
        <w:tc>
          <w:tcPr>
            <w:tcW w:w="0" w:type="auto"/>
            <w:shd w:val="clear" w:color="auto" w:fill="auto"/>
          </w:tcPr>
          <w:p w14:paraId="21615A1F" w14:textId="6DA755DA" w:rsidR="00394B10" w:rsidRPr="00416A2B" w:rsidRDefault="00394B10" w:rsidP="00394B10">
            <w:pPr>
              <w:pStyle w:val="TAL"/>
              <w:rPr>
                <w:sz w:val="16"/>
              </w:rPr>
            </w:pPr>
            <w:r w:rsidRPr="00416A2B">
              <w:rPr>
                <w:sz w:val="16"/>
              </w:rPr>
              <w:t>S6-210226</w:t>
            </w:r>
          </w:p>
        </w:tc>
        <w:tc>
          <w:tcPr>
            <w:tcW w:w="0" w:type="auto"/>
            <w:shd w:val="clear" w:color="auto" w:fill="auto"/>
          </w:tcPr>
          <w:p w14:paraId="2ECB0E43" w14:textId="47957180"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w:t>
            </w:r>
            <w:proofErr w:type="spellStart"/>
            <w:proofErr w:type="gramStart"/>
            <w:r w:rsidRPr="00416A2B">
              <w:rPr>
                <w:sz w:val="16"/>
              </w:rPr>
              <w:t>sEAS</w:t>
            </w:r>
            <w:proofErr w:type="spellEnd"/>
            <w:r w:rsidRPr="00416A2B">
              <w:rPr>
                <w:sz w:val="16"/>
              </w:rPr>
              <w:t>-decided</w:t>
            </w:r>
            <w:proofErr w:type="gramEnd"/>
            <w:r w:rsidRPr="00416A2B">
              <w:rPr>
                <w:sz w:val="16"/>
              </w:rPr>
              <w:t xml:space="preserve"> ACR</w:t>
            </w:r>
          </w:p>
        </w:tc>
        <w:tc>
          <w:tcPr>
            <w:tcW w:w="0" w:type="auto"/>
            <w:shd w:val="clear" w:color="auto" w:fill="auto"/>
          </w:tcPr>
          <w:p w14:paraId="3EEEE041" w14:textId="4B300527" w:rsidR="00394B10" w:rsidRPr="00416A2B" w:rsidRDefault="00394B10" w:rsidP="00394B10">
            <w:pPr>
              <w:pStyle w:val="TAL"/>
              <w:rPr>
                <w:sz w:val="16"/>
              </w:rPr>
            </w:pPr>
            <w:r w:rsidRPr="00416A2B">
              <w:rPr>
                <w:sz w:val="16"/>
              </w:rPr>
              <w:t>Samsung</w:t>
            </w:r>
          </w:p>
        </w:tc>
        <w:tc>
          <w:tcPr>
            <w:tcW w:w="0" w:type="auto"/>
            <w:shd w:val="clear" w:color="auto" w:fill="auto"/>
          </w:tcPr>
          <w:p w14:paraId="6D1DF521" w14:textId="0C429837" w:rsidR="00394B10" w:rsidRPr="00416A2B" w:rsidRDefault="00394B10" w:rsidP="00394B10">
            <w:pPr>
              <w:pStyle w:val="TAL"/>
              <w:rPr>
                <w:sz w:val="16"/>
              </w:rPr>
            </w:pPr>
            <w:r w:rsidRPr="00416A2B">
              <w:rPr>
                <w:sz w:val="16"/>
              </w:rPr>
              <w:t>revised</w:t>
            </w:r>
          </w:p>
        </w:tc>
        <w:tc>
          <w:tcPr>
            <w:tcW w:w="0" w:type="auto"/>
            <w:shd w:val="clear" w:color="auto" w:fill="auto"/>
          </w:tcPr>
          <w:p w14:paraId="3151D2D3" w14:textId="71D630CC" w:rsidR="00394B10" w:rsidRPr="00416A2B" w:rsidRDefault="00394B10" w:rsidP="00394B10">
            <w:pPr>
              <w:pStyle w:val="TAL"/>
              <w:rPr>
                <w:sz w:val="16"/>
              </w:rPr>
            </w:pPr>
            <w:r w:rsidRPr="00416A2B">
              <w:rPr>
                <w:sz w:val="16"/>
              </w:rPr>
              <w:t>S6-210048</w:t>
            </w:r>
          </w:p>
        </w:tc>
        <w:tc>
          <w:tcPr>
            <w:tcW w:w="0" w:type="auto"/>
            <w:shd w:val="clear" w:color="auto" w:fill="auto"/>
          </w:tcPr>
          <w:p w14:paraId="2B11A86B" w14:textId="411AF281" w:rsidR="00394B10" w:rsidRPr="00416A2B" w:rsidRDefault="00394B10" w:rsidP="00394B10">
            <w:pPr>
              <w:pStyle w:val="TAL"/>
              <w:rPr>
                <w:sz w:val="16"/>
              </w:rPr>
            </w:pPr>
            <w:r w:rsidRPr="00416A2B">
              <w:rPr>
                <w:sz w:val="16"/>
              </w:rPr>
              <w:t>S6-210344</w:t>
            </w:r>
          </w:p>
        </w:tc>
      </w:tr>
      <w:tr w:rsidR="00416A2B" w:rsidRPr="00416A2B" w14:paraId="2C6630D3" w14:textId="77777777" w:rsidTr="00416A2B">
        <w:tc>
          <w:tcPr>
            <w:tcW w:w="0" w:type="auto"/>
            <w:shd w:val="clear" w:color="auto" w:fill="auto"/>
          </w:tcPr>
          <w:p w14:paraId="20F28732" w14:textId="676BDF33" w:rsidR="00394B10" w:rsidRPr="00416A2B" w:rsidRDefault="00394B10" w:rsidP="00394B10">
            <w:pPr>
              <w:pStyle w:val="TAL"/>
              <w:rPr>
                <w:sz w:val="16"/>
              </w:rPr>
            </w:pPr>
            <w:r w:rsidRPr="00416A2B">
              <w:rPr>
                <w:sz w:val="16"/>
              </w:rPr>
              <w:t>S6-210227</w:t>
            </w:r>
          </w:p>
        </w:tc>
        <w:tc>
          <w:tcPr>
            <w:tcW w:w="0" w:type="auto"/>
            <w:shd w:val="clear" w:color="auto" w:fill="auto"/>
          </w:tcPr>
          <w:p w14:paraId="13395179" w14:textId="305E8B7C"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EEC-executed ACR</w:t>
            </w:r>
          </w:p>
        </w:tc>
        <w:tc>
          <w:tcPr>
            <w:tcW w:w="0" w:type="auto"/>
            <w:shd w:val="clear" w:color="auto" w:fill="auto"/>
          </w:tcPr>
          <w:p w14:paraId="18F74D4D" w14:textId="3619D35D" w:rsidR="00394B10" w:rsidRPr="00416A2B" w:rsidRDefault="00394B10" w:rsidP="00394B10">
            <w:pPr>
              <w:pStyle w:val="TAL"/>
              <w:rPr>
                <w:sz w:val="16"/>
              </w:rPr>
            </w:pPr>
            <w:r w:rsidRPr="00416A2B">
              <w:rPr>
                <w:sz w:val="16"/>
              </w:rPr>
              <w:t>Samsung</w:t>
            </w:r>
          </w:p>
        </w:tc>
        <w:tc>
          <w:tcPr>
            <w:tcW w:w="0" w:type="auto"/>
            <w:shd w:val="clear" w:color="auto" w:fill="auto"/>
          </w:tcPr>
          <w:p w14:paraId="625D3B3E" w14:textId="17CE5CEC" w:rsidR="00394B10" w:rsidRPr="00416A2B" w:rsidRDefault="00394B10" w:rsidP="00394B10">
            <w:pPr>
              <w:pStyle w:val="TAL"/>
              <w:rPr>
                <w:sz w:val="16"/>
              </w:rPr>
            </w:pPr>
            <w:r w:rsidRPr="00416A2B">
              <w:rPr>
                <w:sz w:val="16"/>
              </w:rPr>
              <w:t>approved</w:t>
            </w:r>
          </w:p>
        </w:tc>
        <w:tc>
          <w:tcPr>
            <w:tcW w:w="0" w:type="auto"/>
            <w:shd w:val="clear" w:color="auto" w:fill="auto"/>
          </w:tcPr>
          <w:p w14:paraId="2DB6A32C" w14:textId="62CF7DCF" w:rsidR="00394B10" w:rsidRPr="00416A2B" w:rsidRDefault="00394B10" w:rsidP="00394B10">
            <w:pPr>
              <w:pStyle w:val="TAL"/>
              <w:rPr>
                <w:sz w:val="16"/>
              </w:rPr>
            </w:pPr>
            <w:r w:rsidRPr="00416A2B">
              <w:rPr>
                <w:sz w:val="16"/>
              </w:rPr>
              <w:t>S6-210049</w:t>
            </w:r>
          </w:p>
        </w:tc>
        <w:tc>
          <w:tcPr>
            <w:tcW w:w="0" w:type="auto"/>
            <w:shd w:val="clear" w:color="auto" w:fill="auto"/>
          </w:tcPr>
          <w:p w14:paraId="529EAD2B" w14:textId="4D1A5141" w:rsidR="00394B10" w:rsidRPr="00416A2B" w:rsidRDefault="00394B10" w:rsidP="00394B10">
            <w:pPr>
              <w:pStyle w:val="TAL"/>
              <w:rPr>
                <w:sz w:val="16"/>
              </w:rPr>
            </w:pPr>
            <w:r w:rsidRPr="00416A2B">
              <w:rPr>
                <w:sz w:val="16"/>
              </w:rPr>
              <w:t>-</w:t>
            </w:r>
          </w:p>
        </w:tc>
      </w:tr>
      <w:tr w:rsidR="00416A2B" w:rsidRPr="00416A2B" w14:paraId="29FC6600" w14:textId="77777777" w:rsidTr="00416A2B">
        <w:tc>
          <w:tcPr>
            <w:tcW w:w="0" w:type="auto"/>
            <w:shd w:val="clear" w:color="auto" w:fill="auto"/>
          </w:tcPr>
          <w:p w14:paraId="78DB41C4" w14:textId="52E1DA04" w:rsidR="00394B10" w:rsidRPr="00416A2B" w:rsidRDefault="00394B10" w:rsidP="00394B10">
            <w:pPr>
              <w:pStyle w:val="TAL"/>
              <w:rPr>
                <w:sz w:val="16"/>
              </w:rPr>
            </w:pPr>
            <w:r w:rsidRPr="00416A2B">
              <w:rPr>
                <w:sz w:val="16"/>
              </w:rPr>
              <w:t>S6-210228</w:t>
            </w:r>
          </w:p>
        </w:tc>
        <w:tc>
          <w:tcPr>
            <w:tcW w:w="0" w:type="auto"/>
            <w:shd w:val="clear" w:color="auto" w:fill="auto"/>
          </w:tcPr>
          <w:p w14:paraId="0E76EBDA" w14:textId="3D759CA3"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ACR determination procedure</w:t>
            </w:r>
          </w:p>
        </w:tc>
        <w:tc>
          <w:tcPr>
            <w:tcW w:w="0" w:type="auto"/>
            <w:shd w:val="clear" w:color="auto" w:fill="auto"/>
          </w:tcPr>
          <w:p w14:paraId="0342B030" w14:textId="6406FED1" w:rsidR="00394B10" w:rsidRPr="00416A2B" w:rsidRDefault="00394B10" w:rsidP="00394B10">
            <w:pPr>
              <w:pStyle w:val="TAL"/>
              <w:rPr>
                <w:sz w:val="16"/>
              </w:rPr>
            </w:pPr>
            <w:r w:rsidRPr="00416A2B">
              <w:rPr>
                <w:sz w:val="16"/>
              </w:rPr>
              <w:t>Samsung</w:t>
            </w:r>
          </w:p>
        </w:tc>
        <w:tc>
          <w:tcPr>
            <w:tcW w:w="0" w:type="auto"/>
            <w:shd w:val="clear" w:color="auto" w:fill="auto"/>
          </w:tcPr>
          <w:p w14:paraId="306DD870" w14:textId="7B6A7D73" w:rsidR="00394B10" w:rsidRPr="00416A2B" w:rsidRDefault="00394B10" w:rsidP="00394B10">
            <w:pPr>
              <w:pStyle w:val="TAL"/>
              <w:rPr>
                <w:sz w:val="16"/>
              </w:rPr>
            </w:pPr>
            <w:r w:rsidRPr="00416A2B">
              <w:rPr>
                <w:sz w:val="16"/>
              </w:rPr>
              <w:t>postponed</w:t>
            </w:r>
          </w:p>
        </w:tc>
        <w:tc>
          <w:tcPr>
            <w:tcW w:w="0" w:type="auto"/>
            <w:shd w:val="clear" w:color="auto" w:fill="auto"/>
          </w:tcPr>
          <w:p w14:paraId="0115009C" w14:textId="3F5BA9B3" w:rsidR="00394B10" w:rsidRPr="00416A2B" w:rsidRDefault="00394B10" w:rsidP="00394B10">
            <w:pPr>
              <w:pStyle w:val="TAL"/>
              <w:rPr>
                <w:sz w:val="16"/>
              </w:rPr>
            </w:pPr>
            <w:r w:rsidRPr="00416A2B">
              <w:rPr>
                <w:sz w:val="16"/>
              </w:rPr>
              <w:t>S6-210050</w:t>
            </w:r>
          </w:p>
        </w:tc>
        <w:tc>
          <w:tcPr>
            <w:tcW w:w="0" w:type="auto"/>
            <w:shd w:val="clear" w:color="auto" w:fill="auto"/>
          </w:tcPr>
          <w:p w14:paraId="1DC50278" w14:textId="3A8A1ADC" w:rsidR="00394B10" w:rsidRPr="00416A2B" w:rsidRDefault="00394B10" w:rsidP="00394B10">
            <w:pPr>
              <w:pStyle w:val="TAL"/>
              <w:rPr>
                <w:sz w:val="16"/>
              </w:rPr>
            </w:pPr>
            <w:r w:rsidRPr="00416A2B">
              <w:rPr>
                <w:sz w:val="16"/>
              </w:rPr>
              <w:t>-</w:t>
            </w:r>
          </w:p>
        </w:tc>
      </w:tr>
      <w:tr w:rsidR="00416A2B" w:rsidRPr="00416A2B" w14:paraId="2BC6A526" w14:textId="77777777" w:rsidTr="00416A2B">
        <w:tc>
          <w:tcPr>
            <w:tcW w:w="0" w:type="auto"/>
            <w:shd w:val="clear" w:color="auto" w:fill="auto"/>
          </w:tcPr>
          <w:p w14:paraId="6F203563" w14:textId="7EBA60C4" w:rsidR="00394B10" w:rsidRPr="00416A2B" w:rsidRDefault="00394B10" w:rsidP="00394B10">
            <w:pPr>
              <w:pStyle w:val="TAL"/>
              <w:rPr>
                <w:sz w:val="16"/>
              </w:rPr>
            </w:pPr>
            <w:r w:rsidRPr="00416A2B">
              <w:rPr>
                <w:sz w:val="16"/>
              </w:rPr>
              <w:t>S6-210229</w:t>
            </w:r>
          </w:p>
        </w:tc>
        <w:tc>
          <w:tcPr>
            <w:tcW w:w="0" w:type="auto"/>
            <w:shd w:val="clear" w:color="auto" w:fill="auto"/>
          </w:tcPr>
          <w:p w14:paraId="41AD08C8" w14:textId="4F1F47B9" w:rsidR="00394B10" w:rsidRPr="00416A2B" w:rsidRDefault="00394B10" w:rsidP="00394B10">
            <w:pPr>
              <w:pStyle w:val="TAL"/>
              <w:rPr>
                <w:sz w:val="16"/>
              </w:rPr>
            </w:pPr>
            <w:r w:rsidRPr="00416A2B">
              <w:rPr>
                <w:sz w:val="16"/>
              </w:rPr>
              <w:t>Clarification on topological service area</w:t>
            </w:r>
          </w:p>
        </w:tc>
        <w:tc>
          <w:tcPr>
            <w:tcW w:w="0" w:type="auto"/>
            <w:shd w:val="clear" w:color="auto" w:fill="auto"/>
          </w:tcPr>
          <w:p w14:paraId="2636B733" w14:textId="7E0F5C3F" w:rsidR="00394B10" w:rsidRPr="00416A2B" w:rsidRDefault="00394B10" w:rsidP="00394B10">
            <w:pPr>
              <w:pStyle w:val="TAL"/>
              <w:rPr>
                <w:sz w:val="16"/>
              </w:rPr>
            </w:pPr>
            <w:r w:rsidRPr="00416A2B">
              <w:rPr>
                <w:sz w:val="16"/>
              </w:rPr>
              <w:t>Samsung</w:t>
            </w:r>
          </w:p>
        </w:tc>
        <w:tc>
          <w:tcPr>
            <w:tcW w:w="0" w:type="auto"/>
            <w:shd w:val="clear" w:color="auto" w:fill="auto"/>
          </w:tcPr>
          <w:p w14:paraId="1C1EF180" w14:textId="2E52C723" w:rsidR="00394B10" w:rsidRPr="00416A2B" w:rsidRDefault="00394B10" w:rsidP="00394B10">
            <w:pPr>
              <w:pStyle w:val="TAL"/>
              <w:rPr>
                <w:sz w:val="16"/>
              </w:rPr>
            </w:pPr>
            <w:r w:rsidRPr="00416A2B">
              <w:rPr>
                <w:sz w:val="16"/>
              </w:rPr>
              <w:t>approved</w:t>
            </w:r>
          </w:p>
        </w:tc>
        <w:tc>
          <w:tcPr>
            <w:tcW w:w="0" w:type="auto"/>
            <w:shd w:val="clear" w:color="auto" w:fill="auto"/>
          </w:tcPr>
          <w:p w14:paraId="6A238A66" w14:textId="38AE5312" w:rsidR="00394B10" w:rsidRPr="00416A2B" w:rsidRDefault="00394B10" w:rsidP="00394B10">
            <w:pPr>
              <w:pStyle w:val="TAL"/>
              <w:rPr>
                <w:sz w:val="16"/>
              </w:rPr>
            </w:pPr>
            <w:r w:rsidRPr="00416A2B">
              <w:rPr>
                <w:sz w:val="16"/>
              </w:rPr>
              <w:t>S6-210051</w:t>
            </w:r>
          </w:p>
        </w:tc>
        <w:tc>
          <w:tcPr>
            <w:tcW w:w="0" w:type="auto"/>
            <w:shd w:val="clear" w:color="auto" w:fill="auto"/>
          </w:tcPr>
          <w:p w14:paraId="70814F28" w14:textId="12B5ACB6" w:rsidR="00394B10" w:rsidRPr="00416A2B" w:rsidRDefault="00394B10" w:rsidP="00394B10">
            <w:pPr>
              <w:pStyle w:val="TAL"/>
              <w:rPr>
                <w:sz w:val="16"/>
              </w:rPr>
            </w:pPr>
            <w:r w:rsidRPr="00416A2B">
              <w:rPr>
                <w:sz w:val="16"/>
              </w:rPr>
              <w:t>-</w:t>
            </w:r>
          </w:p>
        </w:tc>
      </w:tr>
      <w:tr w:rsidR="00416A2B" w:rsidRPr="00416A2B" w14:paraId="38E5757E" w14:textId="77777777" w:rsidTr="00416A2B">
        <w:tc>
          <w:tcPr>
            <w:tcW w:w="0" w:type="auto"/>
            <w:shd w:val="clear" w:color="auto" w:fill="auto"/>
          </w:tcPr>
          <w:p w14:paraId="163FB536" w14:textId="55D946A7" w:rsidR="00394B10" w:rsidRPr="00416A2B" w:rsidRDefault="00394B10" w:rsidP="00394B10">
            <w:pPr>
              <w:pStyle w:val="TAL"/>
              <w:rPr>
                <w:sz w:val="16"/>
              </w:rPr>
            </w:pPr>
            <w:r w:rsidRPr="00416A2B">
              <w:rPr>
                <w:sz w:val="16"/>
              </w:rPr>
              <w:lastRenderedPageBreak/>
              <w:t>S6-210230</w:t>
            </w:r>
          </w:p>
        </w:tc>
        <w:tc>
          <w:tcPr>
            <w:tcW w:w="0" w:type="auto"/>
            <w:shd w:val="clear" w:color="auto" w:fill="auto"/>
          </w:tcPr>
          <w:p w14:paraId="251793E3" w14:textId="0B785362" w:rsidR="00394B10" w:rsidRPr="00416A2B" w:rsidRDefault="00394B10" w:rsidP="00394B10">
            <w:pPr>
              <w:pStyle w:val="TAL"/>
              <w:rPr>
                <w:sz w:val="16"/>
              </w:rPr>
            </w:pPr>
            <w:r w:rsidRPr="00416A2B">
              <w:rPr>
                <w:sz w:val="16"/>
              </w:rPr>
              <w:t>Clarification on reference points for network exposure</w:t>
            </w:r>
          </w:p>
        </w:tc>
        <w:tc>
          <w:tcPr>
            <w:tcW w:w="0" w:type="auto"/>
            <w:shd w:val="clear" w:color="auto" w:fill="auto"/>
          </w:tcPr>
          <w:p w14:paraId="149138F2" w14:textId="22237A7F" w:rsidR="00394B10" w:rsidRPr="00416A2B" w:rsidRDefault="00394B10" w:rsidP="00394B10">
            <w:pPr>
              <w:pStyle w:val="TAL"/>
              <w:rPr>
                <w:sz w:val="16"/>
              </w:rPr>
            </w:pPr>
            <w:r w:rsidRPr="00416A2B">
              <w:rPr>
                <w:sz w:val="16"/>
              </w:rPr>
              <w:t>Samsung</w:t>
            </w:r>
          </w:p>
        </w:tc>
        <w:tc>
          <w:tcPr>
            <w:tcW w:w="0" w:type="auto"/>
            <w:shd w:val="clear" w:color="auto" w:fill="auto"/>
          </w:tcPr>
          <w:p w14:paraId="22424859" w14:textId="461F0DD6" w:rsidR="00394B10" w:rsidRPr="00416A2B" w:rsidRDefault="00394B10" w:rsidP="00394B10">
            <w:pPr>
              <w:pStyle w:val="TAL"/>
              <w:rPr>
                <w:sz w:val="16"/>
              </w:rPr>
            </w:pPr>
            <w:r w:rsidRPr="00416A2B">
              <w:rPr>
                <w:sz w:val="16"/>
              </w:rPr>
              <w:t>approved</w:t>
            </w:r>
          </w:p>
        </w:tc>
        <w:tc>
          <w:tcPr>
            <w:tcW w:w="0" w:type="auto"/>
            <w:shd w:val="clear" w:color="auto" w:fill="auto"/>
          </w:tcPr>
          <w:p w14:paraId="63DE4D28" w14:textId="3062B152" w:rsidR="00394B10" w:rsidRPr="00416A2B" w:rsidRDefault="00394B10" w:rsidP="00394B10">
            <w:pPr>
              <w:pStyle w:val="TAL"/>
              <w:rPr>
                <w:sz w:val="16"/>
              </w:rPr>
            </w:pPr>
            <w:r w:rsidRPr="00416A2B">
              <w:rPr>
                <w:sz w:val="16"/>
              </w:rPr>
              <w:t>S6-210052</w:t>
            </w:r>
          </w:p>
        </w:tc>
        <w:tc>
          <w:tcPr>
            <w:tcW w:w="0" w:type="auto"/>
            <w:shd w:val="clear" w:color="auto" w:fill="auto"/>
          </w:tcPr>
          <w:p w14:paraId="6242D4AA" w14:textId="553963D0" w:rsidR="00394B10" w:rsidRPr="00416A2B" w:rsidRDefault="00394B10" w:rsidP="00394B10">
            <w:pPr>
              <w:pStyle w:val="TAL"/>
              <w:rPr>
                <w:sz w:val="16"/>
              </w:rPr>
            </w:pPr>
            <w:r w:rsidRPr="00416A2B">
              <w:rPr>
                <w:sz w:val="16"/>
              </w:rPr>
              <w:t>-</w:t>
            </w:r>
          </w:p>
        </w:tc>
      </w:tr>
      <w:tr w:rsidR="00416A2B" w:rsidRPr="00416A2B" w14:paraId="613EB862" w14:textId="77777777" w:rsidTr="00416A2B">
        <w:tc>
          <w:tcPr>
            <w:tcW w:w="0" w:type="auto"/>
            <w:shd w:val="clear" w:color="auto" w:fill="auto"/>
          </w:tcPr>
          <w:p w14:paraId="076F97C4" w14:textId="3E3467A9" w:rsidR="00394B10" w:rsidRPr="00416A2B" w:rsidRDefault="00394B10" w:rsidP="00394B10">
            <w:pPr>
              <w:pStyle w:val="TAL"/>
              <w:rPr>
                <w:sz w:val="16"/>
              </w:rPr>
            </w:pPr>
            <w:r w:rsidRPr="00416A2B">
              <w:rPr>
                <w:sz w:val="16"/>
              </w:rPr>
              <w:t>S6-210231</w:t>
            </w:r>
          </w:p>
        </w:tc>
        <w:tc>
          <w:tcPr>
            <w:tcW w:w="0" w:type="auto"/>
            <w:shd w:val="clear" w:color="auto" w:fill="auto"/>
          </w:tcPr>
          <w:p w14:paraId="5F1DF23F" w14:textId="7B7992FC" w:rsidR="00394B10" w:rsidRPr="00416A2B" w:rsidRDefault="00394B10" w:rsidP="00394B10">
            <w:pPr>
              <w:pStyle w:val="TAL"/>
              <w:rPr>
                <w:sz w:val="16"/>
              </w:rPr>
            </w:pPr>
            <w:r w:rsidRPr="00416A2B">
              <w:rPr>
                <w:sz w:val="16"/>
              </w:rPr>
              <w:t>Update to general section of service continuity</w:t>
            </w:r>
          </w:p>
        </w:tc>
        <w:tc>
          <w:tcPr>
            <w:tcW w:w="0" w:type="auto"/>
            <w:shd w:val="clear" w:color="auto" w:fill="auto"/>
          </w:tcPr>
          <w:p w14:paraId="1AE355FF" w14:textId="0208D087" w:rsidR="00394B10" w:rsidRPr="00416A2B" w:rsidRDefault="00394B10" w:rsidP="00394B10">
            <w:pPr>
              <w:pStyle w:val="TAL"/>
              <w:rPr>
                <w:sz w:val="16"/>
              </w:rPr>
            </w:pPr>
            <w:r w:rsidRPr="00416A2B">
              <w:rPr>
                <w:sz w:val="16"/>
              </w:rPr>
              <w:t>Samsung</w:t>
            </w:r>
          </w:p>
        </w:tc>
        <w:tc>
          <w:tcPr>
            <w:tcW w:w="0" w:type="auto"/>
            <w:shd w:val="clear" w:color="auto" w:fill="auto"/>
          </w:tcPr>
          <w:p w14:paraId="1E66DBD3" w14:textId="27346BA3" w:rsidR="00394B10" w:rsidRPr="00416A2B" w:rsidRDefault="00394B10" w:rsidP="00394B10">
            <w:pPr>
              <w:pStyle w:val="TAL"/>
              <w:rPr>
                <w:sz w:val="16"/>
              </w:rPr>
            </w:pPr>
            <w:r w:rsidRPr="00416A2B">
              <w:rPr>
                <w:sz w:val="16"/>
              </w:rPr>
              <w:t>approved</w:t>
            </w:r>
          </w:p>
        </w:tc>
        <w:tc>
          <w:tcPr>
            <w:tcW w:w="0" w:type="auto"/>
            <w:shd w:val="clear" w:color="auto" w:fill="auto"/>
          </w:tcPr>
          <w:p w14:paraId="6B0BEC5D" w14:textId="21122695" w:rsidR="00394B10" w:rsidRPr="00416A2B" w:rsidRDefault="00394B10" w:rsidP="00394B10">
            <w:pPr>
              <w:pStyle w:val="TAL"/>
              <w:rPr>
                <w:sz w:val="16"/>
              </w:rPr>
            </w:pPr>
            <w:r w:rsidRPr="00416A2B">
              <w:rPr>
                <w:sz w:val="16"/>
              </w:rPr>
              <w:t>S6-210054</w:t>
            </w:r>
          </w:p>
        </w:tc>
        <w:tc>
          <w:tcPr>
            <w:tcW w:w="0" w:type="auto"/>
            <w:shd w:val="clear" w:color="auto" w:fill="auto"/>
          </w:tcPr>
          <w:p w14:paraId="4377AD43" w14:textId="505EEEDB" w:rsidR="00394B10" w:rsidRPr="00416A2B" w:rsidRDefault="00394B10" w:rsidP="00394B10">
            <w:pPr>
              <w:pStyle w:val="TAL"/>
              <w:rPr>
                <w:sz w:val="16"/>
              </w:rPr>
            </w:pPr>
            <w:r w:rsidRPr="00416A2B">
              <w:rPr>
                <w:sz w:val="16"/>
              </w:rPr>
              <w:t>-</w:t>
            </w:r>
          </w:p>
        </w:tc>
      </w:tr>
      <w:tr w:rsidR="00416A2B" w:rsidRPr="00416A2B" w14:paraId="7CE63EDD" w14:textId="77777777" w:rsidTr="00416A2B">
        <w:tc>
          <w:tcPr>
            <w:tcW w:w="0" w:type="auto"/>
            <w:shd w:val="clear" w:color="auto" w:fill="auto"/>
          </w:tcPr>
          <w:p w14:paraId="25C52B35" w14:textId="280699B3" w:rsidR="00394B10" w:rsidRPr="00416A2B" w:rsidRDefault="00394B10" w:rsidP="00394B10">
            <w:pPr>
              <w:pStyle w:val="TAL"/>
              <w:rPr>
                <w:sz w:val="16"/>
              </w:rPr>
            </w:pPr>
            <w:r w:rsidRPr="00416A2B">
              <w:rPr>
                <w:sz w:val="16"/>
              </w:rPr>
              <w:t>S6-210232</w:t>
            </w:r>
          </w:p>
        </w:tc>
        <w:tc>
          <w:tcPr>
            <w:tcW w:w="0" w:type="auto"/>
            <w:shd w:val="clear" w:color="auto" w:fill="auto"/>
          </w:tcPr>
          <w:p w14:paraId="181764C7" w14:textId="204333C8" w:rsidR="00394B10" w:rsidRPr="00416A2B" w:rsidRDefault="00394B10" w:rsidP="00394B10">
            <w:pPr>
              <w:pStyle w:val="TAL"/>
              <w:rPr>
                <w:sz w:val="16"/>
              </w:rPr>
            </w:pPr>
            <w:r w:rsidRPr="00416A2B">
              <w:rPr>
                <w:sz w:val="16"/>
              </w:rPr>
              <w:t>Clarification on dynamic EAS instantiation triggering</w:t>
            </w:r>
          </w:p>
        </w:tc>
        <w:tc>
          <w:tcPr>
            <w:tcW w:w="0" w:type="auto"/>
            <w:shd w:val="clear" w:color="auto" w:fill="auto"/>
          </w:tcPr>
          <w:p w14:paraId="5481D592" w14:textId="4D264BA2" w:rsidR="00394B10" w:rsidRPr="00416A2B" w:rsidRDefault="00394B10" w:rsidP="00394B10">
            <w:pPr>
              <w:pStyle w:val="TAL"/>
              <w:rPr>
                <w:sz w:val="16"/>
              </w:rPr>
            </w:pPr>
            <w:r w:rsidRPr="00416A2B">
              <w:rPr>
                <w:sz w:val="16"/>
              </w:rPr>
              <w:t>Samsung, InterDigital</w:t>
            </w:r>
          </w:p>
        </w:tc>
        <w:tc>
          <w:tcPr>
            <w:tcW w:w="0" w:type="auto"/>
            <w:shd w:val="clear" w:color="auto" w:fill="auto"/>
          </w:tcPr>
          <w:p w14:paraId="13EB337C" w14:textId="513066BC" w:rsidR="00394B10" w:rsidRPr="00416A2B" w:rsidRDefault="00394B10" w:rsidP="00394B10">
            <w:pPr>
              <w:pStyle w:val="TAL"/>
              <w:rPr>
                <w:sz w:val="16"/>
              </w:rPr>
            </w:pPr>
            <w:r w:rsidRPr="00416A2B">
              <w:rPr>
                <w:sz w:val="16"/>
              </w:rPr>
              <w:t>approved</w:t>
            </w:r>
          </w:p>
        </w:tc>
        <w:tc>
          <w:tcPr>
            <w:tcW w:w="0" w:type="auto"/>
            <w:shd w:val="clear" w:color="auto" w:fill="auto"/>
          </w:tcPr>
          <w:p w14:paraId="4122CFAC" w14:textId="48E20ED1" w:rsidR="00394B10" w:rsidRPr="00416A2B" w:rsidRDefault="00394B10" w:rsidP="00394B10">
            <w:pPr>
              <w:pStyle w:val="TAL"/>
              <w:rPr>
                <w:sz w:val="16"/>
              </w:rPr>
            </w:pPr>
            <w:r w:rsidRPr="00416A2B">
              <w:rPr>
                <w:sz w:val="16"/>
              </w:rPr>
              <w:t>S6-210055</w:t>
            </w:r>
          </w:p>
        </w:tc>
        <w:tc>
          <w:tcPr>
            <w:tcW w:w="0" w:type="auto"/>
            <w:shd w:val="clear" w:color="auto" w:fill="auto"/>
          </w:tcPr>
          <w:p w14:paraId="6F85D917" w14:textId="235F3D92" w:rsidR="00394B10" w:rsidRPr="00416A2B" w:rsidRDefault="00394B10" w:rsidP="00394B10">
            <w:pPr>
              <w:pStyle w:val="TAL"/>
              <w:rPr>
                <w:sz w:val="16"/>
              </w:rPr>
            </w:pPr>
            <w:r w:rsidRPr="00416A2B">
              <w:rPr>
                <w:sz w:val="16"/>
              </w:rPr>
              <w:t>-</w:t>
            </w:r>
          </w:p>
        </w:tc>
      </w:tr>
      <w:tr w:rsidR="00416A2B" w:rsidRPr="00416A2B" w14:paraId="3035C81C" w14:textId="77777777" w:rsidTr="00416A2B">
        <w:tc>
          <w:tcPr>
            <w:tcW w:w="0" w:type="auto"/>
            <w:shd w:val="clear" w:color="auto" w:fill="auto"/>
          </w:tcPr>
          <w:p w14:paraId="009E3ACB" w14:textId="1A4A94EB" w:rsidR="00394B10" w:rsidRPr="00416A2B" w:rsidRDefault="00394B10" w:rsidP="00394B10">
            <w:pPr>
              <w:pStyle w:val="TAL"/>
              <w:rPr>
                <w:sz w:val="16"/>
              </w:rPr>
            </w:pPr>
            <w:r w:rsidRPr="00416A2B">
              <w:rPr>
                <w:sz w:val="16"/>
              </w:rPr>
              <w:t>S6-210233</w:t>
            </w:r>
          </w:p>
        </w:tc>
        <w:tc>
          <w:tcPr>
            <w:tcW w:w="0" w:type="auto"/>
            <w:shd w:val="clear" w:color="auto" w:fill="auto"/>
          </w:tcPr>
          <w:p w14:paraId="51423C03" w14:textId="3A3FBE6F" w:rsidR="00394B10" w:rsidRPr="00416A2B" w:rsidRDefault="00394B10" w:rsidP="00394B10">
            <w:pPr>
              <w:pStyle w:val="TAL"/>
              <w:rPr>
                <w:sz w:val="16"/>
              </w:rPr>
            </w:pPr>
            <w:r w:rsidRPr="00416A2B">
              <w:rPr>
                <w:sz w:val="16"/>
              </w:rPr>
              <w:t>Coordination on Application Context Relocation</w:t>
            </w:r>
          </w:p>
        </w:tc>
        <w:tc>
          <w:tcPr>
            <w:tcW w:w="0" w:type="auto"/>
            <w:shd w:val="clear" w:color="auto" w:fill="auto"/>
          </w:tcPr>
          <w:p w14:paraId="750516C1" w14:textId="3A79719B" w:rsidR="00394B10" w:rsidRPr="00416A2B" w:rsidRDefault="00394B10" w:rsidP="00394B10">
            <w:pPr>
              <w:pStyle w:val="TAL"/>
              <w:rPr>
                <w:sz w:val="16"/>
              </w:rPr>
            </w:pPr>
            <w:r w:rsidRPr="00416A2B">
              <w:rPr>
                <w:sz w:val="16"/>
              </w:rPr>
              <w:t>Samsung</w:t>
            </w:r>
          </w:p>
        </w:tc>
        <w:tc>
          <w:tcPr>
            <w:tcW w:w="0" w:type="auto"/>
            <w:shd w:val="clear" w:color="auto" w:fill="auto"/>
          </w:tcPr>
          <w:p w14:paraId="5F46E358" w14:textId="60081382" w:rsidR="00394B10" w:rsidRPr="00416A2B" w:rsidRDefault="00394B10" w:rsidP="00394B10">
            <w:pPr>
              <w:pStyle w:val="TAL"/>
              <w:rPr>
                <w:sz w:val="16"/>
              </w:rPr>
            </w:pPr>
            <w:r w:rsidRPr="00416A2B">
              <w:rPr>
                <w:sz w:val="16"/>
              </w:rPr>
              <w:t>revised</w:t>
            </w:r>
          </w:p>
        </w:tc>
        <w:tc>
          <w:tcPr>
            <w:tcW w:w="0" w:type="auto"/>
            <w:shd w:val="clear" w:color="auto" w:fill="auto"/>
          </w:tcPr>
          <w:p w14:paraId="3D8CA346" w14:textId="30E15804" w:rsidR="00394B10" w:rsidRPr="00416A2B" w:rsidRDefault="00394B10" w:rsidP="00394B10">
            <w:pPr>
              <w:pStyle w:val="TAL"/>
              <w:rPr>
                <w:sz w:val="16"/>
              </w:rPr>
            </w:pPr>
            <w:r w:rsidRPr="00416A2B">
              <w:rPr>
                <w:sz w:val="16"/>
              </w:rPr>
              <w:t>S6-210057</w:t>
            </w:r>
          </w:p>
        </w:tc>
        <w:tc>
          <w:tcPr>
            <w:tcW w:w="0" w:type="auto"/>
            <w:shd w:val="clear" w:color="auto" w:fill="auto"/>
          </w:tcPr>
          <w:p w14:paraId="57609B61" w14:textId="4FFA599C" w:rsidR="00394B10" w:rsidRPr="00416A2B" w:rsidRDefault="00394B10" w:rsidP="00394B10">
            <w:pPr>
              <w:pStyle w:val="TAL"/>
              <w:rPr>
                <w:sz w:val="16"/>
              </w:rPr>
            </w:pPr>
            <w:r w:rsidRPr="00416A2B">
              <w:rPr>
                <w:sz w:val="16"/>
              </w:rPr>
              <w:t>S6-210343</w:t>
            </w:r>
          </w:p>
        </w:tc>
      </w:tr>
      <w:tr w:rsidR="00416A2B" w:rsidRPr="00416A2B" w14:paraId="6B469FC5" w14:textId="77777777" w:rsidTr="00416A2B">
        <w:tc>
          <w:tcPr>
            <w:tcW w:w="0" w:type="auto"/>
            <w:shd w:val="clear" w:color="auto" w:fill="auto"/>
          </w:tcPr>
          <w:p w14:paraId="14EA1F99" w14:textId="0F6C3464" w:rsidR="00394B10" w:rsidRPr="00416A2B" w:rsidRDefault="00394B10" w:rsidP="00394B10">
            <w:pPr>
              <w:pStyle w:val="TAL"/>
              <w:rPr>
                <w:sz w:val="16"/>
              </w:rPr>
            </w:pPr>
            <w:r w:rsidRPr="00416A2B">
              <w:rPr>
                <w:sz w:val="16"/>
              </w:rPr>
              <w:t>S6-210234</w:t>
            </w:r>
          </w:p>
        </w:tc>
        <w:tc>
          <w:tcPr>
            <w:tcW w:w="0" w:type="auto"/>
            <w:shd w:val="clear" w:color="auto" w:fill="auto"/>
          </w:tcPr>
          <w:p w14:paraId="74CAFE94" w14:textId="4522A27D" w:rsidR="00394B10" w:rsidRPr="00416A2B" w:rsidRDefault="00394B10" w:rsidP="00394B10">
            <w:pPr>
              <w:pStyle w:val="TAL"/>
              <w:rPr>
                <w:sz w:val="16"/>
              </w:rPr>
            </w:pPr>
            <w:r w:rsidRPr="00416A2B">
              <w:rPr>
                <w:sz w:val="16"/>
              </w:rPr>
              <w:t>Edge UE ID clarifications</w:t>
            </w:r>
          </w:p>
        </w:tc>
        <w:tc>
          <w:tcPr>
            <w:tcW w:w="0" w:type="auto"/>
            <w:shd w:val="clear" w:color="auto" w:fill="auto"/>
          </w:tcPr>
          <w:p w14:paraId="2A957757" w14:textId="5CC07E29" w:rsidR="00394B10" w:rsidRPr="00416A2B" w:rsidRDefault="00394B10" w:rsidP="00394B10">
            <w:pPr>
              <w:pStyle w:val="TAL"/>
              <w:rPr>
                <w:sz w:val="16"/>
              </w:rPr>
            </w:pPr>
            <w:r w:rsidRPr="00416A2B">
              <w:rPr>
                <w:sz w:val="16"/>
              </w:rPr>
              <w:t>Convida Wireless LLC</w:t>
            </w:r>
          </w:p>
        </w:tc>
        <w:tc>
          <w:tcPr>
            <w:tcW w:w="0" w:type="auto"/>
            <w:shd w:val="clear" w:color="auto" w:fill="auto"/>
          </w:tcPr>
          <w:p w14:paraId="43101CF2" w14:textId="5FB4C22F" w:rsidR="00394B10" w:rsidRPr="00416A2B" w:rsidRDefault="00394B10" w:rsidP="00394B10">
            <w:pPr>
              <w:pStyle w:val="TAL"/>
              <w:rPr>
                <w:sz w:val="16"/>
              </w:rPr>
            </w:pPr>
            <w:r w:rsidRPr="00416A2B">
              <w:rPr>
                <w:sz w:val="16"/>
              </w:rPr>
              <w:t>postponed</w:t>
            </w:r>
          </w:p>
        </w:tc>
        <w:tc>
          <w:tcPr>
            <w:tcW w:w="0" w:type="auto"/>
            <w:shd w:val="clear" w:color="auto" w:fill="auto"/>
          </w:tcPr>
          <w:p w14:paraId="5C334FAC" w14:textId="348A765E" w:rsidR="00394B10" w:rsidRPr="00416A2B" w:rsidRDefault="00394B10" w:rsidP="00394B10">
            <w:pPr>
              <w:pStyle w:val="TAL"/>
              <w:rPr>
                <w:sz w:val="16"/>
              </w:rPr>
            </w:pPr>
            <w:r w:rsidRPr="00416A2B">
              <w:rPr>
                <w:sz w:val="16"/>
              </w:rPr>
              <w:t>S6-210168</w:t>
            </w:r>
          </w:p>
        </w:tc>
        <w:tc>
          <w:tcPr>
            <w:tcW w:w="0" w:type="auto"/>
            <w:shd w:val="clear" w:color="auto" w:fill="auto"/>
          </w:tcPr>
          <w:p w14:paraId="37845892" w14:textId="3EEBC033" w:rsidR="00394B10" w:rsidRPr="00416A2B" w:rsidRDefault="00394B10" w:rsidP="00394B10">
            <w:pPr>
              <w:pStyle w:val="TAL"/>
              <w:rPr>
                <w:sz w:val="16"/>
              </w:rPr>
            </w:pPr>
            <w:r w:rsidRPr="00416A2B">
              <w:rPr>
                <w:sz w:val="16"/>
              </w:rPr>
              <w:t>-</w:t>
            </w:r>
          </w:p>
        </w:tc>
      </w:tr>
      <w:tr w:rsidR="00416A2B" w:rsidRPr="00416A2B" w14:paraId="1C7F90C9" w14:textId="77777777" w:rsidTr="00416A2B">
        <w:tc>
          <w:tcPr>
            <w:tcW w:w="0" w:type="auto"/>
            <w:shd w:val="clear" w:color="auto" w:fill="auto"/>
          </w:tcPr>
          <w:p w14:paraId="5EB5B3D3" w14:textId="64E236B9" w:rsidR="00394B10" w:rsidRPr="00416A2B" w:rsidRDefault="00394B10" w:rsidP="00394B10">
            <w:pPr>
              <w:pStyle w:val="TAL"/>
              <w:rPr>
                <w:sz w:val="16"/>
              </w:rPr>
            </w:pPr>
            <w:r w:rsidRPr="00416A2B">
              <w:rPr>
                <w:sz w:val="16"/>
              </w:rPr>
              <w:t>S6-210235</w:t>
            </w:r>
          </w:p>
        </w:tc>
        <w:tc>
          <w:tcPr>
            <w:tcW w:w="0" w:type="auto"/>
            <w:shd w:val="clear" w:color="auto" w:fill="auto"/>
          </w:tcPr>
          <w:p w14:paraId="7BC0A062" w14:textId="555A50E4" w:rsidR="00394B10" w:rsidRPr="00416A2B" w:rsidRDefault="00394B10" w:rsidP="00394B10">
            <w:pPr>
              <w:pStyle w:val="TAL"/>
              <w:rPr>
                <w:sz w:val="16"/>
              </w:rPr>
            </w:pPr>
            <w:r w:rsidRPr="00416A2B">
              <w:rPr>
                <w:sz w:val="16"/>
              </w:rPr>
              <w:t>EEC context</w:t>
            </w:r>
          </w:p>
        </w:tc>
        <w:tc>
          <w:tcPr>
            <w:tcW w:w="0" w:type="auto"/>
            <w:shd w:val="clear" w:color="auto" w:fill="auto"/>
          </w:tcPr>
          <w:p w14:paraId="27D5BDAC" w14:textId="04DE1412" w:rsidR="00394B10" w:rsidRPr="00416A2B" w:rsidRDefault="00394B10" w:rsidP="00394B10">
            <w:pPr>
              <w:pStyle w:val="TAL"/>
              <w:rPr>
                <w:sz w:val="16"/>
              </w:rPr>
            </w:pPr>
            <w:r w:rsidRPr="00416A2B">
              <w:rPr>
                <w:sz w:val="16"/>
              </w:rPr>
              <w:t>Convida Wireless LLC</w:t>
            </w:r>
          </w:p>
        </w:tc>
        <w:tc>
          <w:tcPr>
            <w:tcW w:w="0" w:type="auto"/>
            <w:shd w:val="clear" w:color="auto" w:fill="auto"/>
          </w:tcPr>
          <w:p w14:paraId="4DDA42E1" w14:textId="56B4B6D4" w:rsidR="00394B10" w:rsidRPr="00416A2B" w:rsidRDefault="00394B10" w:rsidP="00394B10">
            <w:pPr>
              <w:pStyle w:val="TAL"/>
              <w:rPr>
                <w:sz w:val="16"/>
              </w:rPr>
            </w:pPr>
            <w:r w:rsidRPr="00416A2B">
              <w:rPr>
                <w:sz w:val="16"/>
              </w:rPr>
              <w:t>revised</w:t>
            </w:r>
          </w:p>
        </w:tc>
        <w:tc>
          <w:tcPr>
            <w:tcW w:w="0" w:type="auto"/>
            <w:shd w:val="clear" w:color="auto" w:fill="auto"/>
          </w:tcPr>
          <w:p w14:paraId="494491F2" w14:textId="6DD6B702" w:rsidR="00394B10" w:rsidRPr="00416A2B" w:rsidRDefault="00394B10" w:rsidP="00394B10">
            <w:pPr>
              <w:pStyle w:val="TAL"/>
              <w:rPr>
                <w:sz w:val="16"/>
              </w:rPr>
            </w:pPr>
            <w:r w:rsidRPr="00416A2B">
              <w:rPr>
                <w:sz w:val="16"/>
              </w:rPr>
              <w:t>S6-210169</w:t>
            </w:r>
          </w:p>
        </w:tc>
        <w:tc>
          <w:tcPr>
            <w:tcW w:w="0" w:type="auto"/>
            <w:shd w:val="clear" w:color="auto" w:fill="auto"/>
          </w:tcPr>
          <w:p w14:paraId="669FD371" w14:textId="6137B951" w:rsidR="00394B10" w:rsidRPr="00416A2B" w:rsidRDefault="00394B10" w:rsidP="00394B10">
            <w:pPr>
              <w:pStyle w:val="TAL"/>
              <w:rPr>
                <w:sz w:val="16"/>
              </w:rPr>
            </w:pPr>
            <w:r w:rsidRPr="00416A2B">
              <w:rPr>
                <w:sz w:val="16"/>
              </w:rPr>
              <w:t>S6-210341</w:t>
            </w:r>
          </w:p>
        </w:tc>
      </w:tr>
      <w:tr w:rsidR="00416A2B" w:rsidRPr="00416A2B" w14:paraId="2BD748BD" w14:textId="77777777" w:rsidTr="00416A2B">
        <w:tc>
          <w:tcPr>
            <w:tcW w:w="0" w:type="auto"/>
            <w:shd w:val="clear" w:color="auto" w:fill="auto"/>
          </w:tcPr>
          <w:p w14:paraId="72454DEC" w14:textId="7D0E3E64" w:rsidR="00394B10" w:rsidRPr="00416A2B" w:rsidRDefault="00394B10" w:rsidP="00394B10">
            <w:pPr>
              <w:pStyle w:val="TAL"/>
              <w:rPr>
                <w:sz w:val="16"/>
              </w:rPr>
            </w:pPr>
            <w:r w:rsidRPr="00416A2B">
              <w:rPr>
                <w:sz w:val="16"/>
              </w:rPr>
              <w:t>S6-210236</w:t>
            </w:r>
          </w:p>
        </w:tc>
        <w:tc>
          <w:tcPr>
            <w:tcW w:w="0" w:type="auto"/>
            <w:shd w:val="clear" w:color="auto" w:fill="auto"/>
          </w:tcPr>
          <w:p w14:paraId="67CB51FD" w14:textId="267C8A53" w:rsidR="00394B10" w:rsidRPr="00416A2B" w:rsidRDefault="00394B10" w:rsidP="00394B10">
            <w:pPr>
              <w:pStyle w:val="TAL"/>
              <w:rPr>
                <w:sz w:val="16"/>
              </w:rPr>
            </w:pPr>
            <w:r w:rsidRPr="00416A2B">
              <w:rPr>
                <w:sz w:val="16"/>
              </w:rPr>
              <w:t>EEC context relocation in ACR</w:t>
            </w:r>
          </w:p>
        </w:tc>
        <w:tc>
          <w:tcPr>
            <w:tcW w:w="0" w:type="auto"/>
            <w:shd w:val="clear" w:color="auto" w:fill="auto"/>
          </w:tcPr>
          <w:p w14:paraId="7E154F77" w14:textId="12D35FB5" w:rsidR="00394B10" w:rsidRPr="00416A2B" w:rsidRDefault="00394B10" w:rsidP="00394B10">
            <w:pPr>
              <w:pStyle w:val="TAL"/>
              <w:rPr>
                <w:sz w:val="16"/>
              </w:rPr>
            </w:pPr>
            <w:r w:rsidRPr="00416A2B">
              <w:rPr>
                <w:sz w:val="16"/>
              </w:rPr>
              <w:t>Convida Wireless LLC</w:t>
            </w:r>
          </w:p>
        </w:tc>
        <w:tc>
          <w:tcPr>
            <w:tcW w:w="0" w:type="auto"/>
            <w:shd w:val="clear" w:color="auto" w:fill="auto"/>
          </w:tcPr>
          <w:p w14:paraId="12969267" w14:textId="520B5627" w:rsidR="00394B10" w:rsidRPr="00416A2B" w:rsidRDefault="00394B10" w:rsidP="00394B10">
            <w:pPr>
              <w:pStyle w:val="TAL"/>
              <w:rPr>
                <w:sz w:val="16"/>
              </w:rPr>
            </w:pPr>
            <w:r w:rsidRPr="00416A2B">
              <w:rPr>
                <w:sz w:val="16"/>
              </w:rPr>
              <w:t>postponed</w:t>
            </w:r>
          </w:p>
        </w:tc>
        <w:tc>
          <w:tcPr>
            <w:tcW w:w="0" w:type="auto"/>
            <w:shd w:val="clear" w:color="auto" w:fill="auto"/>
          </w:tcPr>
          <w:p w14:paraId="357B2ACC" w14:textId="17F5073D" w:rsidR="00394B10" w:rsidRPr="00416A2B" w:rsidRDefault="00394B10" w:rsidP="00394B10">
            <w:pPr>
              <w:pStyle w:val="TAL"/>
              <w:rPr>
                <w:sz w:val="16"/>
              </w:rPr>
            </w:pPr>
            <w:r w:rsidRPr="00416A2B">
              <w:rPr>
                <w:sz w:val="16"/>
              </w:rPr>
              <w:t>S6-210170</w:t>
            </w:r>
          </w:p>
        </w:tc>
        <w:tc>
          <w:tcPr>
            <w:tcW w:w="0" w:type="auto"/>
            <w:shd w:val="clear" w:color="auto" w:fill="auto"/>
          </w:tcPr>
          <w:p w14:paraId="5125A27C" w14:textId="2E23664F" w:rsidR="00394B10" w:rsidRPr="00416A2B" w:rsidRDefault="00394B10" w:rsidP="00394B10">
            <w:pPr>
              <w:pStyle w:val="TAL"/>
              <w:rPr>
                <w:sz w:val="16"/>
              </w:rPr>
            </w:pPr>
            <w:r w:rsidRPr="00416A2B">
              <w:rPr>
                <w:sz w:val="16"/>
              </w:rPr>
              <w:t>-</w:t>
            </w:r>
          </w:p>
        </w:tc>
      </w:tr>
      <w:tr w:rsidR="00416A2B" w:rsidRPr="00416A2B" w14:paraId="1E48E4E0" w14:textId="77777777" w:rsidTr="00416A2B">
        <w:tc>
          <w:tcPr>
            <w:tcW w:w="0" w:type="auto"/>
            <w:shd w:val="clear" w:color="auto" w:fill="auto"/>
          </w:tcPr>
          <w:p w14:paraId="58C7AB02" w14:textId="6D81262F" w:rsidR="00394B10" w:rsidRPr="00416A2B" w:rsidRDefault="00394B10" w:rsidP="00394B10">
            <w:pPr>
              <w:pStyle w:val="TAL"/>
              <w:rPr>
                <w:sz w:val="16"/>
              </w:rPr>
            </w:pPr>
            <w:r w:rsidRPr="00416A2B">
              <w:rPr>
                <w:sz w:val="16"/>
              </w:rPr>
              <w:t>S6-210237</w:t>
            </w:r>
          </w:p>
        </w:tc>
        <w:tc>
          <w:tcPr>
            <w:tcW w:w="0" w:type="auto"/>
            <w:shd w:val="clear" w:color="auto" w:fill="auto"/>
          </w:tcPr>
          <w:p w14:paraId="7EF85107" w14:textId="0EA2DDDA" w:rsidR="00394B10" w:rsidRPr="00416A2B" w:rsidRDefault="00394B10" w:rsidP="00394B10">
            <w:pPr>
              <w:pStyle w:val="TAL"/>
              <w:rPr>
                <w:sz w:val="16"/>
              </w:rPr>
            </w:pPr>
            <w:r w:rsidRPr="00416A2B">
              <w:rPr>
                <w:sz w:val="16"/>
              </w:rPr>
              <w:t>EAS discovery ACR indicator</w:t>
            </w:r>
          </w:p>
        </w:tc>
        <w:tc>
          <w:tcPr>
            <w:tcW w:w="0" w:type="auto"/>
            <w:shd w:val="clear" w:color="auto" w:fill="auto"/>
          </w:tcPr>
          <w:p w14:paraId="17496990" w14:textId="1925A294" w:rsidR="00394B10" w:rsidRPr="00416A2B" w:rsidRDefault="00394B10" w:rsidP="00394B10">
            <w:pPr>
              <w:pStyle w:val="TAL"/>
              <w:rPr>
                <w:sz w:val="16"/>
              </w:rPr>
            </w:pPr>
            <w:r w:rsidRPr="00416A2B">
              <w:rPr>
                <w:sz w:val="16"/>
              </w:rPr>
              <w:t>Convida Wireless LLC</w:t>
            </w:r>
          </w:p>
        </w:tc>
        <w:tc>
          <w:tcPr>
            <w:tcW w:w="0" w:type="auto"/>
            <w:shd w:val="clear" w:color="auto" w:fill="auto"/>
          </w:tcPr>
          <w:p w14:paraId="76638211" w14:textId="53DACBF3" w:rsidR="00394B10" w:rsidRPr="00416A2B" w:rsidRDefault="00394B10" w:rsidP="00394B10">
            <w:pPr>
              <w:pStyle w:val="TAL"/>
              <w:rPr>
                <w:sz w:val="16"/>
              </w:rPr>
            </w:pPr>
            <w:r w:rsidRPr="00416A2B">
              <w:rPr>
                <w:sz w:val="16"/>
              </w:rPr>
              <w:t>postponed</w:t>
            </w:r>
          </w:p>
        </w:tc>
        <w:tc>
          <w:tcPr>
            <w:tcW w:w="0" w:type="auto"/>
            <w:shd w:val="clear" w:color="auto" w:fill="auto"/>
          </w:tcPr>
          <w:p w14:paraId="6281AE53" w14:textId="0BCF0E5C" w:rsidR="00394B10" w:rsidRPr="00416A2B" w:rsidRDefault="00394B10" w:rsidP="00394B10">
            <w:pPr>
              <w:pStyle w:val="TAL"/>
              <w:rPr>
                <w:sz w:val="16"/>
              </w:rPr>
            </w:pPr>
            <w:r w:rsidRPr="00416A2B">
              <w:rPr>
                <w:sz w:val="16"/>
              </w:rPr>
              <w:t>S6-210179</w:t>
            </w:r>
          </w:p>
        </w:tc>
        <w:tc>
          <w:tcPr>
            <w:tcW w:w="0" w:type="auto"/>
            <w:shd w:val="clear" w:color="auto" w:fill="auto"/>
          </w:tcPr>
          <w:p w14:paraId="24099293" w14:textId="2166942C" w:rsidR="00394B10" w:rsidRPr="00416A2B" w:rsidRDefault="00394B10" w:rsidP="00394B10">
            <w:pPr>
              <w:pStyle w:val="TAL"/>
              <w:rPr>
                <w:sz w:val="16"/>
              </w:rPr>
            </w:pPr>
            <w:r w:rsidRPr="00416A2B">
              <w:rPr>
                <w:sz w:val="16"/>
              </w:rPr>
              <w:t>-</w:t>
            </w:r>
          </w:p>
        </w:tc>
      </w:tr>
      <w:tr w:rsidR="00416A2B" w:rsidRPr="00416A2B" w14:paraId="3ADDCCAD" w14:textId="77777777" w:rsidTr="00416A2B">
        <w:tc>
          <w:tcPr>
            <w:tcW w:w="0" w:type="auto"/>
            <w:shd w:val="clear" w:color="auto" w:fill="auto"/>
          </w:tcPr>
          <w:p w14:paraId="10FE3E94" w14:textId="6A01D1D3" w:rsidR="00394B10" w:rsidRPr="00416A2B" w:rsidRDefault="00394B10" w:rsidP="00394B10">
            <w:pPr>
              <w:pStyle w:val="TAL"/>
              <w:rPr>
                <w:sz w:val="16"/>
              </w:rPr>
            </w:pPr>
            <w:r w:rsidRPr="00416A2B">
              <w:rPr>
                <w:sz w:val="16"/>
              </w:rPr>
              <w:t>S6-210238</w:t>
            </w:r>
          </w:p>
        </w:tc>
        <w:tc>
          <w:tcPr>
            <w:tcW w:w="0" w:type="auto"/>
            <w:shd w:val="clear" w:color="auto" w:fill="auto"/>
          </w:tcPr>
          <w:p w14:paraId="04B36958" w14:textId="62DB88B5" w:rsidR="00394B10" w:rsidRPr="00416A2B" w:rsidRDefault="00394B10" w:rsidP="00394B10">
            <w:pPr>
              <w:pStyle w:val="TAL"/>
              <w:rPr>
                <w:sz w:val="16"/>
              </w:rPr>
            </w:pPr>
            <w:r w:rsidRPr="00416A2B">
              <w:rPr>
                <w:sz w:val="16"/>
              </w:rPr>
              <w:t>ACR API</w:t>
            </w:r>
          </w:p>
        </w:tc>
        <w:tc>
          <w:tcPr>
            <w:tcW w:w="0" w:type="auto"/>
            <w:shd w:val="clear" w:color="auto" w:fill="auto"/>
          </w:tcPr>
          <w:p w14:paraId="71DD0392" w14:textId="1B1867AA" w:rsidR="00394B10" w:rsidRPr="00416A2B" w:rsidRDefault="00394B10" w:rsidP="00394B10">
            <w:pPr>
              <w:pStyle w:val="TAL"/>
              <w:rPr>
                <w:sz w:val="16"/>
              </w:rPr>
            </w:pPr>
            <w:r w:rsidRPr="00416A2B">
              <w:rPr>
                <w:sz w:val="16"/>
              </w:rPr>
              <w:t>Ericsson</w:t>
            </w:r>
          </w:p>
        </w:tc>
        <w:tc>
          <w:tcPr>
            <w:tcW w:w="0" w:type="auto"/>
            <w:shd w:val="clear" w:color="auto" w:fill="auto"/>
          </w:tcPr>
          <w:p w14:paraId="46DEF77E" w14:textId="124DAB6B" w:rsidR="00394B10" w:rsidRPr="00416A2B" w:rsidRDefault="00394B10" w:rsidP="00394B10">
            <w:pPr>
              <w:pStyle w:val="TAL"/>
              <w:rPr>
                <w:sz w:val="16"/>
              </w:rPr>
            </w:pPr>
            <w:r w:rsidRPr="00416A2B">
              <w:rPr>
                <w:sz w:val="16"/>
              </w:rPr>
              <w:t>approved</w:t>
            </w:r>
          </w:p>
        </w:tc>
        <w:tc>
          <w:tcPr>
            <w:tcW w:w="0" w:type="auto"/>
            <w:shd w:val="clear" w:color="auto" w:fill="auto"/>
          </w:tcPr>
          <w:p w14:paraId="72C97590" w14:textId="48B5E65C" w:rsidR="00394B10" w:rsidRPr="00416A2B" w:rsidRDefault="00394B10" w:rsidP="00394B10">
            <w:pPr>
              <w:pStyle w:val="TAL"/>
              <w:rPr>
                <w:sz w:val="16"/>
              </w:rPr>
            </w:pPr>
            <w:r w:rsidRPr="00416A2B">
              <w:rPr>
                <w:sz w:val="16"/>
              </w:rPr>
              <w:t>S6-210084</w:t>
            </w:r>
          </w:p>
        </w:tc>
        <w:tc>
          <w:tcPr>
            <w:tcW w:w="0" w:type="auto"/>
            <w:shd w:val="clear" w:color="auto" w:fill="auto"/>
          </w:tcPr>
          <w:p w14:paraId="35AFF885" w14:textId="055343FF" w:rsidR="00394B10" w:rsidRPr="00416A2B" w:rsidRDefault="00394B10" w:rsidP="00394B10">
            <w:pPr>
              <w:pStyle w:val="TAL"/>
              <w:rPr>
                <w:sz w:val="16"/>
              </w:rPr>
            </w:pPr>
            <w:r w:rsidRPr="00416A2B">
              <w:rPr>
                <w:sz w:val="16"/>
              </w:rPr>
              <w:t>-</w:t>
            </w:r>
          </w:p>
        </w:tc>
      </w:tr>
      <w:tr w:rsidR="00416A2B" w:rsidRPr="00416A2B" w14:paraId="749E32E5" w14:textId="77777777" w:rsidTr="00416A2B">
        <w:tc>
          <w:tcPr>
            <w:tcW w:w="0" w:type="auto"/>
            <w:shd w:val="clear" w:color="auto" w:fill="auto"/>
          </w:tcPr>
          <w:p w14:paraId="1FC5C3AE" w14:textId="741378D8" w:rsidR="00394B10" w:rsidRPr="00416A2B" w:rsidRDefault="00394B10" w:rsidP="00394B10">
            <w:pPr>
              <w:pStyle w:val="TAL"/>
              <w:rPr>
                <w:sz w:val="16"/>
              </w:rPr>
            </w:pPr>
            <w:r w:rsidRPr="00416A2B">
              <w:rPr>
                <w:sz w:val="16"/>
              </w:rPr>
              <w:t>S6-210239</w:t>
            </w:r>
          </w:p>
        </w:tc>
        <w:tc>
          <w:tcPr>
            <w:tcW w:w="0" w:type="auto"/>
            <w:shd w:val="clear" w:color="auto" w:fill="auto"/>
          </w:tcPr>
          <w:p w14:paraId="00F0B12C" w14:textId="2A0FE7D6" w:rsidR="00394B10" w:rsidRPr="00416A2B" w:rsidRDefault="00394B10" w:rsidP="00394B10">
            <w:pPr>
              <w:pStyle w:val="TAL"/>
              <w:rPr>
                <w:sz w:val="16"/>
              </w:rPr>
            </w:pPr>
            <w:r w:rsidRPr="00416A2B">
              <w:rPr>
                <w:sz w:val="16"/>
              </w:rPr>
              <w:t>Context Id in ACR</w:t>
            </w:r>
          </w:p>
        </w:tc>
        <w:tc>
          <w:tcPr>
            <w:tcW w:w="0" w:type="auto"/>
            <w:shd w:val="clear" w:color="auto" w:fill="auto"/>
          </w:tcPr>
          <w:p w14:paraId="2CC998FC" w14:textId="3F3DCFD7" w:rsidR="00394B10" w:rsidRPr="00416A2B" w:rsidRDefault="00394B10" w:rsidP="00394B10">
            <w:pPr>
              <w:pStyle w:val="TAL"/>
              <w:rPr>
                <w:sz w:val="16"/>
              </w:rPr>
            </w:pPr>
            <w:r w:rsidRPr="00416A2B">
              <w:rPr>
                <w:sz w:val="16"/>
              </w:rPr>
              <w:t>Ericsson</w:t>
            </w:r>
          </w:p>
        </w:tc>
        <w:tc>
          <w:tcPr>
            <w:tcW w:w="0" w:type="auto"/>
            <w:shd w:val="clear" w:color="auto" w:fill="auto"/>
          </w:tcPr>
          <w:p w14:paraId="4CFED7A2" w14:textId="415B2F71" w:rsidR="00394B10" w:rsidRPr="00416A2B" w:rsidRDefault="00394B10" w:rsidP="00394B10">
            <w:pPr>
              <w:pStyle w:val="TAL"/>
              <w:rPr>
                <w:sz w:val="16"/>
              </w:rPr>
            </w:pPr>
            <w:r w:rsidRPr="00416A2B">
              <w:rPr>
                <w:sz w:val="16"/>
              </w:rPr>
              <w:t>revised</w:t>
            </w:r>
          </w:p>
        </w:tc>
        <w:tc>
          <w:tcPr>
            <w:tcW w:w="0" w:type="auto"/>
            <w:shd w:val="clear" w:color="auto" w:fill="auto"/>
          </w:tcPr>
          <w:p w14:paraId="67A35042" w14:textId="6237CEB3" w:rsidR="00394B10" w:rsidRPr="00416A2B" w:rsidRDefault="00394B10" w:rsidP="00394B10">
            <w:pPr>
              <w:pStyle w:val="TAL"/>
              <w:rPr>
                <w:sz w:val="16"/>
              </w:rPr>
            </w:pPr>
            <w:r w:rsidRPr="00416A2B">
              <w:rPr>
                <w:sz w:val="16"/>
              </w:rPr>
              <w:t>S6-210085</w:t>
            </w:r>
          </w:p>
        </w:tc>
        <w:tc>
          <w:tcPr>
            <w:tcW w:w="0" w:type="auto"/>
            <w:shd w:val="clear" w:color="auto" w:fill="auto"/>
          </w:tcPr>
          <w:p w14:paraId="7F4AD36F" w14:textId="1201A244" w:rsidR="00394B10" w:rsidRPr="00416A2B" w:rsidRDefault="00394B10" w:rsidP="00394B10">
            <w:pPr>
              <w:pStyle w:val="TAL"/>
              <w:rPr>
                <w:sz w:val="16"/>
              </w:rPr>
            </w:pPr>
            <w:r w:rsidRPr="00416A2B">
              <w:rPr>
                <w:sz w:val="16"/>
              </w:rPr>
              <w:t>S6-210345</w:t>
            </w:r>
          </w:p>
        </w:tc>
      </w:tr>
      <w:tr w:rsidR="00416A2B" w:rsidRPr="00416A2B" w14:paraId="2BAD8E30" w14:textId="77777777" w:rsidTr="00416A2B">
        <w:tc>
          <w:tcPr>
            <w:tcW w:w="0" w:type="auto"/>
            <w:shd w:val="clear" w:color="auto" w:fill="auto"/>
          </w:tcPr>
          <w:p w14:paraId="231A7266" w14:textId="3C34887A" w:rsidR="00394B10" w:rsidRPr="00416A2B" w:rsidRDefault="00394B10" w:rsidP="00394B10">
            <w:pPr>
              <w:pStyle w:val="TAL"/>
              <w:rPr>
                <w:sz w:val="16"/>
              </w:rPr>
            </w:pPr>
            <w:r w:rsidRPr="00416A2B">
              <w:rPr>
                <w:sz w:val="16"/>
              </w:rPr>
              <w:t>S6-210240</w:t>
            </w:r>
          </w:p>
        </w:tc>
        <w:tc>
          <w:tcPr>
            <w:tcW w:w="0" w:type="auto"/>
            <w:shd w:val="clear" w:color="auto" w:fill="auto"/>
          </w:tcPr>
          <w:p w14:paraId="48A37F55" w14:textId="46647D46" w:rsidR="00394B10" w:rsidRPr="00416A2B" w:rsidRDefault="00394B10" w:rsidP="00394B10">
            <w:pPr>
              <w:pStyle w:val="TAL"/>
              <w:rPr>
                <w:sz w:val="16"/>
              </w:rPr>
            </w:pPr>
            <w:r w:rsidRPr="00416A2B">
              <w:rPr>
                <w:sz w:val="16"/>
              </w:rPr>
              <w:t>UE reachability status monitoring</w:t>
            </w:r>
          </w:p>
        </w:tc>
        <w:tc>
          <w:tcPr>
            <w:tcW w:w="0" w:type="auto"/>
            <w:shd w:val="clear" w:color="auto" w:fill="auto"/>
          </w:tcPr>
          <w:p w14:paraId="4358C1C6" w14:textId="1826AED0" w:rsidR="00394B10" w:rsidRPr="00416A2B" w:rsidRDefault="00394B10" w:rsidP="00394B10">
            <w:pPr>
              <w:pStyle w:val="TAL"/>
              <w:rPr>
                <w:sz w:val="16"/>
              </w:rPr>
            </w:pPr>
            <w:r w:rsidRPr="00416A2B">
              <w:rPr>
                <w:sz w:val="16"/>
              </w:rPr>
              <w:t>Convida Wireless LLC</w:t>
            </w:r>
          </w:p>
        </w:tc>
        <w:tc>
          <w:tcPr>
            <w:tcW w:w="0" w:type="auto"/>
            <w:shd w:val="clear" w:color="auto" w:fill="auto"/>
          </w:tcPr>
          <w:p w14:paraId="3F0E9BA7" w14:textId="1F0D26E0" w:rsidR="00394B10" w:rsidRPr="00416A2B" w:rsidRDefault="00394B10" w:rsidP="00394B10">
            <w:pPr>
              <w:pStyle w:val="TAL"/>
              <w:rPr>
                <w:sz w:val="16"/>
              </w:rPr>
            </w:pPr>
            <w:r w:rsidRPr="00416A2B">
              <w:rPr>
                <w:sz w:val="16"/>
              </w:rPr>
              <w:t>postponed</w:t>
            </w:r>
          </w:p>
        </w:tc>
        <w:tc>
          <w:tcPr>
            <w:tcW w:w="0" w:type="auto"/>
            <w:shd w:val="clear" w:color="auto" w:fill="auto"/>
          </w:tcPr>
          <w:p w14:paraId="2E761D87" w14:textId="56991386" w:rsidR="00394B10" w:rsidRPr="00416A2B" w:rsidRDefault="00394B10" w:rsidP="00394B10">
            <w:pPr>
              <w:pStyle w:val="TAL"/>
              <w:rPr>
                <w:sz w:val="16"/>
              </w:rPr>
            </w:pPr>
            <w:r w:rsidRPr="00416A2B">
              <w:rPr>
                <w:sz w:val="16"/>
              </w:rPr>
              <w:t>S6-210181</w:t>
            </w:r>
          </w:p>
        </w:tc>
        <w:tc>
          <w:tcPr>
            <w:tcW w:w="0" w:type="auto"/>
            <w:shd w:val="clear" w:color="auto" w:fill="auto"/>
          </w:tcPr>
          <w:p w14:paraId="04577EF1" w14:textId="498EE5B4" w:rsidR="00394B10" w:rsidRPr="00416A2B" w:rsidRDefault="00394B10" w:rsidP="00394B10">
            <w:pPr>
              <w:pStyle w:val="TAL"/>
              <w:rPr>
                <w:sz w:val="16"/>
              </w:rPr>
            </w:pPr>
            <w:r w:rsidRPr="00416A2B">
              <w:rPr>
                <w:sz w:val="16"/>
              </w:rPr>
              <w:t>-</w:t>
            </w:r>
          </w:p>
        </w:tc>
      </w:tr>
      <w:tr w:rsidR="00416A2B" w:rsidRPr="00416A2B" w14:paraId="20DD7AB5" w14:textId="77777777" w:rsidTr="00416A2B">
        <w:tc>
          <w:tcPr>
            <w:tcW w:w="0" w:type="auto"/>
            <w:shd w:val="clear" w:color="auto" w:fill="auto"/>
          </w:tcPr>
          <w:p w14:paraId="5B45A3B4" w14:textId="6BB93842" w:rsidR="00394B10" w:rsidRPr="00416A2B" w:rsidRDefault="00394B10" w:rsidP="00394B10">
            <w:pPr>
              <w:pStyle w:val="TAL"/>
              <w:rPr>
                <w:sz w:val="16"/>
              </w:rPr>
            </w:pPr>
            <w:r w:rsidRPr="00416A2B">
              <w:rPr>
                <w:sz w:val="16"/>
              </w:rPr>
              <w:t>S6-210241</w:t>
            </w:r>
          </w:p>
        </w:tc>
        <w:tc>
          <w:tcPr>
            <w:tcW w:w="0" w:type="auto"/>
            <w:shd w:val="clear" w:color="auto" w:fill="auto"/>
          </w:tcPr>
          <w:p w14:paraId="19A62967" w14:textId="3BB03942" w:rsidR="00394B10" w:rsidRPr="00416A2B" w:rsidRDefault="00394B10" w:rsidP="00394B10">
            <w:pPr>
              <w:pStyle w:val="TAL"/>
              <w:rPr>
                <w:sz w:val="16"/>
              </w:rPr>
            </w:pPr>
            <w:r w:rsidRPr="00416A2B">
              <w:rPr>
                <w:sz w:val="16"/>
              </w:rPr>
              <w:t xml:space="preserve">EAS discovery and Service provisioning </w:t>
            </w:r>
          </w:p>
        </w:tc>
        <w:tc>
          <w:tcPr>
            <w:tcW w:w="0" w:type="auto"/>
            <w:shd w:val="clear" w:color="auto" w:fill="auto"/>
          </w:tcPr>
          <w:p w14:paraId="168F154F" w14:textId="7291676C" w:rsidR="00394B10" w:rsidRPr="00416A2B" w:rsidRDefault="00394B10" w:rsidP="00394B10">
            <w:pPr>
              <w:pStyle w:val="TAL"/>
              <w:rPr>
                <w:sz w:val="16"/>
              </w:rPr>
            </w:pPr>
            <w:r w:rsidRPr="00416A2B">
              <w:rPr>
                <w:sz w:val="16"/>
              </w:rPr>
              <w:t>Ericsson</w:t>
            </w:r>
          </w:p>
        </w:tc>
        <w:tc>
          <w:tcPr>
            <w:tcW w:w="0" w:type="auto"/>
            <w:shd w:val="clear" w:color="auto" w:fill="auto"/>
          </w:tcPr>
          <w:p w14:paraId="0A3136B8" w14:textId="4F39A141" w:rsidR="00394B10" w:rsidRPr="00416A2B" w:rsidRDefault="00394B10" w:rsidP="00394B10">
            <w:pPr>
              <w:pStyle w:val="TAL"/>
              <w:rPr>
                <w:sz w:val="16"/>
              </w:rPr>
            </w:pPr>
            <w:r w:rsidRPr="00416A2B">
              <w:rPr>
                <w:sz w:val="16"/>
              </w:rPr>
              <w:t>approved</w:t>
            </w:r>
          </w:p>
        </w:tc>
        <w:tc>
          <w:tcPr>
            <w:tcW w:w="0" w:type="auto"/>
            <w:shd w:val="clear" w:color="auto" w:fill="auto"/>
          </w:tcPr>
          <w:p w14:paraId="1D0CDB1B" w14:textId="70EC20BD" w:rsidR="00394B10" w:rsidRPr="00416A2B" w:rsidRDefault="00394B10" w:rsidP="00394B10">
            <w:pPr>
              <w:pStyle w:val="TAL"/>
              <w:rPr>
                <w:sz w:val="16"/>
              </w:rPr>
            </w:pPr>
            <w:r w:rsidRPr="00416A2B">
              <w:rPr>
                <w:sz w:val="16"/>
              </w:rPr>
              <w:t>S6-210086</w:t>
            </w:r>
          </w:p>
        </w:tc>
        <w:tc>
          <w:tcPr>
            <w:tcW w:w="0" w:type="auto"/>
            <w:shd w:val="clear" w:color="auto" w:fill="auto"/>
          </w:tcPr>
          <w:p w14:paraId="113E5F5F" w14:textId="2DB0E29B" w:rsidR="00394B10" w:rsidRPr="00416A2B" w:rsidRDefault="00394B10" w:rsidP="00394B10">
            <w:pPr>
              <w:pStyle w:val="TAL"/>
              <w:rPr>
                <w:sz w:val="16"/>
              </w:rPr>
            </w:pPr>
            <w:r w:rsidRPr="00416A2B">
              <w:rPr>
                <w:sz w:val="16"/>
              </w:rPr>
              <w:t>-</w:t>
            </w:r>
          </w:p>
        </w:tc>
      </w:tr>
      <w:tr w:rsidR="00416A2B" w:rsidRPr="00416A2B" w14:paraId="63D00E3F" w14:textId="77777777" w:rsidTr="00416A2B">
        <w:tc>
          <w:tcPr>
            <w:tcW w:w="0" w:type="auto"/>
            <w:shd w:val="clear" w:color="auto" w:fill="auto"/>
          </w:tcPr>
          <w:p w14:paraId="6B07E744" w14:textId="3FBF6A3E" w:rsidR="00394B10" w:rsidRPr="00416A2B" w:rsidRDefault="00394B10" w:rsidP="00394B10">
            <w:pPr>
              <w:pStyle w:val="TAL"/>
              <w:rPr>
                <w:sz w:val="16"/>
              </w:rPr>
            </w:pPr>
            <w:r w:rsidRPr="00416A2B">
              <w:rPr>
                <w:sz w:val="16"/>
              </w:rPr>
              <w:t>S6-210242</w:t>
            </w:r>
          </w:p>
        </w:tc>
        <w:tc>
          <w:tcPr>
            <w:tcW w:w="0" w:type="auto"/>
            <w:shd w:val="clear" w:color="auto" w:fill="auto"/>
          </w:tcPr>
          <w:p w14:paraId="29400F05" w14:textId="2D5BA0D2" w:rsidR="00394B10" w:rsidRPr="00416A2B" w:rsidRDefault="00394B10" w:rsidP="00394B10">
            <w:pPr>
              <w:pStyle w:val="TAL"/>
              <w:rPr>
                <w:sz w:val="16"/>
              </w:rPr>
            </w:pPr>
            <w:r w:rsidRPr="00416A2B">
              <w:rPr>
                <w:sz w:val="16"/>
              </w:rPr>
              <w:t>FS_5GMARCH concluding statements update</w:t>
            </w:r>
          </w:p>
        </w:tc>
        <w:tc>
          <w:tcPr>
            <w:tcW w:w="0" w:type="auto"/>
            <w:shd w:val="clear" w:color="auto" w:fill="auto"/>
          </w:tcPr>
          <w:p w14:paraId="198CFB46" w14:textId="2F355907" w:rsidR="00394B10" w:rsidRPr="00416A2B" w:rsidRDefault="00394B10" w:rsidP="00394B10">
            <w:pPr>
              <w:pStyle w:val="TAL"/>
              <w:rPr>
                <w:sz w:val="16"/>
              </w:rPr>
            </w:pPr>
            <w:r w:rsidRPr="00416A2B">
              <w:rPr>
                <w:sz w:val="16"/>
              </w:rPr>
              <w:t>Convida Wireless LLC</w:t>
            </w:r>
          </w:p>
        </w:tc>
        <w:tc>
          <w:tcPr>
            <w:tcW w:w="0" w:type="auto"/>
            <w:shd w:val="clear" w:color="auto" w:fill="auto"/>
          </w:tcPr>
          <w:p w14:paraId="509078B5" w14:textId="2CA538FC" w:rsidR="00394B10" w:rsidRPr="00416A2B" w:rsidRDefault="00394B10" w:rsidP="00394B10">
            <w:pPr>
              <w:pStyle w:val="TAL"/>
              <w:rPr>
                <w:sz w:val="16"/>
              </w:rPr>
            </w:pPr>
            <w:r w:rsidRPr="00416A2B">
              <w:rPr>
                <w:sz w:val="16"/>
              </w:rPr>
              <w:t>revised</w:t>
            </w:r>
          </w:p>
        </w:tc>
        <w:tc>
          <w:tcPr>
            <w:tcW w:w="0" w:type="auto"/>
            <w:shd w:val="clear" w:color="auto" w:fill="auto"/>
          </w:tcPr>
          <w:p w14:paraId="51738E25" w14:textId="5987F469" w:rsidR="00394B10" w:rsidRPr="00416A2B" w:rsidRDefault="00394B10" w:rsidP="00394B10">
            <w:pPr>
              <w:pStyle w:val="TAL"/>
              <w:rPr>
                <w:sz w:val="16"/>
              </w:rPr>
            </w:pPr>
            <w:r w:rsidRPr="00416A2B">
              <w:rPr>
                <w:sz w:val="16"/>
              </w:rPr>
              <w:t>S6-210183</w:t>
            </w:r>
          </w:p>
        </w:tc>
        <w:tc>
          <w:tcPr>
            <w:tcW w:w="0" w:type="auto"/>
            <w:shd w:val="clear" w:color="auto" w:fill="auto"/>
          </w:tcPr>
          <w:p w14:paraId="59210BD7" w14:textId="4FB84A51" w:rsidR="00394B10" w:rsidRPr="00416A2B" w:rsidRDefault="00394B10" w:rsidP="00394B10">
            <w:pPr>
              <w:pStyle w:val="TAL"/>
              <w:rPr>
                <w:sz w:val="16"/>
              </w:rPr>
            </w:pPr>
            <w:r w:rsidRPr="00416A2B">
              <w:rPr>
                <w:sz w:val="16"/>
              </w:rPr>
              <w:t>S6-210369</w:t>
            </w:r>
          </w:p>
        </w:tc>
      </w:tr>
      <w:tr w:rsidR="00416A2B" w:rsidRPr="00416A2B" w14:paraId="773ACAB8" w14:textId="77777777" w:rsidTr="00416A2B">
        <w:tc>
          <w:tcPr>
            <w:tcW w:w="0" w:type="auto"/>
            <w:shd w:val="clear" w:color="auto" w:fill="auto"/>
          </w:tcPr>
          <w:p w14:paraId="09EBCBB0" w14:textId="257FED08" w:rsidR="00394B10" w:rsidRPr="00416A2B" w:rsidRDefault="00394B10" w:rsidP="00394B10">
            <w:pPr>
              <w:pStyle w:val="TAL"/>
              <w:rPr>
                <w:sz w:val="16"/>
              </w:rPr>
            </w:pPr>
            <w:r w:rsidRPr="00416A2B">
              <w:rPr>
                <w:sz w:val="16"/>
              </w:rPr>
              <w:t>S6-210243</w:t>
            </w:r>
          </w:p>
        </w:tc>
        <w:tc>
          <w:tcPr>
            <w:tcW w:w="0" w:type="auto"/>
            <w:shd w:val="clear" w:color="auto" w:fill="auto"/>
          </w:tcPr>
          <w:p w14:paraId="35F1CEBE" w14:textId="37B50CDF" w:rsidR="00394B10" w:rsidRPr="00416A2B" w:rsidRDefault="00394B10" w:rsidP="00394B10">
            <w:pPr>
              <w:pStyle w:val="TAL"/>
              <w:rPr>
                <w:sz w:val="16"/>
              </w:rPr>
            </w:pPr>
            <w:r w:rsidRPr="00416A2B">
              <w:rPr>
                <w:sz w:val="16"/>
              </w:rPr>
              <w:t>EEC ID clarification</w:t>
            </w:r>
          </w:p>
        </w:tc>
        <w:tc>
          <w:tcPr>
            <w:tcW w:w="0" w:type="auto"/>
            <w:shd w:val="clear" w:color="auto" w:fill="auto"/>
          </w:tcPr>
          <w:p w14:paraId="18952485" w14:textId="37BB8CFF" w:rsidR="00394B10" w:rsidRPr="00416A2B" w:rsidRDefault="00394B10" w:rsidP="00394B10">
            <w:pPr>
              <w:pStyle w:val="TAL"/>
              <w:rPr>
                <w:sz w:val="16"/>
              </w:rPr>
            </w:pPr>
            <w:r w:rsidRPr="00416A2B">
              <w:rPr>
                <w:sz w:val="16"/>
              </w:rPr>
              <w:t>Ericsson</w:t>
            </w:r>
          </w:p>
        </w:tc>
        <w:tc>
          <w:tcPr>
            <w:tcW w:w="0" w:type="auto"/>
            <w:shd w:val="clear" w:color="auto" w:fill="auto"/>
          </w:tcPr>
          <w:p w14:paraId="2CA6BF76" w14:textId="311CDF24" w:rsidR="00394B10" w:rsidRPr="00416A2B" w:rsidRDefault="00394B10" w:rsidP="00394B10">
            <w:pPr>
              <w:pStyle w:val="TAL"/>
              <w:rPr>
                <w:sz w:val="16"/>
              </w:rPr>
            </w:pPr>
            <w:r w:rsidRPr="00416A2B">
              <w:rPr>
                <w:sz w:val="16"/>
              </w:rPr>
              <w:t>approved</w:t>
            </w:r>
          </w:p>
        </w:tc>
        <w:tc>
          <w:tcPr>
            <w:tcW w:w="0" w:type="auto"/>
            <w:shd w:val="clear" w:color="auto" w:fill="auto"/>
          </w:tcPr>
          <w:p w14:paraId="140BCDBD" w14:textId="3BA92D03" w:rsidR="00394B10" w:rsidRPr="00416A2B" w:rsidRDefault="00394B10" w:rsidP="00394B10">
            <w:pPr>
              <w:pStyle w:val="TAL"/>
              <w:rPr>
                <w:sz w:val="16"/>
              </w:rPr>
            </w:pPr>
            <w:r w:rsidRPr="00416A2B">
              <w:rPr>
                <w:sz w:val="16"/>
              </w:rPr>
              <w:t>S6-210087</w:t>
            </w:r>
          </w:p>
        </w:tc>
        <w:tc>
          <w:tcPr>
            <w:tcW w:w="0" w:type="auto"/>
            <w:shd w:val="clear" w:color="auto" w:fill="auto"/>
          </w:tcPr>
          <w:p w14:paraId="23E08428" w14:textId="6430AA1F" w:rsidR="00394B10" w:rsidRPr="00416A2B" w:rsidRDefault="00394B10" w:rsidP="00394B10">
            <w:pPr>
              <w:pStyle w:val="TAL"/>
              <w:rPr>
                <w:sz w:val="16"/>
              </w:rPr>
            </w:pPr>
            <w:r w:rsidRPr="00416A2B">
              <w:rPr>
                <w:sz w:val="16"/>
              </w:rPr>
              <w:t>-</w:t>
            </w:r>
          </w:p>
        </w:tc>
      </w:tr>
      <w:tr w:rsidR="00416A2B" w:rsidRPr="00416A2B" w14:paraId="30B1203D" w14:textId="77777777" w:rsidTr="00416A2B">
        <w:tc>
          <w:tcPr>
            <w:tcW w:w="0" w:type="auto"/>
            <w:shd w:val="clear" w:color="auto" w:fill="auto"/>
          </w:tcPr>
          <w:p w14:paraId="03D95963" w14:textId="162E814E" w:rsidR="00394B10" w:rsidRPr="00416A2B" w:rsidRDefault="00394B10" w:rsidP="00394B10">
            <w:pPr>
              <w:pStyle w:val="TAL"/>
              <w:rPr>
                <w:sz w:val="16"/>
              </w:rPr>
            </w:pPr>
            <w:r w:rsidRPr="00416A2B">
              <w:rPr>
                <w:sz w:val="16"/>
              </w:rPr>
              <w:t>S6-210244</w:t>
            </w:r>
          </w:p>
        </w:tc>
        <w:tc>
          <w:tcPr>
            <w:tcW w:w="0" w:type="auto"/>
            <w:shd w:val="clear" w:color="auto" w:fill="auto"/>
          </w:tcPr>
          <w:p w14:paraId="4446EDE0" w14:textId="11234935" w:rsidR="00394B10" w:rsidRPr="00416A2B" w:rsidRDefault="00394B10" w:rsidP="00394B10">
            <w:pPr>
              <w:pStyle w:val="TAL"/>
              <w:rPr>
                <w:sz w:val="16"/>
              </w:rPr>
            </w:pPr>
            <w:r w:rsidRPr="00416A2B">
              <w:rPr>
                <w:sz w:val="16"/>
              </w:rPr>
              <w:t>Full delegation of ACR preparation</w:t>
            </w:r>
          </w:p>
        </w:tc>
        <w:tc>
          <w:tcPr>
            <w:tcW w:w="0" w:type="auto"/>
            <w:shd w:val="clear" w:color="auto" w:fill="auto"/>
          </w:tcPr>
          <w:p w14:paraId="70208C14" w14:textId="11BC2EC1" w:rsidR="00394B10" w:rsidRPr="00416A2B" w:rsidRDefault="00394B10" w:rsidP="00394B10">
            <w:pPr>
              <w:pStyle w:val="TAL"/>
              <w:rPr>
                <w:sz w:val="16"/>
              </w:rPr>
            </w:pPr>
            <w:r w:rsidRPr="00416A2B">
              <w:rPr>
                <w:sz w:val="16"/>
              </w:rPr>
              <w:t>Ericsson</w:t>
            </w:r>
          </w:p>
        </w:tc>
        <w:tc>
          <w:tcPr>
            <w:tcW w:w="0" w:type="auto"/>
            <w:shd w:val="clear" w:color="auto" w:fill="auto"/>
          </w:tcPr>
          <w:p w14:paraId="2BAAD613" w14:textId="7B5A53F0" w:rsidR="00394B10" w:rsidRPr="00416A2B" w:rsidRDefault="00394B10" w:rsidP="00394B10">
            <w:pPr>
              <w:pStyle w:val="TAL"/>
              <w:rPr>
                <w:sz w:val="16"/>
              </w:rPr>
            </w:pPr>
            <w:r w:rsidRPr="00416A2B">
              <w:rPr>
                <w:sz w:val="16"/>
              </w:rPr>
              <w:t>postponed</w:t>
            </w:r>
          </w:p>
        </w:tc>
        <w:tc>
          <w:tcPr>
            <w:tcW w:w="0" w:type="auto"/>
            <w:shd w:val="clear" w:color="auto" w:fill="auto"/>
          </w:tcPr>
          <w:p w14:paraId="53E365A7" w14:textId="5353165F" w:rsidR="00394B10" w:rsidRPr="00416A2B" w:rsidRDefault="00394B10" w:rsidP="00394B10">
            <w:pPr>
              <w:pStyle w:val="TAL"/>
              <w:rPr>
                <w:sz w:val="16"/>
              </w:rPr>
            </w:pPr>
            <w:r w:rsidRPr="00416A2B">
              <w:rPr>
                <w:sz w:val="16"/>
              </w:rPr>
              <w:t>S6-210088</w:t>
            </w:r>
          </w:p>
        </w:tc>
        <w:tc>
          <w:tcPr>
            <w:tcW w:w="0" w:type="auto"/>
            <w:shd w:val="clear" w:color="auto" w:fill="auto"/>
          </w:tcPr>
          <w:p w14:paraId="55BF8DD6" w14:textId="358E21D7" w:rsidR="00394B10" w:rsidRPr="00416A2B" w:rsidRDefault="00394B10" w:rsidP="00394B10">
            <w:pPr>
              <w:pStyle w:val="TAL"/>
              <w:rPr>
                <w:sz w:val="16"/>
              </w:rPr>
            </w:pPr>
            <w:r w:rsidRPr="00416A2B">
              <w:rPr>
                <w:sz w:val="16"/>
              </w:rPr>
              <w:t>-</w:t>
            </w:r>
          </w:p>
        </w:tc>
      </w:tr>
      <w:tr w:rsidR="00416A2B" w:rsidRPr="00416A2B" w14:paraId="49C90479" w14:textId="77777777" w:rsidTr="00416A2B">
        <w:tc>
          <w:tcPr>
            <w:tcW w:w="0" w:type="auto"/>
            <w:shd w:val="clear" w:color="auto" w:fill="auto"/>
          </w:tcPr>
          <w:p w14:paraId="74E534F2" w14:textId="3FBD6DEC" w:rsidR="00394B10" w:rsidRPr="00416A2B" w:rsidRDefault="00394B10" w:rsidP="00394B10">
            <w:pPr>
              <w:pStyle w:val="TAL"/>
              <w:rPr>
                <w:sz w:val="16"/>
              </w:rPr>
            </w:pPr>
            <w:r w:rsidRPr="00416A2B">
              <w:rPr>
                <w:sz w:val="16"/>
              </w:rPr>
              <w:t>S6-210245</w:t>
            </w:r>
          </w:p>
        </w:tc>
        <w:tc>
          <w:tcPr>
            <w:tcW w:w="0" w:type="auto"/>
            <w:shd w:val="clear" w:color="auto" w:fill="auto"/>
          </w:tcPr>
          <w:p w14:paraId="182D14A3" w14:textId="612EDA03" w:rsidR="00394B10" w:rsidRPr="00416A2B" w:rsidRDefault="00394B10" w:rsidP="00394B10">
            <w:pPr>
              <w:pStyle w:val="TAL"/>
              <w:rPr>
                <w:sz w:val="16"/>
              </w:rPr>
            </w:pPr>
            <w:r w:rsidRPr="00416A2B">
              <w:rPr>
                <w:sz w:val="16"/>
              </w:rPr>
              <w:t>EEC registration clarification</w:t>
            </w:r>
          </w:p>
        </w:tc>
        <w:tc>
          <w:tcPr>
            <w:tcW w:w="0" w:type="auto"/>
            <w:shd w:val="clear" w:color="auto" w:fill="auto"/>
          </w:tcPr>
          <w:p w14:paraId="147D7A46" w14:textId="5D6E98C7" w:rsidR="00394B10" w:rsidRPr="00416A2B" w:rsidRDefault="00394B10" w:rsidP="00394B10">
            <w:pPr>
              <w:pStyle w:val="TAL"/>
              <w:rPr>
                <w:sz w:val="16"/>
              </w:rPr>
            </w:pPr>
            <w:r w:rsidRPr="00416A2B">
              <w:rPr>
                <w:sz w:val="16"/>
              </w:rPr>
              <w:t>Ericsson</w:t>
            </w:r>
          </w:p>
        </w:tc>
        <w:tc>
          <w:tcPr>
            <w:tcW w:w="0" w:type="auto"/>
            <w:shd w:val="clear" w:color="auto" w:fill="auto"/>
          </w:tcPr>
          <w:p w14:paraId="2CC886BA" w14:textId="76E7F583" w:rsidR="00394B10" w:rsidRPr="00416A2B" w:rsidRDefault="00394B10" w:rsidP="00394B10">
            <w:pPr>
              <w:pStyle w:val="TAL"/>
              <w:rPr>
                <w:sz w:val="16"/>
              </w:rPr>
            </w:pPr>
            <w:r w:rsidRPr="00416A2B">
              <w:rPr>
                <w:sz w:val="16"/>
              </w:rPr>
              <w:t>revised</w:t>
            </w:r>
          </w:p>
        </w:tc>
        <w:tc>
          <w:tcPr>
            <w:tcW w:w="0" w:type="auto"/>
            <w:shd w:val="clear" w:color="auto" w:fill="auto"/>
          </w:tcPr>
          <w:p w14:paraId="23E5695C" w14:textId="3BC2A005" w:rsidR="00394B10" w:rsidRPr="00416A2B" w:rsidRDefault="00394B10" w:rsidP="00394B10">
            <w:pPr>
              <w:pStyle w:val="TAL"/>
              <w:rPr>
                <w:sz w:val="16"/>
              </w:rPr>
            </w:pPr>
            <w:r w:rsidRPr="00416A2B">
              <w:rPr>
                <w:sz w:val="16"/>
              </w:rPr>
              <w:t>S6-210089</w:t>
            </w:r>
          </w:p>
        </w:tc>
        <w:tc>
          <w:tcPr>
            <w:tcW w:w="0" w:type="auto"/>
            <w:shd w:val="clear" w:color="auto" w:fill="auto"/>
          </w:tcPr>
          <w:p w14:paraId="3307B574" w14:textId="3481BC5B" w:rsidR="00394B10" w:rsidRPr="00416A2B" w:rsidRDefault="00394B10" w:rsidP="00394B10">
            <w:pPr>
              <w:pStyle w:val="TAL"/>
              <w:rPr>
                <w:sz w:val="16"/>
              </w:rPr>
            </w:pPr>
            <w:r w:rsidRPr="00416A2B">
              <w:rPr>
                <w:sz w:val="16"/>
              </w:rPr>
              <w:t>S6-210337</w:t>
            </w:r>
          </w:p>
        </w:tc>
      </w:tr>
      <w:tr w:rsidR="00416A2B" w:rsidRPr="00416A2B" w14:paraId="7CE92781" w14:textId="77777777" w:rsidTr="00416A2B">
        <w:tc>
          <w:tcPr>
            <w:tcW w:w="0" w:type="auto"/>
            <w:shd w:val="clear" w:color="auto" w:fill="auto"/>
          </w:tcPr>
          <w:p w14:paraId="01B468CB" w14:textId="179D8DC8" w:rsidR="00394B10" w:rsidRPr="00416A2B" w:rsidRDefault="00394B10" w:rsidP="00394B10">
            <w:pPr>
              <w:pStyle w:val="TAL"/>
              <w:rPr>
                <w:sz w:val="16"/>
              </w:rPr>
            </w:pPr>
            <w:r w:rsidRPr="00416A2B">
              <w:rPr>
                <w:sz w:val="16"/>
              </w:rPr>
              <w:t>S6-210246</w:t>
            </w:r>
          </w:p>
        </w:tc>
        <w:tc>
          <w:tcPr>
            <w:tcW w:w="0" w:type="auto"/>
            <w:shd w:val="clear" w:color="auto" w:fill="auto"/>
          </w:tcPr>
          <w:p w14:paraId="0124DAB7" w14:textId="1254E655" w:rsidR="00394B10" w:rsidRPr="00416A2B" w:rsidRDefault="00394B10" w:rsidP="00394B10">
            <w:pPr>
              <w:pStyle w:val="TAL"/>
              <w:rPr>
                <w:sz w:val="16"/>
              </w:rPr>
            </w:pPr>
            <w:r w:rsidRPr="00416A2B">
              <w:rPr>
                <w:sz w:val="16"/>
              </w:rPr>
              <w:t>Service continuity clean-up</w:t>
            </w:r>
          </w:p>
        </w:tc>
        <w:tc>
          <w:tcPr>
            <w:tcW w:w="0" w:type="auto"/>
            <w:shd w:val="clear" w:color="auto" w:fill="auto"/>
          </w:tcPr>
          <w:p w14:paraId="7DE73CFA" w14:textId="5E1518F4" w:rsidR="00394B10" w:rsidRPr="00416A2B" w:rsidRDefault="00394B10" w:rsidP="00394B10">
            <w:pPr>
              <w:pStyle w:val="TAL"/>
              <w:rPr>
                <w:sz w:val="16"/>
              </w:rPr>
            </w:pPr>
            <w:r w:rsidRPr="00416A2B">
              <w:rPr>
                <w:sz w:val="16"/>
              </w:rPr>
              <w:t>Ericsson</w:t>
            </w:r>
          </w:p>
        </w:tc>
        <w:tc>
          <w:tcPr>
            <w:tcW w:w="0" w:type="auto"/>
            <w:shd w:val="clear" w:color="auto" w:fill="auto"/>
          </w:tcPr>
          <w:p w14:paraId="2B1B30E3" w14:textId="6A6B2CD1" w:rsidR="00394B10" w:rsidRPr="00416A2B" w:rsidRDefault="00394B10" w:rsidP="00394B10">
            <w:pPr>
              <w:pStyle w:val="TAL"/>
              <w:rPr>
                <w:sz w:val="16"/>
              </w:rPr>
            </w:pPr>
            <w:r w:rsidRPr="00416A2B">
              <w:rPr>
                <w:sz w:val="16"/>
              </w:rPr>
              <w:t>revised</w:t>
            </w:r>
          </w:p>
        </w:tc>
        <w:tc>
          <w:tcPr>
            <w:tcW w:w="0" w:type="auto"/>
            <w:shd w:val="clear" w:color="auto" w:fill="auto"/>
          </w:tcPr>
          <w:p w14:paraId="4D2F34AE" w14:textId="2CA34883" w:rsidR="00394B10" w:rsidRPr="00416A2B" w:rsidRDefault="00394B10" w:rsidP="00394B10">
            <w:pPr>
              <w:pStyle w:val="TAL"/>
              <w:rPr>
                <w:sz w:val="16"/>
              </w:rPr>
            </w:pPr>
            <w:r w:rsidRPr="00416A2B">
              <w:rPr>
                <w:sz w:val="16"/>
              </w:rPr>
              <w:t>S6-210090</w:t>
            </w:r>
          </w:p>
        </w:tc>
        <w:tc>
          <w:tcPr>
            <w:tcW w:w="0" w:type="auto"/>
            <w:shd w:val="clear" w:color="auto" w:fill="auto"/>
          </w:tcPr>
          <w:p w14:paraId="2704C43D" w14:textId="0F21835D" w:rsidR="00394B10" w:rsidRPr="00416A2B" w:rsidRDefault="00394B10" w:rsidP="00394B10">
            <w:pPr>
              <w:pStyle w:val="TAL"/>
              <w:rPr>
                <w:sz w:val="16"/>
              </w:rPr>
            </w:pPr>
            <w:r w:rsidRPr="00416A2B">
              <w:rPr>
                <w:sz w:val="16"/>
              </w:rPr>
              <w:t>S6-210342</w:t>
            </w:r>
          </w:p>
        </w:tc>
      </w:tr>
      <w:tr w:rsidR="00416A2B" w:rsidRPr="00416A2B" w14:paraId="20FE8EF3" w14:textId="77777777" w:rsidTr="00416A2B">
        <w:tc>
          <w:tcPr>
            <w:tcW w:w="0" w:type="auto"/>
            <w:shd w:val="clear" w:color="auto" w:fill="auto"/>
          </w:tcPr>
          <w:p w14:paraId="4FEC6C57" w14:textId="60BED279" w:rsidR="00394B10" w:rsidRPr="00416A2B" w:rsidRDefault="00394B10" w:rsidP="00394B10">
            <w:pPr>
              <w:pStyle w:val="TAL"/>
              <w:rPr>
                <w:sz w:val="16"/>
              </w:rPr>
            </w:pPr>
            <w:r w:rsidRPr="00416A2B">
              <w:rPr>
                <w:sz w:val="16"/>
              </w:rPr>
              <w:t>S6-210247</w:t>
            </w:r>
          </w:p>
        </w:tc>
        <w:tc>
          <w:tcPr>
            <w:tcW w:w="0" w:type="auto"/>
            <w:shd w:val="clear" w:color="auto" w:fill="auto"/>
          </w:tcPr>
          <w:p w14:paraId="3C052B22" w14:textId="139D4FC4" w:rsidR="00394B10" w:rsidRPr="00416A2B" w:rsidRDefault="00394B10" w:rsidP="00394B10">
            <w:pPr>
              <w:pStyle w:val="TAL"/>
              <w:rPr>
                <w:sz w:val="16"/>
              </w:rPr>
            </w:pPr>
            <w:r w:rsidRPr="00416A2B">
              <w:rPr>
                <w:sz w:val="16"/>
              </w:rPr>
              <w:t>UE id retrieval for the EEC</w:t>
            </w:r>
          </w:p>
        </w:tc>
        <w:tc>
          <w:tcPr>
            <w:tcW w:w="0" w:type="auto"/>
            <w:shd w:val="clear" w:color="auto" w:fill="auto"/>
          </w:tcPr>
          <w:p w14:paraId="2D5495EA" w14:textId="1509C395" w:rsidR="00394B10" w:rsidRPr="00416A2B" w:rsidRDefault="00394B10" w:rsidP="00394B10">
            <w:pPr>
              <w:pStyle w:val="TAL"/>
              <w:rPr>
                <w:sz w:val="16"/>
              </w:rPr>
            </w:pPr>
            <w:r w:rsidRPr="00416A2B">
              <w:rPr>
                <w:sz w:val="16"/>
              </w:rPr>
              <w:t>Ericsson</w:t>
            </w:r>
          </w:p>
        </w:tc>
        <w:tc>
          <w:tcPr>
            <w:tcW w:w="0" w:type="auto"/>
            <w:shd w:val="clear" w:color="auto" w:fill="auto"/>
          </w:tcPr>
          <w:p w14:paraId="2107EE54" w14:textId="32A0F981" w:rsidR="00394B10" w:rsidRPr="00416A2B" w:rsidRDefault="00394B10" w:rsidP="00394B10">
            <w:pPr>
              <w:pStyle w:val="TAL"/>
              <w:rPr>
                <w:sz w:val="16"/>
              </w:rPr>
            </w:pPr>
            <w:r w:rsidRPr="00416A2B">
              <w:rPr>
                <w:sz w:val="16"/>
              </w:rPr>
              <w:t>revised</w:t>
            </w:r>
          </w:p>
        </w:tc>
        <w:tc>
          <w:tcPr>
            <w:tcW w:w="0" w:type="auto"/>
            <w:shd w:val="clear" w:color="auto" w:fill="auto"/>
          </w:tcPr>
          <w:p w14:paraId="484EC875" w14:textId="6490A38D" w:rsidR="00394B10" w:rsidRPr="00416A2B" w:rsidRDefault="00394B10" w:rsidP="00394B10">
            <w:pPr>
              <w:pStyle w:val="TAL"/>
              <w:rPr>
                <w:sz w:val="16"/>
              </w:rPr>
            </w:pPr>
            <w:r w:rsidRPr="00416A2B">
              <w:rPr>
                <w:sz w:val="16"/>
              </w:rPr>
              <w:t>S6-210091</w:t>
            </w:r>
          </w:p>
        </w:tc>
        <w:tc>
          <w:tcPr>
            <w:tcW w:w="0" w:type="auto"/>
            <w:shd w:val="clear" w:color="auto" w:fill="auto"/>
          </w:tcPr>
          <w:p w14:paraId="116D1656" w14:textId="1BDF4253" w:rsidR="00394B10" w:rsidRPr="00416A2B" w:rsidRDefault="00394B10" w:rsidP="00394B10">
            <w:pPr>
              <w:pStyle w:val="TAL"/>
              <w:rPr>
                <w:sz w:val="16"/>
              </w:rPr>
            </w:pPr>
            <w:r w:rsidRPr="00416A2B">
              <w:rPr>
                <w:sz w:val="16"/>
              </w:rPr>
              <w:t>S6-210339</w:t>
            </w:r>
          </w:p>
        </w:tc>
      </w:tr>
      <w:tr w:rsidR="00416A2B" w:rsidRPr="00416A2B" w14:paraId="1536DB88" w14:textId="77777777" w:rsidTr="00416A2B">
        <w:tc>
          <w:tcPr>
            <w:tcW w:w="0" w:type="auto"/>
            <w:shd w:val="clear" w:color="auto" w:fill="auto"/>
          </w:tcPr>
          <w:p w14:paraId="3BFBCD08" w14:textId="7490B257" w:rsidR="00394B10" w:rsidRPr="00416A2B" w:rsidRDefault="00394B10" w:rsidP="00394B10">
            <w:pPr>
              <w:pStyle w:val="TAL"/>
              <w:rPr>
                <w:sz w:val="16"/>
              </w:rPr>
            </w:pPr>
            <w:r w:rsidRPr="00416A2B">
              <w:rPr>
                <w:sz w:val="16"/>
              </w:rPr>
              <w:t>S6-210248</w:t>
            </w:r>
          </w:p>
        </w:tc>
        <w:tc>
          <w:tcPr>
            <w:tcW w:w="0" w:type="auto"/>
            <w:shd w:val="clear" w:color="auto" w:fill="auto"/>
          </w:tcPr>
          <w:p w14:paraId="45F58A9E" w14:textId="6E16ADD0" w:rsidR="00394B10" w:rsidRPr="00416A2B" w:rsidRDefault="00394B10" w:rsidP="00394B10">
            <w:pPr>
              <w:pStyle w:val="TAL"/>
              <w:rPr>
                <w:sz w:val="16"/>
              </w:rPr>
            </w:pPr>
            <w:r w:rsidRPr="00416A2B">
              <w:rPr>
                <w:sz w:val="16"/>
              </w:rPr>
              <w:t>Edge deployment for FFAPP</w:t>
            </w:r>
          </w:p>
        </w:tc>
        <w:tc>
          <w:tcPr>
            <w:tcW w:w="0" w:type="auto"/>
            <w:shd w:val="clear" w:color="auto" w:fill="auto"/>
          </w:tcPr>
          <w:p w14:paraId="77D399A6" w14:textId="7716E84A" w:rsidR="00394B10" w:rsidRPr="00416A2B" w:rsidRDefault="00394B10" w:rsidP="00394B10">
            <w:pPr>
              <w:pStyle w:val="TAL"/>
              <w:rPr>
                <w:sz w:val="16"/>
              </w:rPr>
            </w:pPr>
            <w:r w:rsidRPr="00416A2B">
              <w:rPr>
                <w:sz w:val="16"/>
              </w:rPr>
              <w:t>Ericsson</w:t>
            </w:r>
          </w:p>
        </w:tc>
        <w:tc>
          <w:tcPr>
            <w:tcW w:w="0" w:type="auto"/>
            <w:shd w:val="clear" w:color="auto" w:fill="auto"/>
          </w:tcPr>
          <w:p w14:paraId="0BBA75BC" w14:textId="44DA5618" w:rsidR="00394B10" w:rsidRPr="00416A2B" w:rsidRDefault="00394B10" w:rsidP="00394B10">
            <w:pPr>
              <w:pStyle w:val="TAL"/>
              <w:rPr>
                <w:sz w:val="16"/>
              </w:rPr>
            </w:pPr>
            <w:r w:rsidRPr="00416A2B">
              <w:rPr>
                <w:sz w:val="16"/>
              </w:rPr>
              <w:t>revised</w:t>
            </w:r>
          </w:p>
        </w:tc>
        <w:tc>
          <w:tcPr>
            <w:tcW w:w="0" w:type="auto"/>
            <w:shd w:val="clear" w:color="auto" w:fill="auto"/>
          </w:tcPr>
          <w:p w14:paraId="0B436DAA" w14:textId="0725B043" w:rsidR="00394B10" w:rsidRPr="00416A2B" w:rsidRDefault="00394B10" w:rsidP="00394B10">
            <w:pPr>
              <w:pStyle w:val="TAL"/>
              <w:rPr>
                <w:sz w:val="16"/>
              </w:rPr>
            </w:pPr>
            <w:r w:rsidRPr="00416A2B">
              <w:rPr>
                <w:sz w:val="16"/>
              </w:rPr>
              <w:t>S6-210094</w:t>
            </w:r>
          </w:p>
        </w:tc>
        <w:tc>
          <w:tcPr>
            <w:tcW w:w="0" w:type="auto"/>
            <w:shd w:val="clear" w:color="auto" w:fill="auto"/>
          </w:tcPr>
          <w:p w14:paraId="34D2C75C" w14:textId="4BE7B023" w:rsidR="00394B10" w:rsidRPr="00416A2B" w:rsidRDefault="00394B10" w:rsidP="00394B10">
            <w:pPr>
              <w:pStyle w:val="TAL"/>
              <w:rPr>
                <w:sz w:val="16"/>
              </w:rPr>
            </w:pPr>
            <w:r w:rsidRPr="00416A2B">
              <w:rPr>
                <w:sz w:val="16"/>
              </w:rPr>
              <w:t>S6-210367</w:t>
            </w:r>
          </w:p>
        </w:tc>
      </w:tr>
      <w:tr w:rsidR="00416A2B" w:rsidRPr="00416A2B" w14:paraId="4E135EDA" w14:textId="77777777" w:rsidTr="00416A2B">
        <w:tc>
          <w:tcPr>
            <w:tcW w:w="0" w:type="auto"/>
            <w:shd w:val="clear" w:color="auto" w:fill="auto"/>
          </w:tcPr>
          <w:p w14:paraId="0AFADF2C" w14:textId="582AB1A0" w:rsidR="00394B10" w:rsidRPr="00416A2B" w:rsidRDefault="00394B10" w:rsidP="00394B10">
            <w:pPr>
              <w:pStyle w:val="TAL"/>
              <w:rPr>
                <w:sz w:val="16"/>
              </w:rPr>
            </w:pPr>
            <w:r w:rsidRPr="00416A2B">
              <w:rPr>
                <w:sz w:val="16"/>
              </w:rPr>
              <w:t>S6-210249</w:t>
            </w:r>
          </w:p>
        </w:tc>
        <w:tc>
          <w:tcPr>
            <w:tcW w:w="0" w:type="auto"/>
            <w:shd w:val="clear" w:color="auto" w:fill="auto"/>
          </w:tcPr>
          <w:p w14:paraId="55504099" w14:textId="78ED3E8F" w:rsidR="00394B10" w:rsidRPr="00416A2B" w:rsidRDefault="00394B10" w:rsidP="00394B10">
            <w:pPr>
              <w:pStyle w:val="TAL"/>
              <w:rPr>
                <w:sz w:val="16"/>
              </w:rPr>
            </w:pPr>
            <w:r w:rsidRPr="00416A2B">
              <w:rPr>
                <w:sz w:val="16"/>
              </w:rPr>
              <w:t>Solution 22 procedures</w:t>
            </w:r>
          </w:p>
        </w:tc>
        <w:tc>
          <w:tcPr>
            <w:tcW w:w="0" w:type="auto"/>
            <w:shd w:val="clear" w:color="auto" w:fill="auto"/>
          </w:tcPr>
          <w:p w14:paraId="02CB0E78" w14:textId="4085E252" w:rsidR="00394B10" w:rsidRPr="00416A2B" w:rsidRDefault="00394B10" w:rsidP="00394B10">
            <w:pPr>
              <w:pStyle w:val="TAL"/>
              <w:rPr>
                <w:sz w:val="16"/>
              </w:rPr>
            </w:pPr>
            <w:r w:rsidRPr="00416A2B">
              <w:rPr>
                <w:sz w:val="16"/>
              </w:rPr>
              <w:t>Ericsson</w:t>
            </w:r>
          </w:p>
        </w:tc>
        <w:tc>
          <w:tcPr>
            <w:tcW w:w="0" w:type="auto"/>
            <w:shd w:val="clear" w:color="auto" w:fill="auto"/>
          </w:tcPr>
          <w:p w14:paraId="42F6BFC0" w14:textId="6B482CB1" w:rsidR="00394B10" w:rsidRPr="00416A2B" w:rsidRDefault="00394B10" w:rsidP="00394B10">
            <w:pPr>
              <w:pStyle w:val="TAL"/>
              <w:rPr>
                <w:sz w:val="16"/>
              </w:rPr>
            </w:pPr>
            <w:r w:rsidRPr="00416A2B">
              <w:rPr>
                <w:sz w:val="16"/>
              </w:rPr>
              <w:t>revised</w:t>
            </w:r>
          </w:p>
        </w:tc>
        <w:tc>
          <w:tcPr>
            <w:tcW w:w="0" w:type="auto"/>
            <w:shd w:val="clear" w:color="auto" w:fill="auto"/>
          </w:tcPr>
          <w:p w14:paraId="0F26FE66" w14:textId="4AE77863" w:rsidR="00394B10" w:rsidRPr="00416A2B" w:rsidRDefault="00394B10" w:rsidP="00394B10">
            <w:pPr>
              <w:pStyle w:val="TAL"/>
              <w:rPr>
                <w:sz w:val="16"/>
              </w:rPr>
            </w:pPr>
            <w:r w:rsidRPr="00416A2B">
              <w:rPr>
                <w:sz w:val="16"/>
              </w:rPr>
              <w:t>S6-210103</w:t>
            </w:r>
          </w:p>
        </w:tc>
        <w:tc>
          <w:tcPr>
            <w:tcW w:w="0" w:type="auto"/>
            <w:shd w:val="clear" w:color="auto" w:fill="auto"/>
          </w:tcPr>
          <w:p w14:paraId="65FA4AC5" w14:textId="2D0251FF" w:rsidR="00394B10" w:rsidRPr="00416A2B" w:rsidRDefault="00394B10" w:rsidP="00394B10">
            <w:pPr>
              <w:pStyle w:val="TAL"/>
              <w:rPr>
                <w:sz w:val="16"/>
              </w:rPr>
            </w:pPr>
            <w:r w:rsidRPr="00416A2B">
              <w:rPr>
                <w:sz w:val="16"/>
              </w:rPr>
              <w:t>S6-210364</w:t>
            </w:r>
          </w:p>
        </w:tc>
      </w:tr>
      <w:tr w:rsidR="00416A2B" w:rsidRPr="00416A2B" w14:paraId="0155885E" w14:textId="77777777" w:rsidTr="00416A2B">
        <w:tc>
          <w:tcPr>
            <w:tcW w:w="0" w:type="auto"/>
            <w:shd w:val="clear" w:color="auto" w:fill="auto"/>
          </w:tcPr>
          <w:p w14:paraId="049C8F3D" w14:textId="495D1D18" w:rsidR="00394B10" w:rsidRPr="00416A2B" w:rsidRDefault="00394B10" w:rsidP="00394B10">
            <w:pPr>
              <w:pStyle w:val="TAL"/>
              <w:rPr>
                <w:sz w:val="16"/>
              </w:rPr>
            </w:pPr>
            <w:r w:rsidRPr="00416A2B">
              <w:rPr>
                <w:sz w:val="16"/>
              </w:rPr>
              <w:t>S6-210250</w:t>
            </w:r>
          </w:p>
        </w:tc>
        <w:tc>
          <w:tcPr>
            <w:tcW w:w="0" w:type="auto"/>
            <w:shd w:val="clear" w:color="auto" w:fill="auto"/>
          </w:tcPr>
          <w:p w14:paraId="052FB8A8" w14:textId="1431FC3C" w:rsidR="00394B10" w:rsidRPr="00416A2B" w:rsidRDefault="00394B10" w:rsidP="00394B10">
            <w:pPr>
              <w:pStyle w:val="TAL"/>
              <w:rPr>
                <w:sz w:val="16"/>
              </w:rPr>
            </w:pPr>
            <w:r w:rsidRPr="00416A2B">
              <w:rPr>
                <w:sz w:val="16"/>
              </w:rPr>
              <w:t>Update of Solution #16 on TSN policy negotiation</w:t>
            </w:r>
          </w:p>
        </w:tc>
        <w:tc>
          <w:tcPr>
            <w:tcW w:w="0" w:type="auto"/>
            <w:shd w:val="clear" w:color="auto" w:fill="auto"/>
          </w:tcPr>
          <w:p w14:paraId="12CBBFEE" w14:textId="5CA658EB"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2D8EB819" w14:textId="74AE2861" w:rsidR="00394B10" w:rsidRPr="00416A2B" w:rsidRDefault="00394B10" w:rsidP="00394B10">
            <w:pPr>
              <w:pStyle w:val="TAL"/>
              <w:rPr>
                <w:sz w:val="16"/>
              </w:rPr>
            </w:pPr>
            <w:r w:rsidRPr="00416A2B">
              <w:rPr>
                <w:sz w:val="16"/>
              </w:rPr>
              <w:t>postponed</w:t>
            </w:r>
          </w:p>
        </w:tc>
        <w:tc>
          <w:tcPr>
            <w:tcW w:w="0" w:type="auto"/>
            <w:shd w:val="clear" w:color="auto" w:fill="auto"/>
          </w:tcPr>
          <w:p w14:paraId="5739581E" w14:textId="584FF87D" w:rsidR="00394B10" w:rsidRPr="00416A2B" w:rsidRDefault="00394B10" w:rsidP="00394B10">
            <w:pPr>
              <w:pStyle w:val="TAL"/>
              <w:rPr>
                <w:sz w:val="16"/>
              </w:rPr>
            </w:pPr>
            <w:r w:rsidRPr="00416A2B">
              <w:rPr>
                <w:sz w:val="16"/>
              </w:rPr>
              <w:t>S6-210073</w:t>
            </w:r>
          </w:p>
        </w:tc>
        <w:tc>
          <w:tcPr>
            <w:tcW w:w="0" w:type="auto"/>
            <w:shd w:val="clear" w:color="auto" w:fill="auto"/>
          </w:tcPr>
          <w:p w14:paraId="4DF66A36" w14:textId="0EFCB8F1" w:rsidR="00394B10" w:rsidRPr="00416A2B" w:rsidRDefault="00394B10" w:rsidP="00394B10">
            <w:pPr>
              <w:pStyle w:val="TAL"/>
              <w:rPr>
                <w:sz w:val="16"/>
              </w:rPr>
            </w:pPr>
            <w:r w:rsidRPr="00416A2B">
              <w:rPr>
                <w:sz w:val="16"/>
              </w:rPr>
              <w:t>-</w:t>
            </w:r>
          </w:p>
        </w:tc>
      </w:tr>
      <w:tr w:rsidR="00416A2B" w:rsidRPr="00416A2B" w14:paraId="67C0CC1F" w14:textId="77777777" w:rsidTr="00416A2B">
        <w:tc>
          <w:tcPr>
            <w:tcW w:w="0" w:type="auto"/>
            <w:shd w:val="clear" w:color="auto" w:fill="auto"/>
          </w:tcPr>
          <w:p w14:paraId="2BAE83BD" w14:textId="6A63AB0F" w:rsidR="00394B10" w:rsidRPr="00416A2B" w:rsidRDefault="00394B10" w:rsidP="00394B10">
            <w:pPr>
              <w:pStyle w:val="TAL"/>
              <w:rPr>
                <w:sz w:val="16"/>
              </w:rPr>
            </w:pPr>
            <w:r w:rsidRPr="00416A2B">
              <w:rPr>
                <w:sz w:val="16"/>
              </w:rPr>
              <w:t>S6-210251</w:t>
            </w:r>
          </w:p>
        </w:tc>
        <w:tc>
          <w:tcPr>
            <w:tcW w:w="0" w:type="auto"/>
            <w:shd w:val="clear" w:color="auto" w:fill="auto"/>
          </w:tcPr>
          <w:p w14:paraId="6100A214" w14:textId="0CA64A93" w:rsidR="00394B10" w:rsidRPr="00416A2B" w:rsidRDefault="00394B10" w:rsidP="00394B10">
            <w:pPr>
              <w:pStyle w:val="TAL"/>
              <w:rPr>
                <w:sz w:val="16"/>
              </w:rPr>
            </w:pPr>
            <w:r w:rsidRPr="00416A2B">
              <w:rPr>
                <w:sz w:val="16"/>
              </w:rPr>
              <w:t>Evaluation of Solution #9 and EN resolution</w:t>
            </w:r>
          </w:p>
        </w:tc>
        <w:tc>
          <w:tcPr>
            <w:tcW w:w="0" w:type="auto"/>
            <w:shd w:val="clear" w:color="auto" w:fill="auto"/>
          </w:tcPr>
          <w:p w14:paraId="7056D0D9" w14:textId="6287A0FF"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4D971123" w14:textId="08384E4D" w:rsidR="00394B10" w:rsidRPr="00416A2B" w:rsidRDefault="00394B10" w:rsidP="00394B10">
            <w:pPr>
              <w:pStyle w:val="TAL"/>
              <w:rPr>
                <w:sz w:val="16"/>
              </w:rPr>
            </w:pPr>
            <w:r w:rsidRPr="00416A2B">
              <w:rPr>
                <w:sz w:val="16"/>
              </w:rPr>
              <w:t>approved</w:t>
            </w:r>
          </w:p>
        </w:tc>
        <w:tc>
          <w:tcPr>
            <w:tcW w:w="0" w:type="auto"/>
            <w:shd w:val="clear" w:color="auto" w:fill="auto"/>
          </w:tcPr>
          <w:p w14:paraId="377952BE" w14:textId="73209685" w:rsidR="00394B10" w:rsidRPr="00416A2B" w:rsidRDefault="00394B10" w:rsidP="00394B10">
            <w:pPr>
              <w:pStyle w:val="TAL"/>
              <w:rPr>
                <w:sz w:val="16"/>
              </w:rPr>
            </w:pPr>
            <w:r w:rsidRPr="00416A2B">
              <w:rPr>
                <w:sz w:val="16"/>
              </w:rPr>
              <w:t>S6-210075</w:t>
            </w:r>
          </w:p>
        </w:tc>
        <w:tc>
          <w:tcPr>
            <w:tcW w:w="0" w:type="auto"/>
            <w:shd w:val="clear" w:color="auto" w:fill="auto"/>
          </w:tcPr>
          <w:p w14:paraId="4468137F" w14:textId="443B4F26" w:rsidR="00394B10" w:rsidRPr="00416A2B" w:rsidRDefault="00394B10" w:rsidP="00394B10">
            <w:pPr>
              <w:pStyle w:val="TAL"/>
              <w:rPr>
                <w:sz w:val="16"/>
              </w:rPr>
            </w:pPr>
            <w:r w:rsidRPr="00416A2B">
              <w:rPr>
                <w:sz w:val="16"/>
              </w:rPr>
              <w:t>-</w:t>
            </w:r>
          </w:p>
        </w:tc>
      </w:tr>
      <w:tr w:rsidR="00416A2B" w:rsidRPr="00416A2B" w14:paraId="264934E8" w14:textId="77777777" w:rsidTr="00416A2B">
        <w:tc>
          <w:tcPr>
            <w:tcW w:w="0" w:type="auto"/>
            <w:shd w:val="clear" w:color="auto" w:fill="auto"/>
          </w:tcPr>
          <w:p w14:paraId="672D65D1" w14:textId="617F5D41" w:rsidR="00394B10" w:rsidRPr="00416A2B" w:rsidRDefault="00394B10" w:rsidP="00394B10">
            <w:pPr>
              <w:pStyle w:val="TAL"/>
              <w:rPr>
                <w:sz w:val="16"/>
              </w:rPr>
            </w:pPr>
            <w:r w:rsidRPr="00416A2B">
              <w:rPr>
                <w:sz w:val="16"/>
              </w:rPr>
              <w:t>S6-210252</w:t>
            </w:r>
          </w:p>
        </w:tc>
        <w:tc>
          <w:tcPr>
            <w:tcW w:w="0" w:type="auto"/>
            <w:shd w:val="clear" w:color="auto" w:fill="auto"/>
          </w:tcPr>
          <w:p w14:paraId="53A7DF9C" w14:textId="6E29708F" w:rsidR="00394B10" w:rsidRPr="00416A2B" w:rsidRDefault="00394B10" w:rsidP="00394B10">
            <w:pPr>
              <w:pStyle w:val="TAL"/>
              <w:rPr>
                <w:sz w:val="16"/>
              </w:rPr>
            </w:pPr>
            <w:r w:rsidRPr="00416A2B">
              <w:rPr>
                <w:sz w:val="16"/>
              </w:rPr>
              <w:t>Update of Solution #4 on QoS provisioning for C2 communication</w:t>
            </w:r>
          </w:p>
        </w:tc>
        <w:tc>
          <w:tcPr>
            <w:tcW w:w="0" w:type="auto"/>
            <w:shd w:val="clear" w:color="auto" w:fill="auto"/>
          </w:tcPr>
          <w:p w14:paraId="6A3A57F5" w14:textId="46D01802"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5B4D4E9C" w14:textId="3835DA85" w:rsidR="00394B10" w:rsidRPr="00416A2B" w:rsidRDefault="00394B10" w:rsidP="00394B10">
            <w:pPr>
              <w:pStyle w:val="TAL"/>
              <w:rPr>
                <w:sz w:val="16"/>
              </w:rPr>
            </w:pPr>
            <w:r w:rsidRPr="00416A2B">
              <w:rPr>
                <w:sz w:val="16"/>
              </w:rPr>
              <w:t>approved</w:t>
            </w:r>
          </w:p>
        </w:tc>
        <w:tc>
          <w:tcPr>
            <w:tcW w:w="0" w:type="auto"/>
            <w:shd w:val="clear" w:color="auto" w:fill="auto"/>
          </w:tcPr>
          <w:p w14:paraId="3FCD9322" w14:textId="050CF956" w:rsidR="00394B10" w:rsidRPr="00416A2B" w:rsidRDefault="00394B10" w:rsidP="00394B10">
            <w:pPr>
              <w:pStyle w:val="TAL"/>
              <w:rPr>
                <w:sz w:val="16"/>
              </w:rPr>
            </w:pPr>
            <w:r w:rsidRPr="00416A2B">
              <w:rPr>
                <w:sz w:val="16"/>
              </w:rPr>
              <w:t>S6-210076</w:t>
            </w:r>
          </w:p>
        </w:tc>
        <w:tc>
          <w:tcPr>
            <w:tcW w:w="0" w:type="auto"/>
            <w:shd w:val="clear" w:color="auto" w:fill="auto"/>
          </w:tcPr>
          <w:p w14:paraId="4C925EBC" w14:textId="5DC603A0" w:rsidR="00394B10" w:rsidRPr="00416A2B" w:rsidRDefault="00394B10" w:rsidP="00394B10">
            <w:pPr>
              <w:pStyle w:val="TAL"/>
              <w:rPr>
                <w:sz w:val="16"/>
              </w:rPr>
            </w:pPr>
            <w:r w:rsidRPr="00416A2B">
              <w:rPr>
                <w:sz w:val="16"/>
              </w:rPr>
              <w:t>-</w:t>
            </w:r>
          </w:p>
        </w:tc>
      </w:tr>
      <w:tr w:rsidR="00416A2B" w:rsidRPr="00416A2B" w14:paraId="3708AF89" w14:textId="77777777" w:rsidTr="00416A2B">
        <w:tc>
          <w:tcPr>
            <w:tcW w:w="0" w:type="auto"/>
            <w:shd w:val="clear" w:color="auto" w:fill="auto"/>
          </w:tcPr>
          <w:p w14:paraId="522FF7CE" w14:textId="6342DE94" w:rsidR="00394B10" w:rsidRPr="00416A2B" w:rsidRDefault="00394B10" w:rsidP="00394B10">
            <w:pPr>
              <w:pStyle w:val="TAL"/>
              <w:rPr>
                <w:sz w:val="16"/>
              </w:rPr>
            </w:pPr>
            <w:r w:rsidRPr="00416A2B">
              <w:rPr>
                <w:sz w:val="16"/>
              </w:rPr>
              <w:t>S6-210253</w:t>
            </w:r>
          </w:p>
        </w:tc>
        <w:tc>
          <w:tcPr>
            <w:tcW w:w="0" w:type="auto"/>
            <w:shd w:val="clear" w:color="auto" w:fill="auto"/>
          </w:tcPr>
          <w:p w14:paraId="154270FB" w14:textId="1761BC5E" w:rsidR="00394B10" w:rsidRPr="00416A2B" w:rsidRDefault="00394B10" w:rsidP="00394B10">
            <w:pPr>
              <w:pStyle w:val="TAL"/>
              <w:rPr>
                <w:sz w:val="16"/>
              </w:rPr>
            </w:pPr>
            <w:r w:rsidRPr="00416A2B">
              <w:rPr>
                <w:sz w:val="16"/>
              </w:rPr>
              <w:t>MSGin5G leverage of CIoT</w:t>
            </w:r>
          </w:p>
        </w:tc>
        <w:tc>
          <w:tcPr>
            <w:tcW w:w="0" w:type="auto"/>
            <w:shd w:val="clear" w:color="auto" w:fill="auto"/>
          </w:tcPr>
          <w:p w14:paraId="30F50A2D" w14:textId="1B842B81" w:rsidR="00394B10" w:rsidRPr="00416A2B" w:rsidRDefault="00394B10" w:rsidP="00394B10">
            <w:pPr>
              <w:pStyle w:val="TAL"/>
              <w:rPr>
                <w:sz w:val="16"/>
              </w:rPr>
            </w:pPr>
            <w:r w:rsidRPr="00416A2B">
              <w:rPr>
                <w:sz w:val="16"/>
              </w:rPr>
              <w:t>Convida Wireless LLC</w:t>
            </w:r>
          </w:p>
        </w:tc>
        <w:tc>
          <w:tcPr>
            <w:tcW w:w="0" w:type="auto"/>
            <w:shd w:val="clear" w:color="auto" w:fill="auto"/>
          </w:tcPr>
          <w:p w14:paraId="439434A4" w14:textId="3885C709" w:rsidR="00394B10" w:rsidRPr="00416A2B" w:rsidRDefault="00394B10" w:rsidP="00394B10">
            <w:pPr>
              <w:pStyle w:val="TAL"/>
              <w:rPr>
                <w:sz w:val="16"/>
              </w:rPr>
            </w:pPr>
            <w:r w:rsidRPr="00416A2B">
              <w:rPr>
                <w:sz w:val="16"/>
              </w:rPr>
              <w:t>noted</w:t>
            </w:r>
          </w:p>
        </w:tc>
        <w:tc>
          <w:tcPr>
            <w:tcW w:w="0" w:type="auto"/>
            <w:shd w:val="clear" w:color="auto" w:fill="auto"/>
          </w:tcPr>
          <w:p w14:paraId="27B45EAE" w14:textId="7F316F92" w:rsidR="00394B10" w:rsidRPr="00416A2B" w:rsidRDefault="00394B10" w:rsidP="00394B10">
            <w:pPr>
              <w:pStyle w:val="TAL"/>
              <w:rPr>
                <w:sz w:val="16"/>
              </w:rPr>
            </w:pPr>
            <w:r w:rsidRPr="00416A2B">
              <w:rPr>
                <w:sz w:val="16"/>
              </w:rPr>
              <w:t>-</w:t>
            </w:r>
          </w:p>
        </w:tc>
        <w:tc>
          <w:tcPr>
            <w:tcW w:w="0" w:type="auto"/>
            <w:shd w:val="clear" w:color="auto" w:fill="auto"/>
          </w:tcPr>
          <w:p w14:paraId="4DA110A7" w14:textId="269222EF" w:rsidR="00394B10" w:rsidRPr="00416A2B" w:rsidRDefault="00394B10" w:rsidP="00394B10">
            <w:pPr>
              <w:pStyle w:val="TAL"/>
              <w:rPr>
                <w:sz w:val="16"/>
              </w:rPr>
            </w:pPr>
            <w:r w:rsidRPr="00416A2B">
              <w:rPr>
                <w:sz w:val="16"/>
              </w:rPr>
              <w:t>-</w:t>
            </w:r>
          </w:p>
        </w:tc>
      </w:tr>
      <w:tr w:rsidR="00416A2B" w:rsidRPr="00416A2B" w14:paraId="4B786D7D" w14:textId="77777777" w:rsidTr="00416A2B">
        <w:tc>
          <w:tcPr>
            <w:tcW w:w="0" w:type="auto"/>
            <w:shd w:val="clear" w:color="auto" w:fill="auto"/>
          </w:tcPr>
          <w:p w14:paraId="73EB6F1F" w14:textId="660D343E" w:rsidR="00394B10" w:rsidRPr="00416A2B" w:rsidRDefault="00394B10" w:rsidP="00394B10">
            <w:pPr>
              <w:pStyle w:val="TAL"/>
              <w:rPr>
                <w:sz w:val="16"/>
              </w:rPr>
            </w:pPr>
            <w:r w:rsidRPr="00416A2B">
              <w:rPr>
                <w:sz w:val="16"/>
              </w:rPr>
              <w:t>S6-210254</w:t>
            </w:r>
          </w:p>
        </w:tc>
        <w:tc>
          <w:tcPr>
            <w:tcW w:w="0" w:type="auto"/>
            <w:shd w:val="clear" w:color="auto" w:fill="auto"/>
          </w:tcPr>
          <w:p w14:paraId="2A12FE03" w14:textId="239A1494" w:rsidR="00394B10" w:rsidRPr="00416A2B" w:rsidRDefault="00394B10" w:rsidP="00394B10">
            <w:pPr>
              <w:pStyle w:val="TAL"/>
              <w:rPr>
                <w:sz w:val="16"/>
              </w:rPr>
            </w:pPr>
            <w:r w:rsidRPr="00416A2B">
              <w:rPr>
                <w:sz w:val="16"/>
              </w:rPr>
              <w:t>New SID for Network Slice Capability Exposure</w:t>
            </w:r>
          </w:p>
        </w:tc>
        <w:tc>
          <w:tcPr>
            <w:tcW w:w="0" w:type="auto"/>
            <w:shd w:val="clear" w:color="auto" w:fill="auto"/>
          </w:tcPr>
          <w:p w14:paraId="35A77568" w14:textId="69143460"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744FF916" w14:textId="472A3312" w:rsidR="00394B10" w:rsidRPr="00416A2B" w:rsidRDefault="00394B10" w:rsidP="00394B10">
            <w:pPr>
              <w:pStyle w:val="TAL"/>
              <w:rPr>
                <w:sz w:val="16"/>
              </w:rPr>
            </w:pPr>
            <w:r w:rsidRPr="00416A2B">
              <w:rPr>
                <w:sz w:val="16"/>
              </w:rPr>
              <w:t>postponed</w:t>
            </w:r>
          </w:p>
        </w:tc>
        <w:tc>
          <w:tcPr>
            <w:tcW w:w="0" w:type="auto"/>
            <w:shd w:val="clear" w:color="auto" w:fill="auto"/>
          </w:tcPr>
          <w:p w14:paraId="3B13A6D2" w14:textId="38F61E78" w:rsidR="00394B10" w:rsidRPr="00416A2B" w:rsidRDefault="00394B10" w:rsidP="00394B10">
            <w:pPr>
              <w:pStyle w:val="TAL"/>
              <w:rPr>
                <w:sz w:val="16"/>
              </w:rPr>
            </w:pPr>
            <w:r w:rsidRPr="00416A2B">
              <w:rPr>
                <w:sz w:val="16"/>
              </w:rPr>
              <w:t>S6-210027</w:t>
            </w:r>
          </w:p>
        </w:tc>
        <w:tc>
          <w:tcPr>
            <w:tcW w:w="0" w:type="auto"/>
            <w:shd w:val="clear" w:color="auto" w:fill="auto"/>
          </w:tcPr>
          <w:p w14:paraId="7BF39A6E" w14:textId="54FBAEC5" w:rsidR="00394B10" w:rsidRPr="00416A2B" w:rsidRDefault="00394B10" w:rsidP="00394B10">
            <w:pPr>
              <w:pStyle w:val="TAL"/>
              <w:rPr>
                <w:sz w:val="16"/>
              </w:rPr>
            </w:pPr>
            <w:r w:rsidRPr="00416A2B">
              <w:rPr>
                <w:sz w:val="16"/>
              </w:rPr>
              <w:t>-</w:t>
            </w:r>
          </w:p>
        </w:tc>
      </w:tr>
      <w:tr w:rsidR="00416A2B" w:rsidRPr="00416A2B" w14:paraId="66E114F9" w14:textId="77777777" w:rsidTr="00416A2B">
        <w:tc>
          <w:tcPr>
            <w:tcW w:w="0" w:type="auto"/>
            <w:shd w:val="clear" w:color="auto" w:fill="auto"/>
          </w:tcPr>
          <w:p w14:paraId="72978660" w14:textId="63EE8393" w:rsidR="00394B10" w:rsidRPr="00416A2B" w:rsidRDefault="00394B10" w:rsidP="00394B10">
            <w:pPr>
              <w:pStyle w:val="TAL"/>
              <w:rPr>
                <w:sz w:val="16"/>
              </w:rPr>
            </w:pPr>
            <w:r w:rsidRPr="00416A2B">
              <w:rPr>
                <w:sz w:val="16"/>
              </w:rPr>
              <w:t>S6-210255</w:t>
            </w:r>
          </w:p>
        </w:tc>
        <w:tc>
          <w:tcPr>
            <w:tcW w:w="0" w:type="auto"/>
            <w:shd w:val="clear" w:color="auto" w:fill="auto"/>
          </w:tcPr>
          <w:p w14:paraId="3A0B034B" w14:textId="503A868D" w:rsidR="00394B10" w:rsidRPr="00416A2B" w:rsidRDefault="00394B10" w:rsidP="00394B10">
            <w:pPr>
              <w:pStyle w:val="TAL"/>
              <w:rPr>
                <w:sz w:val="16"/>
              </w:rPr>
            </w:pPr>
            <w:r w:rsidRPr="00416A2B">
              <w:rPr>
                <w:sz w:val="16"/>
              </w:rPr>
              <w:t>Message Store control</w:t>
            </w:r>
          </w:p>
        </w:tc>
        <w:tc>
          <w:tcPr>
            <w:tcW w:w="0" w:type="auto"/>
            <w:shd w:val="clear" w:color="auto" w:fill="auto"/>
          </w:tcPr>
          <w:p w14:paraId="538A15CF" w14:textId="7048BB7E" w:rsidR="00394B10" w:rsidRPr="00416A2B" w:rsidRDefault="00394B10" w:rsidP="00394B10">
            <w:pPr>
              <w:pStyle w:val="TAL"/>
              <w:rPr>
                <w:sz w:val="16"/>
              </w:rPr>
            </w:pPr>
            <w:r w:rsidRPr="00416A2B">
              <w:rPr>
                <w:sz w:val="16"/>
              </w:rPr>
              <w:t>AT&amp;T GNS Belgium SPRL</w:t>
            </w:r>
          </w:p>
        </w:tc>
        <w:tc>
          <w:tcPr>
            <w:tcW w:w="0" w:type="auto"/>
            <w:shd w:val="clear" w:color="auto" w:fill="auto"/>
          </w:tcPr>
          <w:p w14:paraId="73737D90" w14:textId="314DBCAC" w:rsidR="00394B10" w:rsidRPr="00416A2B" w:rsidRDefault="00394B10" w:rsidP="00394B10">
            <w:pPr>
              <w:pStyle w:val="TAL"/>
              <w:rPr>
                <w:sz w:val="16"/>
              </w:rPr>
            </w:pPr>
            <w:r w:rsidRPr="00416A2B">
              <w:rPr>
                <w:sz w:val="16"/>
              </w:rPr>
              <w:t>agreed</w:t>
            </w:r>
          </w:p>
        </w:tc>
        <w:tc>
          <w:tcPr>
            <w:tcW w:w="0" w:type="auto"/>
            <w:shd w:val="clear" w:color="auto" w:fill="auto"/>
          </w:tcPr>
          <w:p w14:paraId="30A4F593" w14:textId="0E4BDB8B" w:rsidR="00394B10" w:rsidRPr="00416A2B" w:rsidRDefault="00394B10" w:rsidP="00394B10">
            <w:pPr>
              <w:pStyle w:val="TAL"/>
              <w:rPr>
                <w:sz w:val="16"/>
              </w:rPr>
            </w:pPr>
            <w:r w:rsidRPr="00416A2B">
              <w:rPr>
                <w:sz w:val="16"/>
              </w:rPr>
              <w:t>S6-210095</w:t>
            </w:r>
          </w:p>
        </w:tc>
        <w:tc>
          <w:tcPr>
            <w:tcW w:w="0" w:type="auto"/>
            <w:shd w:val="clear" w:color="auto" w:fill="auto"/>
          </w:tcPr>
          <w:p w14:paraId="436DD069" w14:textId="0F321ACC" w:rsidR="00394B10" w:rsidRPr="00416A2B" w:rsidRDefault="00394B10" w:rsidP="00394B10">
            <w:pPr>
              <w:pStyle w:val="TAL"/>
              <w:rPr>
                <w:sz w:val="16"/>
              </w:rPr>
            </w:pPr>
            <w:r w:rsidRPr="00416A2B">
              <w:rPr>
                <w:sz w:val="16"/>
              </w:rPr>
              <w:t>-</w:t>
            </w:r>
          </w:p>
        </w:tc>
      </w:tr>
      <w:tr w:rsidR="00416A2B" w:rsidRPr="00416A2B" w14:paraId="2DAAF16A" w14:textId="77777777" w:rsidTr="00416A2B">
        <w:tc>
          <w:tcPr>
            <w:tcW w:w="0" w:type="auto"/>
            <w:shd w:val="clear" w:color="auto" w:fill="auto"/>
          </w:tcPr>
          <w:p w14:paraId="5FC259E9" w14:textId="11FC3F62" w:rsidR="00394B10" w:rsidRPr="00416A2B" w:rsidRDefault="00394B10" w:rsidP="00394B10">
            <w:pPr>
              <w:pStyle w:val="TAL"/>
              <w:rPr>
                <w:sz w:val="16"/>
              </w:rPr>
            </w:pPr>
            <w:r w:rsidRPr="00416A2B">
              <w:rPr>
                <w:sz w:val="16"/>
              </w:rPr>
              <w:t>S6-210256</w:t>
            </w:r>
          </w:p>
        </w:tc>
        <w:tc>
          <w:tcPr>
            <w:tcW w:w="0" w:type="auto"/>
            <w:shd w:val="clear" w:color="auto" w:fill="auto"/>
          </w:tcPr>
          <w:p w14:paraId="3E0016B6" w14:textId="15185E35" w:rsidR="00394B10" w:rsidRPr="00416A2B" w:rsidRDefault="00394B10" w:rsidP="00394B10">
            <w:pPr>
              <w:pStyle w:val="TAL"/>
              <w:rPr>
                <w:sz w:val="16"/>
              </w:rPr>
            </w:pPr>
            <w:r w:rsidRPr="00416A2B">
              <w:rPr>
                <w:sz w:val="16"/>
              </w:rPr>
              <w:t>Corrections to FD using media plane</w:t>
            </w:r>
          </w:p>
        </w:tc>
        <w:tc>
          <w:tcPr>
            <w:tcW w:w="0" w:type="auto"/>
            <w:shd w:val="clear" w:color="auto" w:fill="auto"/>
          </w:tcPr>
          <w:p w14:paraId="24742081" w14:textId="62E2D54B" w:rsidR="00394B10" w:rsidRPr="00416A2B" w:rsidRDefault="00394B10" w:rsidP="00394B10">
            <w:pPr>
              <w:pStyle w:val="TAL"/>
              <w:rPr>
                <w:sz w:val="16"/>
              </w:rPr>
            </w:pPr>
            <w:r w:rsidRPr="00416A2B">
              <w:rPr>
                <w:sz w:val="16"/>
              </w:rPr>
              <w:t>AT&amp;T GNS Belgium SPRL</w:t>
            </w:r>
          </w:p>
        </w:tc>
        <w:tc>
          <w:tcPr>
            <w:tcW w:w="0" w:type="auto"/>
            <w:shd w:val="clear" w:color="auto" w:fill="auto"/>
          </w:tcPr>
          <w:p w14:paraId="160FCD48" w14:textId="331D875F" w:rsidR="00394B10" w:rsidRPr="00416A2B" w:rsidRDefault="00394B10" w:rsidP="00394B10">
            <w:pPr>
              <w:pStyle w:val="TAL"/>
              <w:rPr>
                <w:sz w:val="16"/>
              </w:rPr>
            </w:pPr>
            <w:r w:rsidRPr="00416A2B">
              <w:rPr>
                <w:sz w:val="16"/>
              </w:rPr>
              <w:t>agreed</w:t>
            </w:r>
          </w:p>
        </w:tc>
        <w:tc>
          <w:tcPr>
            <w:tcW w:w="0" w:type="auto"/>
            <w:shd w:val="clear" w:color="auto" w:fill="auto"/>
          </w:tcPr>
          <w:p w14:paraId="77430384" w14:textId="0EDF1B49" w:rsidR="00394B10" w:rsidRPr="00416A2B" w:rsidRDefault="00394B10" w:rsidP="00394B10">
            <w:pPr>
              <w:pStyle w:val="TAL"/>
              <w:rPr>
                <w:sz w:val="16"/>
              </w:rPr>
            </w:pPr>
            <w:r w:rsidRPr="00416A2B">
              <w:rPr>
                <w:sz w:val="16"/>
              </w:rPr>
              <w:t>S6-210096</w:t>
            </w:r>
          </w:p>
        </w:tc>
        <w:tc>
          <w:tcPr>
            <w:tcW w:w="0" w:type="auto"/>
            <w:shd w:val="clear" w:color="auto" w:fill="auto"/>
          </w:tcPr>
          <w:p w14:paraId="60EAE047" w14:textId="202675D8" w:rsidR="00394B10" w:rsidRPr="00416A2B" w:rsidRDefault="00394B10" w:rsidP="00394B10">
            <w:pPr>
              <w:pStyle w:val="TAL"/>
              <w:rPr>
                <w:sz w:val="16"/>
              </w:rPr>
            </w:pPr>
            <w:r w:rsidRPr="00416A2B">
              <w:rPr>
                <w:sz w:val="16"/>
              </w:rPr>
              <w:t>-</w:t>
            </w:r>
          </w:p>
        </w:tc>
      </w:tr>
      <w:tr w:rsidR="00416A2B" w:rsidRPr="00416A2B" w14:paraId="684D61C8" w14:textId="77777777" w:rsidTr="00416A2B">
        <w:tc>
          <w:tcPr>
            <w:tcW w:w="0" w:type="auto"/>
            <w:shd w:val="clear" w:color="auto" w:fill="auto"/>
          </w:tcPr>
          <w:p w14:paraId="5C08CFC5" w14:textId="7BAD2C57" w:rsidR="00394B10" w:rsidRPr="00416A2B" w:rsidRDefault="00394B10" w:rsidP="00394B10">
            <w:pPr>
              <w:pStyle w:val="TAL"/>
              <w:rPr>
                <w:sz w:val="16"/>
              </w:rPr>
            </w:pPr>
            <w:r w:rsidRPr="00416A2B">
              <w:rPr>
                <w:sz w:val="16"/>
              </w:rPr>
              <w:t>S6-210257</w:t>
            </w:r>
          </w:p>
        </w:tc>
        <w:tc>
          <w:tcPr>
            <w:tcW w:w="0" w:type="auto"/>
            <w:shd w:val="clear" w:color="auto" w:fill="auto"/>
          </w:tcPr>
          <w:p w14:paraId="59179E05" w14:textId="3D8AFB05" w:rsidR="00394B10" w:rsidRPr="00416A2B" w:rsidRDefault="00394B10" w:rsidP="00394B10">
            <w:pPr>
              <w:pStyle w:val="TAL"/>
              <w:rPr>
                <w:sz w:val="16"/>
              </w:rPr>
            </w:pPr>
            <w:r w:rsidRPr="00416A2B">
              <w:rPr>
                <w:sz w:val="16"/>
              </w:rPr>
              <w:t>Correction and clarification on file upload using HTTP procedure</w:t>
            </w:r>
          </w:p>
        </w:tc>
        <w:tc>
          <w:tcPr>
            <w:tcW w:w="0" w:type="auto"/>
            <w:shd w:val="clear" w:color="auto" w:fill="auto"/>
          </w:tcPr>
          <w:p w14:paraId="7A15FD68" w14:textId="17CCBA92" w:rsidR="00394B10" w:rsidRPr="00416A2B" w:rsidRDefault="00394B10" w:rsidP="00394B10">
            <w:pPr>
              <w:pStyle w:val="TAL"/>
              <w:rPr>
                <w:sz w:val="16"/>
              </w:rPr>
            </w:pPr>
            <w:r w:rsidRPr="00416A2B">
              <w:rPr>
                <w:sz w:val="16"/>
              </w:rPr>
              <w:t>AT&amp;T GNS Belgium SPRL</w:t>
            </w:r>
          </w:p>
        </w:tc>
        <w:tc>
          <w:tcPr>
            <w:tcW w:w="0" w:type="auto"/>
            <w:shd w:val="clear" w:color="auto" w:fill="auto"/>
          </w:tcPr>
          <w:p w14:paraId="38A76595" w14:textId="241E3F05" w:rsidR="00394B10" w:rsidRPr="00416A2B" w:rsidRDefault="00394B10" w:rsidP="00394B10">
            <w:pPr>
              <w:pStyle w:val="TAL"/>
              <w:rPr>
                <w:sz w:val="16"/>
              </w:rPr>
            </w:pPr>
            <w:r w:rsidRPr="00416A2B">
              <w:rPr>
                <w:sz w:val="16"/>
              </w:rPr>
              <w:t>agreed</w:t>
            </w:r>
          </w:p>
        </w:tc>
        <w:tc>
          <w:tcPr>
            <w:tcW w:w="0" w:type="auto"/>
            <w:shd w:val="clear" w:color="auto" w:fill="auto"/>
          </w:tcPr>
          <w:p w14:paraId="08F0E710" w14:textId="37645D56" w:rsidR="00394B10" w:rsidRPr="00416A2B" w:rsidRDefault="00394B10" w:rsidP="00394B10">
            <w:pPr>
              <w:pStyle w:val="TAL"/>
              <w:rPr>
                <w:sz w:val="16"/>
              </w:rPr>
            </w:pPr>
            <w:r w:rsidRPr="00416A2B">
              <w:rPr>
                <w:sz w:val="16"/>
              </w:rPr>
              <w:t>S6-210099</w:t>
            </w:r>
          </w:p>
        </w:tc>
        <w:tc>
          <w:tcPr>
            <w:tcW w:w="0" w:type="auto"/>
            <w:shd w:val="clear" w:color="auto" w:fill="auto"/>
          </w:tcPr>
          <w:p w14:paraId="1CDD13CD" w14:textId="205D80C3" w:rsidR="00394B10" w:rsidRPr="00416A2B" w:rsidRDefault="00394B10" w:rsidP="00394B10">
            <w:pPr>
              <w:pStyle w:val="TAL"/>
              <w:rPr>
                <w:sz w:val="16"/>
              </w:rPr>
            </w:pPr>
            <w:r w:rsidRPr="00416A2B">
              <w:rPr>
                <w:sz w:val="16"/>
              </w:rPr>
              <w:t>-</w:t>
            </w:r>
          </w:p>
        </w:tc>
      </w:tr>
      <w:tr w:rsidR="00416A2B" w:rsidRPr="00416A2B" w14:paraId="63535DA8" w14:textId="77777777" w:rsidTr="00416A2B">
        <w:tc>
          <w:tcPr>
            <w:tcW w:w="0" w:type="auto"/>
            <w:shd w:val="clear" w:color="auto" w:fill="auto"/>
          </w:tcPr>
          <w:p w14:paraId="7423B296" w14:textId="103CDB30" w:rsidR="00394B10" w:rsidRPr="00416A2B" w:rsidRDefault="00394B10" w:rsidP="00394B10">
            <w:pPr>
              <w:pStyle w:val="TAL"/>
              <w:rPr>
                <w:sz w:val="16"/>
              </w:rPr>
            </w:pPr>
            <w:r w:rsidRPr="00416A2B">
              <w:rPr>
                <w:sz w:val="16"/>
              </w:rPr>
              <w:t>S6-210258</w:t>
            </w:r>
          </w:p>
        </w:tc>
        <w:tc>
          <w:tcPr>
            <w:tcW w:w="0" w:type="auto"/>
            <w:shd w:val="clear" w:color="auto" w:fill="auto"/>
          </w:tcPr>
          <w:p w14:paraId="188713FD" w14:textId="09B17C29" w:rsidR="00394B10" w:rsidRPr="00416A2B" w:rsidRDefault="00394B10" w:rsidP="00394B10">
            <w:pPr>
              <w:pStyle w:val="TAL"/>
              <w:rPr>
                <w:sz w:val="16"/>
              </w:rPr>
            </w:pPr>
            <w:r w:rsidRPr="00416A2B">
              <w:rPr>
                <w:sz w:val="16"/>
              </w:rPr>
              <w:t>EAS assignment</w:t>
            </w:r>
          </w:p>
        </w:tc>
        <w:tc>
          <w:tcPr>
            <w:tcW w:w="0" w:type="auto"/>
            <w:shd w:val="clear" w:color="auto" w:fill="auto"/>
          </w:tcPr>
          <w:p w14:paraId="11168F2E" w14:textId="78F4DB73" w:rsidR="00394B10" w:rsidRPr="00416A2B" w:rsidRDefault="00394B10" w:rsidP="00394B10">
            <w:pPr>
              <w:pStyle w:val="TAL"/>
              <w:rPr>
                <w:sz w:val="16"/>
              </w:rPr>
            </w:pPr>
            <w:r w:rsidRPr="00416A2B">
              <w:rPr>
                <w:sz w:val="16"/>
              </w:rPr>
              <w:t>Convida Wireless LLC</w:t>
            </w:r>
          </w:p>
        </w:tc>
        <w:tc>
          <w:tcPr>
            <w:tcW w:w="0" w:type="auto"/>
            <w:shd w:val="clear" w:color="auto" w:fill="auto"/>
          </w:tcPr>
          <w:p w14:paraId="297F8904" w14:textId="6493D192" w:rsidR="00394B10" w:rsidRPr="00416A2B" w:rsidRDefault="00394B10" w:rsidP="00394B10">
            <w:pPr>
              <w:pStyle w:val="TAL"/>
              <w:rPr>
                <w:sz w:val="16"/>
              </w:rPr>
            </w:pPr>
            <w:r w:rsidRPr="00416A2B">
              <w:rPr>
                <w:sz w:val="16"/>
              </w:rPr>
              <w:t>postponed</w:t>
            </w:r>
          </w:p>
        </w:tc>
        <w:tc>
          <w:tcPr>
            <w:tcW w:w="0" w:type="auto"/>
            <w:shd w:val="clear" w:color="auto" w:fill="auto"/>
          </w:tcPr>
          <w:p w14:paraId="1CB825DD" w14:textId="15DBC58D" w:rsidR="00394B10" w:rsidRPr="00416A2B" w:rsidRDefault="00394B10" w:rsidP="00394B10">
            <w:pPr>
              <w:pStyle w:val="TAL"/>
              <w:rPr>
                <w:sz w:val="16"/>
              </w:rPr>
            </w:pPr>
            <w:r w:rsidRPr="00416A2B">
              <w:rPr>
                <w:sz w:val="16"/>
              </w:rPr>
              <w:t>S6-210180</w:t>
            </w:r>
          </w:p>
        </w:tc>
        <w:tc>
          <w:tcPr>
            <w:tcW w:w="0" w:type="auto"/>
            <w:shd w:val="clear" w:color="auto" w:fill="auto"/>
          </w:tcPr>
          <w:p w14:paraId="5F9146BB" w14:textId="2B368133" w:rsidR="00394B10" w:rsidRPr="00416A2B" w:rsidRDefault="00394B10" w:rsidP="00394B10">
            <w:pPr>
              <w:pStyle w:val="TAL"/>
              <w:rPr>
                <w:sz w:val="16"/>
              </w:rPr>
            </w:pPr>
            <w:r w:rsidRPr="00416A2B">
              <w:rPr>
                <w:sz w:val="16"/>
              </w:rPr>
              <w:t>-</w:t>
            </w:r>
          </w:p>
        </w:tc>
      </w:tr>
      <w:tr w:rsidR="00416A2B" w:rsidRPr="00416A2B" w14:paraId="52B593B1" w14:textId="77777777" w:rsidTr="00416A2B">
        <w:tc>
          <w:tcPr>
            <w:tcW w:w="0" w:type="auto"/>
            <w:shd w:val="clear" w:color="auto" w:fill="auto"/>
          </w:tcPr>
          <w:p w14:paraId="4EC1A8DE" w14:textId="1AEFD95A" w:rsidR="00394B10" w:rsidRPr="00416A2B" w:rsidRDefault="00394B10" w:rsidP="00394B10">
            <w:pPr>
              <w:pStyle w:val="TAL"/>
              <w:rPr>
                <w:sz w:val="16"/>
              </w:rPr>
            </w:pPr>
            <w:r w:rsidRPr="00416A2B">
              <w:rPr>
                <w:sz w:val="16"/>
              </w:rPr>
              <w:t>S6-210259</w:t>
            </w:r>
          </w:p>
        </w:tc>
        <w:tc>
          <w:tcPr>
            <w:tcW w:w="0" w:type="auto"/>
            <w:shd w:val="clear" w:color="auto" w:fill="auto"/>
          </w:tcPr>
          <w:p w14:paraId="767831CC" w14:textId="7E720252" w:rsidR="00394B10" w:rsidRPr="00416A2B" w:rsidRDefault="00394B10" w:rsidP="00394B10">
            <w:pPr>
              <w:pStyle w:val="TAL"/>
              <w:rPr>
                <w:sz w:val="16"/>
              </w:rPr>
            </w:pPr>
            <w:r w:rsidRPr="00416A2B">
              <w:rPr>
                <w:sz w:val="16"/>
              </w:rPr>
              <w:t>Device Onboarding</w:t>
            </w:r>
          </w:p>
        </w:tc>
        <w:tc>
          <w:tcPr>
            <w:tcW w:w="0" w:type="auto"/>
            <w:shd w:val="clear" w:color="auto" w:fill="auto"/>
          </w:tcPr>
          <w:p w14:paraId="7C1B678D" w14:textId="76CFFF91" w:rsidR="00394B10" w:rsidRPr="00416A2B" w:rsidRDefault="00394B10" w:rsidP="00394B10">
            <w:pPr>
              <w:pStyle w:val="TAL"/>
              <w:rPr>
                <w:sz w:val="16"/>
              </w:rPr>
            </w:pPr>
            <w:r w:rsidRPr="00416A2B">
              <w:rPr>
                <w:sz w:val="16"/>
              </w:rPr>
              <w:t>ZTE Corporation</w:t>
            </w:r>
          </w:p>
        </w:tc>
        <w:tc>
          <w:tcPr>
            <w:tcW w:w="0" w:type="auto"/>
            <w:shd w:val="clear" w:color="auto" w:fill="auto"/>
          </w:tcPr>
          <w:p w14:paraId="42608395" w14:textId="248C6094" w:rsidR="00394B10" w:rsidRPr="00416A2B" w:rsidRDefault="00394B10" w:rsidP="00394B10">
            <w:pPr>
              <w:pStyle w:val="TAL"/>
              <w:rPr>
                <w:sz w:val="16"/>
              </w:rPr>
            </w:pPr>
            <w:r w:rsidRPr="00416A2B">
              <w:rPr>
                <w:sz w:val="16"/>
              </w:rPr>
              <w:t>approved</w:t>
            </w:r>
          </w:p>
        </w:tc>
        <w:tc>
          <w:tcPr>
            <w:tcW w:w="0" w:type="auto"/>
            <w:shd w:val="clear" w:color="auto" w:fill="auto"/>
          </w:tcPr>
          <w:p w14:paraId="0BA4D29C" w14:textId="3861CDD5" w:rsidR="00394B10" w:rsidRPr="00416A2B" w:rsidRDefault="00394B10" w:rsidP="00394B10">
            <w:pPr>
              <w:pStyle w:val="TAL"/>
              <w:rPr>
                <w:sz w:val="16"/>
              </w:rPr>
            </w:pPr>
            <w:r w:rsidRPr="00416A2B">
              <w:rPr>
                <w:sz w:val="16"/>
              </w:rPr>
              <w:t>S6-210029</w:t>
            </w:r>
          </w:p>
        </w:tc>
        <w:tc>
          <w:tcPr>
            <w:tcW w:w="0" w:type="auto"/>
            <w:shd w:val="clear" w:color="auto" w:fill="auto"/>
          </w:tcPr>
          <w:p w14:paraId="4D30583A" w14:textId="1B222379" w:rsidR="00394B10" w:rsidRPr="00416A2B" w:rsidRDefault="00394B10" w:rsidP="00394B10">
            <w:pPr>
              <w:pStyle w:val="TAL"/>
              <w:rPr>
                <w:sz w:val="16"/>
              </w:rPr>
            </w:pPr>
            <w:r w:rsidRPr="00416A2B">
              <w:rPr>
                <w:sz w:val="16"/>
              </w:rPr>
              <w:t>-</w:t>
            </w:r>
          </w:p>
        </w:tc>
      </w:tr>
      <w:tr w:rsidR="00416A2B" w:rsidRPr="00416A2B" w14:paraId="3B66C364" w14:textId="77777777" w:rsidTr="00416A2B">
        <w:tc>
          <w:tcPr>
            <w:tcW w:w="0" w:type="auto"/>
            <w:shd w:val="clear" w:color="auto" w:fill="auto"/>
          </w:tcPr>
          <w:p w14:paraId="68A61E1A" w14:textId="7062A79F" w:rsidR="00394B10" w:rsidRPr="00416A2B" w:rsidRDefault="00394B10" w:rsidP="00394B10">
            <w:pPr>
              <w:pStyle w:val="TAL"/>
              <w:rPr>
                <w:sz w:val="16"/>
              </w:rPr>
            </w:pPr>
            <w:r w:rsidRPr="00416A2B">
              <w:rPr>
                <w:sz w:val="16"/>
              </w:rPr>
              <w:t>S6-210260</w:t>
            </w:r>
          </w:p>
        </w:tc>
        <w:tc>
          <w:tcPr>
            <w:tcW w:w="0" w:type="auto"/>
            <w:shd w:val="clear" w:color="auto" w:fill="auto"/>
          </w:tcPr>
          <w:p w14:paraId="47DDBA44" w14:textId="13C565DE" w:rsidR="00394B10" w:rsidRPr="00416A2B" w:rsidRDefault="00394B10" w:rsidP="00394B10">
            <w:pPr>
              <w:pStyle w:val="TAL"/>
              <w:rPr>
                <w:sz w:val="16"/>
              </w:rPr>
            </w:pPr>
            <w:r w:rsidRPr="00416A2B">
              <w:rPr>
                <w:sz w:val="16"/>
              </w:rPr>
              <w:t>Evaluation of solution #1</w:t>
            </w:r>
          </w:p>
        </w:tc>
        <w:tc>
          <w:tcPr>
            <w:tcW w:w="0" w:type="auto"/>
            <w:shd w:val="clear" w:color="auto" w:fill="auto"/>
          </w:tcPr>
          <w:p w14:paraId="203F8EFB" w14:textId="16E1A6BB" w:rsidR="00394B10" w:rsidRPr="00416A2B" w:rsidRDefault="00394B10" w:rsidP="00394B10">
            <w:pPr>
              <w:pStyle w:val="TAL"/>
              <w:rPr>
                <w:sz w:val="16"/>
              </w:rPr>
            </w:pPr>
            <w:r w:rsidRPr="00416A2B">
              <w:rPr>
                <w:sz w:val="16"/>
              </w:rPr>
              <w:t>ZTE Corporation</w:t>
            </w:r>
          </w:p>
        </w:tc>
        <w:tc>
          <w:tcPr>
            <w:tcW w:w="0" w:type="auto"/>
            <w:shd w:val="clear" w:color="auto" w:fill="auto"/>
          </w:tcPr>
          <w:p w14:paraId="415D0993" w14:textId="69C6066F" w:rsidR="00394B10" w:rsidRPr="00416A2B" w:rsidRDefault="00394B10" w:rsidP="00394B10">
            <w:pPr>
              <w:pStyle w:val="TAL"/>
              <w:rPr>
                <w:sz w:val="16"/>
              </w:rPr>
            </w:pPr>
            <w:r w:rsidRPr="00416A2B">
              <w:rPr>
                <w:sz w:val="16"/>
              </w:rPr>
              <w:t>approved</w:t>
            </w:r>
          </w:p>
        </w:tc>
        <w:tc>
          <w:tcPr>
            <w:tcW w:w="0" w:type="auto"/>
            <w:shd w:val="clear" w:color="auto" w:fill="auto"/>
          </w:tcPr>
          <w:p w14:paraId="294536CD" w14:textId="6CF1BA7F" w:rsidR="00394B10" w:rsidRPr="00416A2B" w:rsidRDefault="00394B10" w:rsidP="00394B10">
            <w:pPr>
              <w:pStyle w:val="TAL"/>
              <w:rPr>
                <w:sz w:val="16"/>
              </w:rPr>
            </w:pPr>
            <w:r w:rsidRPr="00416A2B">
              <w:rPr>
                <w:sz w:val="16"/>
              </w:rPr>
              <w:t>S6-210030</w:t>
            </w:r>
          </w:p>
        </w:tc>
        <w:tc>
          <w:tcPr>
            <w:tcW w:w="0" w:type="auto"/>
            <w:shd w:val="clear" w:color="auto" w:fill="auto"/>
          </w:tcPr>
          <w:p w14:paraId="5F542D9D" w14:textId="108C82BD" w:rsidR="00394B10" w:rsidRPr="00416A2B" w:rsidRDefault="00394B10" w:rsidP="00394B10">
            <w:pPr>
              <w:pStyle w:val="TAL"/>
              <w:rPr>
                <w:sz w:val="16"/>
              </w:rPr>
            </w:pPr>
            <w:r w:rsidRPr="00416A2B">
              <w:rPr>
                <w:sz w:val="16"/>
              </w:rPr>
              <w:t>-</w:t>
            </w:r>
          </w:p>
        </w:tc>
      </w:tr>
      <w:tr w:rsidR="00416A2B" w:rsidRPr="00416A2B" w14:paraId="665D811D" w14:textId="77777777" w:rsidTr="00416A2B">
        <w:tc>
          <w:tcPr>
            <w:tcW w:w="0" w:type="auto"/>
            <w:shd w:val="clear" w:color="auto" w:fill="auto"/>
          </w:tcPr>
          <w:p w14:paraId="64919780" w14:textId="2C2F27E1" w:rsidR="00394B10" w:rsidRPr="00416A2B" w:rsidRDefault="00394B10" w:rsidP="00394B10">
            <w:pPr>
              <w:pStyle w:val="TAL"/>
              <w:rPr>
                <w:sz w:val="16"/>
              </w:rPr>
            </w:pPr>
            <w:r w:rsidRPr="00416A2B">
              <w:rPr>
                <w:sz w:val="16"/>
              </w:rPr>
              <w:t>S6-210261</w:t>
            </w:r>
          </w:p>
        </w:tc>
        <w:tc>
          <w:tcPr>
            <w:tcW w:w="0" w:type="auto"/>
            <w:shd w:val="clear" w:color="auto" w:fill="auto"/>
          </w:tcPr>
          <w:p w14:paraId="406E00A3" w14:textId="28199D42" w:rsidR="00394B10" w:rsidRPr="00416A2B" w:rsidRDefault="00394B10" w:rsidP="00394B10">
            <w:pPr>
              <w:pStyle w:val="TAL"/>
              <w:rPr>
                <w:sz w:val="16"/>
              </w:rPr>
            </w:pPr>
            <w:r w:rsidRPr="00416A2B">
              <w:rPr>
                <w:sz w:val="16"/>
              </w:rPr>
              <w:t>Evaluation of solution #3</w:t>
            </w:r>
          </w:p>
        </w:tc>
        <w:tc>
          <w:tcPr>
            <w:tcW w:w="0" w:type="auto"/>
            <w:shd w:val="clear" w:color="auto" w:fill="auto"/>
          </w:tcPr>
          <w:p w14:paraId="571B3FB6" w14:textId="79B2C17E" w:rsidR="00394B10" w:rsidRPr="00416A2B" w:rsidRDefault="00394B10" w:rsidP="00394B10">
            <w:pPr>
              <w:pStyle w:val="TAL"/>
              <w:rPr>
                <w:sz w:val="16"/>
              </w:rPr>
            </w:pPr>
            <w:r w:rsidRPr="00416A2B">
              <w:rPr>
                <w:sz w:val="16"/>
              </w:rPr>
              <w:t>ZTE Corporation</w:t>
            </w:r>
          </w:p>
        </w:tc>
        <w:tc>
          <w:tcPr>
            <w:tcW w:w="0" w:type="auto"/>
            <w:shd w:val="clear" w:color="auto" w:fill="auto"/>
          </w:tcPr>
          <w:p w14:paraId="4B68026E" w14:textId="59B5FAC7" w:rsidR="00394B10" w:rsidRPr="00416A2B" w:rsidRDefault="00394B10" w:rsidP="00394B10">
            <w:pPr>
              <w:pStyle w:val="TAL"/>
              <w:rPr>
                <w:sz w:val="16"/>
              </w:rPr>
            </w:pPr>
            <w:r w:rsidRPr="00416A2B">
              <w:rPr>
                <w:sz w:val="16"/>
              </w:rPr>
              <w:t>revised</w:t>
            </w:r>
          </w:p>
        </w:tc>
        <w:tc>
          <w:tcPr>
            <w:tcW w:w="0" w:type="auto"/>
            <w:shd w:val="clear" w:color="auto" w:fill="auto"/>
          </w:tcPr>
          <w:p w14:paraId="70322394" w14:textId="356295CF" w:rsidR="00394B10" w:rsidRPr="00416A2B" w:rsidRDefault="00394B10" w:rsidP="00394B10">
            <w:pPr>
              <w:pStyle w:val="TAL"/>
              <w:rPr>
                <w:sz w:val="16"/>
              </w:rPr>
            </w:pPr>
            <w:r w:rsidRPr="00416A2B">
              <w:rPr>
                <w:sz w:val="16"/>
              </w:rPr>
              <w:t>S6-210031</w:t>
            </w:r>
          </w:p>
        </w:tc>
        <w:tc>
          <w:tcPr>
            <w:tcW w:w="0" w:type="auto"/>
            <w:shd w:val="clear" w:color="auto" w:fill="auto"/>
          </w:tcPr>
          <w:p w14:paraId="4E8BDB00" w14:textId="221A0729" w:rsidR="00394B10" w:rsidRPr="00416A2B" w:rsidRDefault="00394B10" w:rsidP="00394B10">
            <w:pPr>
              <w:pStyle w:val="TAL"/>
              <w:rPr>
                <w:sz w:val="16"/>
              </w:rPr>
            </w:pPr>
            <w:r w:rsidRPr="00416A2B">
              <w:rPr>
                <w:sz w:val="16"/>
              </w:rPr>
              <w:t>S6-210365</w:t>
            </w:r>
          </w:p>
        </w:tc>
      </w:tr>
      <w:tr w:rsidR="00416A2B" w:rsidRPr="00416A2B" w14:paraId="0A05200C" w14:textId="77777777" w:rsidTr="00416A2B">
        <w:tc>
          <w:tcPr>
            <w:tcW w:w="0" w:type="auto"/>
            <w:shd w:val="clear" w:color="auto" w:fill="auto"/>
          </w:tcPr>
          <w:p w14:paraId="2932C033" w14:textId="01AB33D8" w:rsidR="00394B10" w:rsidRPr="00416A2B" w:rsidRDefault="00394B10" w:rsidP="00394B10">
            <w:pPr>
              <w:pStyle w:val="TAL"/>
              <w:rPr>
                <w:sz w:val="16"/>
              </w:rPr>
            </w:pPr>
            <w:r w:rsidRPr="00416A2B">
              <w:rPr>
                <w:sz w:val="16"/>
              </w:rPr>
              <w:t>S6-210262</w:t>
            </w:r>
          </w:p>
        </w:tc>
        <w:tc>
          <w:tcPr>
            <w:tcW w:w="0" w:type="auto"/>
            <w:shd w:val="clear" w:color="auto" w:fill="auto"/>
          </w:tcPr>
          <w:p w14:paraId="1B0438C0" w14:textId="1FF0A3E3" w:rsidR="00394B10" w:rsidRPr="00416A2B" w:rsidRDefault="00394B10" w:rsidP="00394B10">
            <w:pPr>
              <w:pStyle w:val="TAL"/>
              <w:rPr>
                <w:sz w:val="16"/>
              </w:rPr>
            </w:pPr>
            <w:r w:rsidRPr="00416A2B">
              <w:rPr>
                <w:sz w:val="16"/>
              </w:rPr>
              <w:t>Evaluation of solution #5</w:t>
            </w:r>
          </w:p>
        </w:tc>
        <w:tc>
          <w:tcPr>
            <w:tcW w:w="0" w:type="auto"/>
            <w:shd w:val="clear" w:color="auto" w:fill="auto"/>
          </w:tcPr>
          <w:p w14:paraId="0C01D786" w14:textId="6DCBFAB4" w:rsidR="00394B10" w:rsidRPr="00416A2B" w:rsidRDefault="00394B10" w:rsidP="00394B10">
            <w:pPr>
              <w:pStyle w:val="TAL"/>
              <w:rPr>
                <w:sz w:val="16"/>
              </w:rPr>
            </w:pPr>
            <w:r w:rsidRPr="00416A2B">
              <w:rPr>
                <w:sz w:val="16"/>
              </w:rPr>
              <w:t>ZTE Corporation</w:t>
            </w:r>
          </w:p>
        </w:tc>
        <w:tc>
          <w:tcPr>
            <w:tcW w:w="0" w:type="auto"/>
            <w:shd w:val="clear" w:color="auto" w:fill="auto"/>
          </w:tcPr>
          <w:p w14:paraId="3DB5E4E1" w14:textId="455DC7EC" w:rsidR="00394B10" w:rsidRPr="00416A2B" w:rsidRDefault="00394B10" w:rsidP="00394B10">
            <w:pPr>
              <w:pStyle w:val="TAL"/>
              <w:rPr>
                <w:sz w:val="16"/>
              </w:rPr>
            </w:pPr>
            <w:r w:rsidRPr="00416A2B">
              <w:rPr>
                <w:sz w:val="16"/>
              </w:rPr>
              <w:t>approved</w:t>
            </w:r>
          </w:p>
        </w:tc>
        <w:tc>
          <w:tcPr>
            <w:tcW w:w="0" w:type="auto"/>
            <w:shd w:val="clear" w:color="auto" w:fill="auto"/>
          </w:tcPr>
          <w:p w14:paraId="061A643C" w14:textId="39CB7E61" w:rsidR="00394B10" w:rsidRPr="00416A2B" w:rsidRDefault="00394B10" w:rsidP="00394B10">
            <w:pPr>
              <w:pStyle w:val="TAL"/>
              <w:rPr>
                <w:sz w:val="16"/>
              </w:rPr>
            </w:pPr>
            <w:r w:rsidRPr="00416A2B">
              <w:rPr>
                <w:sz w:val="16"/>
              </w:rPr>
              <w:t>S6-210032</w:t>
            </w:r>
          </w:p>
        </w:tc>
        <w:tc>
          <w:tcPr>
            <w:tcW w:w="0" w:type="auto"/>
            <w:shd w:val="clear" w:color="auto" w:fill="auto"/>
          </w:tcPr>
          <w:p w14:paraId="3D83F2C4" w14:textId="4EBC1A51" w:rsidR="00394B10" w:rsidRPr="00416A2B" w:rsidRDefault="00394B10" w:rsidP="00394B10">
            <w:pPr>
              <w:pStyle w:val="TAL"/>
              <w:rPr>
                <w:sz w:val="16"/>
              </w:rPr>
            </w:pPr>
            <w:r w:rsidRPr="00416A2B">
              <w:rPr>
                <w:sz w:val="16"/>
              </w:rPr>
              <w:t>-</w:t>
            </w:r>
          </w:p>
        </w:tc>
      </w:tr>
      <w:tr w:rsidR="00416A2B" w:rsidRPr="00416A2B" w14:paraId="2576CBA5" w14:textId="77777777" w:rsidTr="00416A2B">
        <w:tc>
          <w:tcPr>
            <w:tcW w:w="0" w:type="auto"/>
            <w:shd w:val="clear" w:color="auto" w:fill="auto"/>
          </w:tcPr>
          <w:p w14:paraId="5AFCA632" w14:textId="596F49DD" w:rsidR="00394B10" w:rsidRPr="00416A2B" w:rsidRDefault="00394B10" w:rsidP="00394B10">
            <w:pPr>
              <w:pStyle w:val="TAL"/>
              <w:rPr>
                <w:sz w:val="16"/>
              </w:rPr>
            </w:pPr>
            <w:r w:rsidRPr="00416A2B">
              <w:rPr>
                <w:sz w:val="16"/>
              </w:rPr>
              <w:t>S6-210263</w:t>
            </w:r>
          </w:p>
        </w:tc>
        <w:tc>
          <w:tcPr>
            <w:tcW w:w="0" w:type="auto"/>
            <w:shd w:val="clear" w:color="auto" w:fill="auto"/>
          </w:tcPr>
          <w:p w14:paraId="2980A3D5" w14:textId="1D7183B8" w:rsidR="00394B10" w:rsidRPr="00416A2B" w:rsidRDefault="00394B10" w:rsidP="00394B10">
            <w:pPr>
              <w:pStyle w:val="TAL"/>
              <w:rPr>
                <w:sz w:val="16"/>
              </w:rPr>
            </w:pPr>
            <w:r w:rsidRPr="00416A2B">
              <w:rPr>
                <w:sz w:val="16"/>
              </w:rPr>
              <w:t>Evaluation of solution #6</w:t>
            </w:r>
          </w:p>
        </w:tc>
        <w:tc>
          <w:tcPr>
            <w:tcW w:w="0" w:type="auto"/>
            <w:shd w:val="clear" w:color="auto" w:fill="auto"/>
          </w:tcPr>
          <w:p w14:paraId="4719E9C9" w14:textId="26D6FAEB" w:rsidR="00394B10" w:rsidRPr="00416A2B" w:rsidRDefault="00394B10" w:rsidP="00394B10">
            <w:pPr>
              <w:pStyle w:val="TAL"/>
              <w:rPr>
                <w:sz w:val="16"/>
              </w:rPr>
            </w:pPr>
            <w:r w:rsidRPr="00416A2B">
              <w:rPr>
                <w:sz w:val="16"/>
              </w:rPr>
              <w:t>ZTE Corporation</w:t>
            </w:r>
          </w:p>
        </w:tc>
        <w:tc>
          <w:tcPr>
            <w:tcW w:w="0" w:type="auto"/>
            <w:shd w:val="clear" w:color="auto" w:fill="auto"/>
          </w:tcPr>
          <w:p w14:paraId="482AA1D4" w14:textId="2064D161" w:rsidR="00394B10" w:rsidRPr="00416A2B" w:rsidRDefault="00394B10" w:rsidP="00394B10">
            <w:pPr>
              <w:pStyle w:val="TAL"/>
              <w:rPr>
                <w:sz w:val="16"/>
              </w:rPr>
            </w:pPr>
            <w:r w:rsidRPr="00416A2B">
              <w:rPr>
                <w:sz w:val="16"/>
              </w:rPr>
              <w:t>revised</w:t>
            </w:r>
          </w:p>
        </w:tc>
        <w:tc>
          <w:tcPr>
            <w:tcW w:w="0" w:type="auto"/>
            <w:shd w:val="clear" w:color="auto" w:fill="auto"/>
          </w:tcPr>
          <w:p w14:paraId="268F2BBE" w14:textId="56C13F11" w:rsidR="00394B10" w:rsidRPr="00416A2B" w:rsidRDefault="00394B10" w:rsidP="00394B10">
            <w:pPr>
              <w:pStyle w:val="TAL"/>
              <w:rPr>
                <w:sz w:val="16"/>
              </w:rPr>
            </w:pPr>
            <w:r w:rsidRPr="00416A2B">
              <w:rPr>
                <w:sz w:val="16"/>
              </w:rPr>
              <w:t>S6-210033</w:t>
            </w:r>
          </w:p>
        </w:tc>
        <w:tc>
          <w:tcPr>
            <w:tcW w:w="0" w:type="auto"/>
            <w:shd w:val="clear" w:color="auto" w:fill="auto"/>
          </w:tcPr>
          <w:p w14:paraId="5D8DD6D0" w14:textId="4E9D5E4B" w:rsidR="00394B10" w:rsidRPr="00416A2B" w:rsidRDefault="00394B10" w:rsidP="00394B10">
            <w:pPr>
              <w:pStyle w:val="TAL"/>
              <w:rPr>
                <w:sz w:val="16"/>
              </w:rPr>
            </w:pPr>
            <w:r w:rsidRPr="00416A2B">
              <w:rPr>
                <w:sz w:val="16"/>
              </w:rPr>
              <w:t>S6-210366</w:t>
            </w:r>
          </w:p>
        </w:tc>
      </w:tr>
      <w:tr w:rsidR="00416A2B" w:rsidRPr="00416A2B" w14:paraId="09F303E8" w14:textId="77777777" w:rsidTr="00416A2B">
        <w:tc>
          <w:tcPr>
            <w:tcW w:w="0" w:type="auto"/>
            <w:shd w:val="clear" w:color="auto" w:fill="auto"/>
          </w:tcPr>
          <w:p w14:paraId="41C8FCA3" w14:textId="4AE98311" w:rsidR="00394B10" w:rsidRPr="00416A2B" w:rsidRDefault="00394B10" w:rsidP="00394B10">
            <w:pPr>
              <w:pStyle w:val="TAL"/>
              <w:rPr>
                <w:sz w:val="16"/>
              </w:rPr>
            </w:pPr>
            <w:r w:rsidRPr="00416A2B">
              <w:rPr>
                <w:sz w:val="16"/>
              </w:rPr>
              <w:t>S6-210264</w:t>
            </w:r>
          </w:p>
        </w:tc>
        <w:tc>
          <w:tcPr>
            <w:tcW w:w="0" w:type="auto"/>
            <w:shd w:val="clear" w:color="auto" w:fill="auto"/>
          </w:tcPr>
          <w:p w14:paraId="5690D24E" w14:textId="7B560E52" w:rsidR="00394B10" w:rsidRPr="00416A2B" w:rsidRDefault="00394B10" w:rsidP="00394B10">
            <w:pPr>
              <w:pStyle w:val="TAL"/>
              <w:rPr>
                <w:sz w:val="16"/>
              </w:rPr>
            </w:pPr>
            <w:r w:rsidRPr="00416A2B">
              <w:rPr>
                <w:sz w:val="16"/>
              </w:rPr>
              <w:t>Evaluation of solution #7</w:t>
            </w:r>
          </w:p>
        </w:tc>
        <w:tc>
          <w:tcPr>
            <w:tcW w:w="0" w:type="auto"/>
            <w:shd w:val="clear" w:color="auto" w:fill="auto"/>
          </w:tcPr>
          <w:p w14:paraId="0CE0D30E" w14:textId="2F705641" w:rsidR="00394B10" w:rsidRPr="00416A2B" w:rsidRDefault="00394B10" w:rsidP="00394B10">
            <w:pPr>
              <w:pStyle w:val="TAL"/>
              <w:rPr>
                <w:sz w:val="16"/>
              </w:rPr>
            </w:pPr>
            <w:r w:rsidRPr="00416A2B">
              <w:rPr>
                <w:sz w:val="16"/>
              </w:rPr>
              <w:t>ZTE Corporation</w:t>
            </w:r>
          </w:p>
        </w:tc>
        <w:tc>
          <w:tcPr>
            <w:tcW w:w="0" w:type="auto"/>
            <w:shd w:val="clear" w:color="auto" w:fill="auto"/>
          </w:tcPr>
          <w:p w14:paraId="280D75F6" w14:textId="03A9B5D6" w:rsidR="00394B10" w:rsidRPr="00416A2B" w:rsidRDefault="00394B10" w:rsidP="00394B10">
            <w:pPr>
              <w:pStyle w:val="TAL"/>
              <w:rPr>
                <w:sz w:val="16"/>
              </w:rPr>
            </w:pPr>
            <w:r w:rsidRPr="00416A2B">
              <w:rPr>
                <w:sz w:val="16"/>
              </w:rPr>
              <w:t>approved</w:t>
            </w:r>
          </w:p>
        </w:tc>
        <w:tc>
          <w:tcPr>
            <w:tcW w:w="0" w:type="auto"/>
            <w:shd w:val="clear" w:color="auto" w:fill="auto"/>
          </w:tcPr>
          <w:p w14:paraId="277328D9" w14:textId="20B18B64" w:rsidR="00394B10" w:rsidRPr="00416A2B" w:rsidRDefault="00394B10" w:rsidP="00394B10">
            <w:pPr>
              <w:pStyle w:val="TAL"/>
              <w:rPr>
                <w:sz w:val="16"/>
              </w:rPr>
            </w:pPr>
            <w:r w:rsidRPr="00416A2B">
              <w:rPr>
                <w:sz w:val="16"/>
              </w:rPr>
              <w:t>S6-210034</w:t>
            </w:r>
          </w:p>
        </w:tc>
        <w:tc>
          <w:tcPr>
            <w:tcW w:w="0" w:type="auto"/>
            <w:shd w:val="clear" w:color="auto" w:fill="auto"/>
          </w:tcPr>
          <w:p w14:paraId="07F2D571" w14:textId="563D3B17" w:rsidR="00394B10" w:rsidRPr="00416A2B" w:rsidRDefault="00394B10" w:rsidP="00394B10">
            <w:pPr>
              <w:pStyle w:val="TAL"/>
              <w:rPr>
                <w:sz w:val="16"/>
              </w:rPr>
            </w:pPr>
            <w:r w:rsidRPr="00416A2B">
              <w:rPr>
                <w:sz w:val="16"/>
              </w:rPr>
              <w:t>-</w:t>
            </w:r>
          </w:p>
        </w:tc>
      </w:tr>
      <w:tr w:rsidR="00416A2B" w:rsidRPr="00416A2B" w14:paraId="54E98319" w14:textId="77777777" w:rsidTr="00416A2B">
        <w:tc>
          <w:tcPr>
            <w:tcW w:w="0" w:type="auto"/>
            <w:shd w:val="clear" w:color="auto" w:fill="auto"/>
          </w:tcPr>
          <w:p w14:paraId="49771D6F" w14:textId="1D573CD0" w:rsidR="00394B10" w:rsidRPr="00416A2B" w:rsidRDefault="00394B10" w:rsidP="00394B10">
            <w:pPr>
              <w:pStyle w:val="TAL"/>
              <w:rPr>
                <w:sz w:val="16"/>
              </w:rPr>
            </w:pPr>
            <w:r w:rsidRPr="00416A2B">
              <w:rPr>
                <w:sz w:val="16"/>
              </w:rPr>
              <w:t>S6-210265</w:t>
            </w:r>
          </w:p>
        </w:tc>
        <w:tc>
          <w:tcPr>
            <w:tcW w:w="0" w:type="auto"/>
            <w:shd w:val="clear" w:color="auto" w:fill="auto"/>
          </w:tcPr>
          <w:p w14:paraId="79B10E9A" w14:textId="36C4AC2A" w:rsidR="00394B10" w:rsidRPr="00416A2B" w:rsidRDefault="00394B10" w:rsidP="00394B10">
            <w:pPr>
              <w:pStyle w:val="TAL"/>
              <w:rPr>
                <w:sz w:val="16"/>
              </w:rPr>
            </w:pPr>
            <w:r w:rsidRPr="00416A2B">
              <w:rPr>
                <w:sz w:val="16"/>
              </w:rPr>
              <w:t>Evaluation of solution #8</w:t>
            </w:r>
          </w:p>
        </w:tc>
        <w:tc>
          <w:tcPr>
            <w:tcW w:w="0" w:type="auto"/>
            <w:shd w:val="clear" w:color="auto" w:fill="auto"/>
          </w:tcPr>
          <w:p w14:paraId="188A1DA3" w14:textId="320D8E5E" w:rsidR="00394B10" w:rsidRPr="00416A2B" w:rsidRDefault="00394B10" w:rsidP="00394B10">
            <w:pPr>
              <w:pStyle w:val="TAL"/>
              <w:rPr>
                <w:sz w:val="16"/>
              </w:rPr>
            </w:pPr>
            <w:r w:rsidRPr="00416A2B">
              <w:rPr>
                <w:sz w:val="16"/>
              </w:rPr>
              <w:t>ZTE Corporation</w:t>
            </w:r>
          </w:p>
        </w:tc>
        <w:tc>
          <w:tcPr>
            <w:tcW w:w="0" w:type="auto"/>
            <w:shd w:val="clear" w:color="auto" w:fill="auto"/>
          </w:tcPr>
          <w:p w14:paraId="059FBB14" w14:textId="4D1B6E16" w:rsidR="00394B10" w:rsidRPr="00416A2B" w:rsidRDefault="00394B10" w:rsidP="00394B10">
            <w:pPr>
              <w:pStyle w:val="TAL"/>
              <w:rPr>
                <w:sz w:val="16"/>
              </w:rPr>
            </w:pPr>
            <w:r w:rsidRPr="00416A2B">
              <w:rPr>
                <w:sz w:val="16"/>
              </w:rPr>
              <w:t>revised</w:t>
            </w:r>
          </w:p>
        </w:tc>
        <w:tc>
          <w:tcPr>
            <w:tcW w:w="0" w:type="auto"/>
            <w:shd w:val="clear" w:color="auto" w:fill="auto"/>
          </w:tcPr>
          <w:p w14:paraId="5BD89EF8" w14:textId="305B15D7" w:rsidR="00394B10" w:rsidRPr="00416A2B" w:rsidRDefault="00394B10" w:rsidP="00394B10">
            <w:pPr>
              <w:pStyle w:val="TAL"/>
              <w:rPr>
                <w:sz w:val="16"/>
              </w:rPr>
            </w:pPr>
            <w:r w:rsidRPr="00416A2B">
              <w:rPr>
                <w:sz w:val="16"/>
              </w:rPr>
              <w:t>S6-210035</w:t>
            </w:r>
          </w:p>
        </w:tc>
        <w:tc>
          <w:tcPr>
            <w:tcW w:w="0" w:type="auto"/>
            <w:shd w:val="clear" w:color="auto" w:fill="auto"/>
          </w:tcPr>
          <w:p w14:paraId="20576C7C" w14:textId="31619666" w:rsidR="00394B10" w:rsidRPr="00416A2B" w:rsidRDefault="00394B10" w:rsidP="00394B10">
            <w:pPr>
              <w:pStyle w:val="TAL"/>
              <w:rPr>
                <w:sz w:val="16"/>
              </w:rPr>
            </w:pPr>
            <w:r w:rsidRPr="00416A2B">
              <w:rPr>
                <w:sz w:val="16"/>
              </w:rPr>
              <w:t>S6-210368</w:t>
            </w:r>
          </w:p>
        </w:tc>
      </w:tr>
      <w:tr w:rsidR="00416A2B" w:rsidRPr="00416A2B" w14:paraId="20BE8317" w14:textId="77777777" w:rsidTr="00416A2B">
        <w:tc>
          <w:tcPr>
            <w:tcW w:w="0" w:type="auto"/>
            <w:shd w:val="clear" w:color="auto" w:fill="auto"/>
          </w:tcPr>
          <w:p w14:paraId="11D82D8F" w14:textId="47B7C992" w:rsidR="00394B10" w:rsidRPr="00416A2B" w:rsidRDefault="00394B10" w:rsidP="00394B10">
            <w:pPr>
              <w:pStyle w:val="TAL"/>
              <w:rPr>
                <w:sz w:val="16"/>
              </w:rPr>
            </w:pPr>
            <w:r w:rsidRPr="00416A2B">
              <w:rPr>
                <w:sz w:val="16"/>
              </w:rPr>
              <w:t>S6-210266</w:t>
            </w:r>
          </w:p>
        </w:tc>
        <w:tc>
          <w:tcPr>
            <w:tcW w:w="0" w:type="auto"/>
            <w:shd w:val="clear" w:color="auto" w:fill="auto"/>
          </w:tcPr>
          <w:p w14:paraId="2D587DA6" w14:textId="70BCB310" w:rsidR="00394B10" w:rsidRPr="00416A2B" w:rsidRDefault="00394B10" w:rsidP="00394B10">
            <w:pPr>
              <w:pStyle w:val="TAL"/>
              <w:rPr>
                <w:sz w:val="16"/>
              </w:rPr>
            </w:pPr>
            <w:r w:rsidRPr="00416A2B">
              <w:rPr>
                <w:sz w:val="16"/>
              </w:rPr>
              <w:t>Evaluation of solution #17</w:t>
            </w:r>
          </w:p>
        </w:tc>
        <w:tc>
          <w:tcPr>
            <w:tcW w:w="0" w:type="auto"/>
            <w:shd w:val="clear" w:color="auto" w:fill="auto"/>
          </w:tcPr>
          <w:p w14:paraId="36D91F36" w14:textId="122E6287" w:rsidR="00394B10" w:rsidRPr="00416A2B" w:rsidRDefault="00394B10" w:rsidP="00394B10">
            <w:pPr>
              <w:pStyle w:val="TAL"/>
              <w:rPr>
                <w:sz w:val="16"/>
              </w:rPr>
            </w:pPr>
            <w:r w:rsidRPr="00416A2B">
              <w:rPr>
                <w:sz w:val="16"/>
              </w:rPr>
              <w:t>ZTE Corporation</w:t>
            </w:r>
          </w:p>
        </w:tc>
        <w:tc>
          <w:tcPr>
            <w:tcW w:w="0" w:type="auto"/>
            <w:shd w:val="clear" w:color="auto" w:fill="auto"/>
          </w:tcPr>
          <w:p w14:paraId="428F2AE7" w14:textId="1886964F" w:rsidR="00394B10" w:rsidRPr="00416A2B" w:rsidRDefault="00394B10" w:rsidP="00394B10">
            <w:pPr>
              <w:pStyle w:val="TAL"/>
              <w:rPr>
                <w:sz w:val="16"/>
              </w:rPr>
            </w:pPr>
            <w:r w:rsidRPr="00416A2B">
              <w:rPr>
                <w:sz w:val="16"/>
              </w:rPr>
              <w:t>approved</w:t>
            </w:r>
          </w:p>
        </w:tc>
        <w:tc>
          <w:tcPr>
            <w:tcW w:w="0" w:type="auto"/>
            <w:shd w:val="clear" w:color="auto" w:fill="auto"/>
          </w:tcPr>
          <w:p w14:paraId="096DBEA2" w14:textId="7E411030" w:rsidR="00394B10" w:rsidRPr="00416A2B" w:rsidRDefault="00394B10" w:rsidP="00394B10">
            <w:pPr>
              <w:pStyle w:val="TAL"/>
              <w:rPr>
                <w:sz w:val="16"/>
              </w:rPr>
            </w:pPr>
            <w:r w:rsidRPr="00416A2B">
              <w:rPr>
                <w:sz w:val="16"/>
              </w:rPr>
              <w:t>S6-210037</w:t>
            </w:r>
          </w:p>
        </w:tc>
        <w:tc>
          <w:tcPr>
            <w:tcW w:w="0" w:type="auto"/>
            <w:shd w:val="clear" w:color="auto" w:fill="auto"/>
          </w:tcPr>
          <w:p w14:paraId="5236F0BE" w14:textId="21170A2F" w:rsidR="00394B10" w:rsidRPr="00416A2B" w:rsidRDefault="00394B10" w:rsidP="00394B10">
            <w:pPr>
              <w:pStyle w:val="TAL"/>
              <w:rPr>
                <w:sz w:val="16"/>
              </w:rPr>
            </w:pPr>
            <w:r w:rsidRPr="00416A2B">
              <w:rPr>
                <w:sz w:val="16"/>
              </w:rPr>
              <w:t>-</w:t>
            </w:r>
          </w:p>
        </w:tc>
      </w:tr>
      <w:tr w:rsidR="00416A2B" w:rsidRPr="00416A2B" w14:paraId="64CFFFD2" w14:textId="77777777" w:rsidTr="00416A2B">
        <w:tc>
          <w:tcPr>
            <w:tcW w:w="0" w:type="auto"/>
            <w:shd w:val="clear" w:color="auto" w:fill="auto"/>
          </w:tcPr>
          <w:p w14:paraId="2864AD40" w14:textId="1A95FB93" w:rsidR="00394B10" w:rsidRPr="00416A2B" w:rsidRDefault="00394B10" w:rsidP="00394B10">
            <w:pPr>
              <w:pStyle w:val="TAL"/>
              <w:rPr>
                <w:sz w:val="16"/>
              </w:rPr>
            </w:pPr>
            <w:r w:rsidRPr="00416A2B">
              <w:rPr>
                <w:sz w:val="16"/>
              </w:rPr>
              <w:t>S6-210267</w:t>
            </w:r>
          </w:p>
        </w:tc>
        <w:tc>
          <w:tcPr>
            <w:tcW w:w="0" w:type="auto"/>
            <w:shd w:val="clear" w:color="auto" w:fill="auto"/>
          </w:tcPr>
          <w:p w14:paraId="39572E71" w14:textId="06E0F98B" w:rsidR="00394B10" w:rsidRPr="00416A2B" w:rsidRDefault="00394B10" w:rsidP="00394B10">
            <w:pPr>
              <w:pStyle w:val="TAL"/>
              <w:rPr>
                <w:sz w:val="16"/>
              </w:rPr>
            </w:pPr>
            <w:r w:rsidRPr="00416A2B">
              <w:rPr>
                <w:sz w:val="16"/>
              </w:rPr>
              <w:t>update 9 Conclusions</w:t>
            </w:r>
          </w:p>
        </w:tc>
        <w:tc>
          <w:tcPr>
            <w:tcW w:w="0" w:type="auto"/>
            <w:shd w:val="clear" w:color="auto" w:fill="auto"/>
          </w:tcPr>
          <w:p w14:paraId="609D75BF" w14:textId="7FD1F361" w:rsidR="00394B10" w:rsidRPr="00416A2B" w:rsidRDefault="00394B10" w:rsidP="00394B10">
            <w:pPr>
              <w:pStyle w:val="TAL"/>
              <w:rPr>
                <w:sz w:val="16"/>
              </w:rPr>
            </w:pPr>
            <w:r w:rsidRPr="00416A2B">
              <w:rPr>
                <w:sz w:val="16"/>
              </w:rPr>
              <w:t>ZTE Corporation</w:t>
            </w:r>
          </w:p>
        </w:tc>
        <w:tc>
          <w:tcPr>
            <w:tcW w:w="0" w:type="auto"/>
            <w:shd w:val="clear" w:color="auto" w:fill="auto"/>
          </w:tcPr>
          <w:p w14:paraId="13BB1248" w14:textId="3472BEAF" w:rsidR="00394B10" w:rsidRPr="00416A2B" w:rsidRDefault="00394B10" w:rsidP="00394B10">
            <w:pPr>
              <w:pStyle w:val="TAL"/>
              <w:rPr>
                <w:sz w:val="16"/>
              </w:rPr>
            </w:pPr>
            <w:r w:rsidRPr="00416A2B">
              <w:rPr>
                <w:sz w:val="16"/>
              </w:rPr>
              <w:t>postponed</w:t>
            </w:r>
          </w:p>
        </w:tc>
        <w:tc>
          <w:tcPr>
            <w:tcW w:w="0" w:type="auto"/>
            <w:shd w:val="clear" w:color="auto" w:fill="auto"/>
          </w:tcPr>
          <w:p w14:paraId="0AB90B3B" w14:textId="310A0F86" w:rsidR="00394B10" w:rsidRPr="00416A2B" w:rsidRDefault="00394B10" w:rsidP="00394B10">
            <w:pPr>
              <w:pStyle w:val="TAL"/>
              <w:rPr>
                <w:sz w:val="16"/>
              </w:rPr>
            </w:pPr>
            <w:r w:rsidRPr="00416A2B">
              <w:rPr>
                <w:sz w:val="16"/>
              </w:rPr>
              <w:t>S6-210039</w:t>
            </w:r>
          </w:p>
        </w:tc>
        <w:tc>
          <w:tcPr>
            <w:tcW w:w="0" w:type="auto"/>
            <w:shd w:val="clear" w:color="auto" w:fill="auto"/>
          </w:tcPr>
          <w:p w14:paraId="77F09D50" w14:textId="6A025A40" w:rsidR="00394B10" w:rsidRPr="00416A2B" w:rsidRDefault="00394B10" w:rsidP="00394B10">
            <w:pPr>
              <w:pStyle w:val="TAL"/>
              <w:rPr>
                <w:sz w:val="16"/>
              </w:rPr>
            </w:pPr>
            <w:r w:rsidRPr="00416A2B">
              <w:rPr>
                <w:sz w:val="16"/>
              </w:rPr>
              <w:t>-</w:t>
            </w:r>
          </w:p>
        </w:tc>
      </w:tr>
      <w:tr w:rsidR="00416A2B" w:rsidRPr="00416A2B" w14:paraId="23131FC0" w14:textId="77777777" w:rsidTr="00416A2B">
        <w:tc>
          <w:tcPr>
            <w:tcW w:w="0" w:type="auto"/>
            <w:shd w:val="clear" w:color="auto" w:fill="auto"/>
          </w:tcPr>
          <w:p w14:paraId="66C9B2C6" w14:textId="2FB5C152" w:rsidR="00394B10" w:rsidRPr="00416A2B" w:rsidRDefault="00394B10" w:rsidP="00394B10">
            <w:pPr>
              <w:pStyle w:val="TAL"/>
              <w:rPr>
                <w:sz w:val="16"/>
              </w:rPr>
            </w:pPr>
            <w:r w:rsidRPr="00416A2B">
              <w:rPr>
                <w:sz w:val="16"/>
              </w:rPr>
              <w:t>S6-210268</w:t>
            </w:r>
          </w:p>
        </w:tc>
        <w:tc>
          <w:tcPr>
            <w:tcW w:w="0" w:type="auto"/>
            <w:shd w:val="clear" w:color="auto" w:fill="auto"/>
          </w:tcPr>
          <w:p w14:paraId="62DC3EC1" w14:textId="6AC645F2" w:rsidR="00394B10" w:rsidRPr="00416A2B" w:rsidRDefault="00394B10" w:rsidP="00394B10">
            <w:pPr>
              <w:pStyle w:val="TAL"/>
              <w:rPr>
                <w:sz w:val="16"/>
              </w:rPr>
            </w:pPr>
            <w:r w:rsidRPr="00416A2B">
              <w:rPr>
                <w:sz w:val="16"/>
              </w:rPr>
              <w:t>SA6 ToR Update</w:t>
            </w:r>
          </w:p>
        </w:tc>
        <w:tc>
          <w:tcPr>
            <w:tcW w:w="0" w:type="auto"/>
            <w:shd w:val="clear" w:color="auto" w:fill="auto"/>
          </w:tcPr>
          <w:p w14:paraId="36605060" w14:textId="537648FA" w:rsidR="00394B10" w:rsidRPr="00416A2B" w:rsidRDefault="00394B10" w:rsidP="00394B10">
            <w:pPr>
              <w:pStyle w:val="TAL"/>
              <w:rPr>
                <w:sz w:val="16"/>
              </w:rPr>
            </w:pPr>
            <w:r w:rsidRPr="00416A2B">
              <w:rPr>
                <w:sz w:val="16"/>
              </w:rPr>
              <w:t>SA6 Leadership</w:t>
            </w:r>
          </w:p>
        </w:tc>
        <w:tc>
          <w:tcPr>
            <w:tcW w:w="0" w:type="auto"/>
            <w:shd w:val="clear" w:color="auto" w:fill="auto"/>
          </w:tcPr>
          <w:p w14:paraId="27F839AF" w14:textId="7BDA8698" w:rsidR="00394B10" w:rsidRPr="00416A2B" w:rsidRDefault="00394B10" w:rsidP="00394B10">
            <w:pPr>
              <w:pStyle w:val="TAL"/>
              <w:rPr>
                <w:sz w:val="16"/>
              </w:rPr>
            </w:pPr>
            <w:r w:rsidRPr="00416A2B">
              <w:rPr>
                <w:sz w:val="16"/>
              </w:rPr>
              <w:t>revised</w:t>
            </w:r>
          </w:p>
        </w:tc>
        <w:tc>
          <w:tcPr>
            <w:tcW w:w="0" w:type="auto"/>
            <w:shd w:val="clear" w:color="auto" w:fill="auto"/>
          </w:tcPr>
          <w:p w14:paraId="78C9BAFF" w14:textId="096A6504" w:rsidR="00394B10" w:rsidRPr="00416A2B" w:rsidRDefault="00394B10" w:rsidP="00394B10">
            <w:pPr>
              <w:pStyle w:val="TAL"/>
              <w:rPr>
                <w:sz w:val="16"/>
              </w:rPr>
            </w:pPr>
            <w:r w:rsidRPr="00416A2B">
              <w:rPr>
                <w:sz w:val="16"/>
              </w:rPr>
              <w:t>S6-210043</w:t>
            </w:r>
          </w:p>
        </w:tc>
        <w:tc>
          <w:tcPr>
            <w:tcW w:w="0" w:type="auto"/>
            <w:shd w:val="clear" w:color="auto" w:fill="auto"/>
          </w:tcPr>
          <w:p w14:paraId="6E17D354" w14:textId="51B1FE3A" w:rsidR="00394B10" w:rsidRPr="00416A2B" w:rsidRDefault="00394B10" w:rsidP="00394B10">
            <w:pPr>
              <w:pStyle w:val="TAL"/>
              <w:rPr>
                <w:sz w:val="16"/>
              </w:rPr>
            </w:pPr>
            <w:r w:rsidRPr="00416A2B">
              <w:rPr>
                <w:sz w:val="16"/>
              </w:rPr>
              <w:t>S6-210332</w:t>
            </w:r>
          </w:p>
        </w:tc>
      </w:tr>
      <w:tr w:rsidR="00416A2B" w:rsidRPr="00416A2B" w14:paraId="72CFA676" w14:textId="77777777" w:rsidTr="00416A2B">
        <w:tc>
          <w:tcPr>
            <w:tcW w:w="0" w:type="auto"/>
            <w:shd w:val="clear" w:color="auto" w:fill="auto"/>
          </w:tcPr>
          <w:p w14:paraId="2A6B9184" w14:textId="2331FEDF" w:rsidR="00394B10" w:rsidRPr="00416A2B" w:rsidRDefault="00394B10" w:rsidP="00394B10">
            <w:pPr>
              <w:pStyle w:val="TAL"/>
              <w:rPr>
                <w:sz w:val="16"/>
              </w:rPr>
            </w:pPr>
            <w:r w:rsidRPr="00416A2B">
              <w:rPr>
                <w:sz w:val="16"/>
              </w:rPr>
              <w:t>S6-210269</w:t>
            </w:r>
          </w:p>
        </w:tc>
        <w:tc>
          <w:tcPr>
            <w:tcW w:w="0" w:type="auto"/>
            <w:shd w:val="clear" w:color="auto" w:fill="auto"/>
          </w:tcPr>
          <w:p w14:paraId="7BBA2E7F" w14:textId="500B6A2E" w:rsidR="00394B10" w:rsidRPr="00416A2B" w:rsidRDefault="00394B10" w:rsidP="00394B10">
            <w:pPr>
              <w:pStyle w:val="TAL"/>
              <w:rPr>
                <w:sz w:val="16"/>
              </w:rPr>
            </w:pPr>
            <w:proofErr w:type="spellStart"/>
            <w:r w:rsidRPr="00416A2B">
              <w:rPr>
                <w:sz w:val="16"/>
              </w:rPr>
              <w:t>Pesudo</w:t>
            </w:r>
            <w:proofErr w:type="spellEnd"/>
            <w:r w:rsidRPr="00416A2B">
              <w:rPr>
                <w:sz w:val="16"/>
              </w:rPr>
              <w:t>-CR on MGSin5G provisioning</w:t>
            </w:r>
          </w:p>
        </w:tc>
        <w:tc>
          <w:tcPr>
            <w:tcW w:w="0" w:type="auto"/>
            <w:shd w:val="clear" w:color="auto" w:fill="auto"/>
          </w:tcPr>
          <w:p w14:paraId="3096AB29" w14:textId="60F55740"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1F310276" w14:textId="3F212BB6" w:rsidR="00394B10" w:rsidRPr="00416A2B" w:rsidRDefault="00394B10" w:rsidP="00394B10">
            <w:pPr>
              <w:pStyle w:val="TAL"/>
              <w:rPr>
                <w:sz w:val="16"/>
              </w:rPr>
            </w:pPr>
            <w:r w:rsidRPr="00416A2B">
              <w:rPr>
                <w:sz w:val="16"/>
              </w:rPr>
              <w:t>withdrawn</w:t>
            </w:r>
          </w:p>
        </w:tc>
        <w:tc>
          <w:tcPr>
            <w:tcW w:w="0" w:type="auto"/>
            <w:shd w:val="clear" w:color="auto" w:fill="auto"/>
          </w:tcPr>
          <w:p w14:paraId="3638360B" w14:textId="7696A973" w:rsidR="00394B10" w:rsidRPr="00416A2B" w:rsidRDefault="00394B10" w:rsidP="00394B10">
            <w:pPr>
              <w:pStyle w:val="TAL"/>
              <w:rPr>
                <w:sz w:val="16"/>
              </w:rPr>
            </w:pPr>
            <w:r w:rsidRPr="00416A2B">
              <w:rPr>
                <w:sz w:val="16"/>
              </w:rPr>
              <w:t>S6-210185</w:t>
            </w:r>
          </w:p>
        </w:tc>
        <w:tc>
          <w:tcPr>
            <w:tcW w:w="0" w:type="auto"/>
            <w:shd w:val="clear" w:color="auto" w:fill="auto"/>
          </w:tcPr>
          <w:p w14:paraId="257E2149" w14:textId="0CEF93CC" w:rsidR="00394B10" w:rsidRPr="00416A2B" w:rsidRDefault="00394B10" w:rsidP="00394B10">
            <w:pPr>
              <w:pStyle w:val="TAL"/>
              <w:rPr>
                <w:sz w:val="16"/>
              </w:rPr>
            </w:pPr>
            <w:r w:rsidRPr="00416A2B">
              <w:rPr>
                <w:sz w:val="16"/>
              </w:rPr>
              <w:t>-</w:t>
            </w:r>
          </w:p>
        </w:tc>
      </w:tr>
      <w:tr w:rsidR="00416A2B" w:rsidRPr="00416A2B" w14:paraId="05043735" w14:textId="77777777" w:rsidTr="00416A2B">
        <w:tc>
          <w:tcPr>
            <w:tcW w:w="0" w:type="auto"/>
            <w:shd w:val="clear" w:color="auto" w:fill="auto"/>
          </w:tcPr>
          <w:p w14:paraId="6D13B4AE" w14:textId="0DC69B9D" w:rsidR="00394B10" w:rsidRPr="00416A2B" w:rsidRDefault="00394B10" w:rsidP="00394B10">
            <w:pPr>
              <w:pStyle w:val="TAL"/>
              <w:rPr>
                <w:sz w:val="16"/>
              </w:rPr>
            </w:pPr>
            <w:r w:rsidRPr="00416A2B">
              <w:rPr>
                <w:sz w:val="16"/>
              </w:rPr>
              <w:t>S6-210270</w:t>
            </w:r>
          </w:p>
        </w:tc>
        <w:tc>
          <w:tcPr>
            <w:tcW w:w="0" w:type="auto"/>
            <w:shd w:val="clear" w:color="auto" w:fill="auto"/>
          </w:tcPr>
          <w:p w14:paraId="28077ADD" w14:textId="174C81B9" w:rsidR="00394B10" w:rsidRPr="00416A2B" w:rsidRDefault="00394B10" w:rsidP="00394B10">
            <w:pPr>
              <w:pStyle w:val="TAL"/>
              <w:rPr>
                <w:sz w:val="16"/>
              </w:rPr>
            </w:pPr>
            <w:proofErr w:type="spellStart"/>
            <w:r w:rsidRPr="00416A2B">
              <w:rPr>
                <w:sz w:val="16"/>
              </w:rPr>
              <w:t>Pesudo</w:t>
            </w:r>
            <w:proofErr w:type="spellEnd"/>
            <w:r w:rsidRPr="00416A2B">
              <w:rPr>
                <w:sz w:val="16"/>
              </w:rPr>
              <w:t>-CR on MGSin5G provisioning</w:t>
            </w:r>
          </w:p>
        </w:tc>
        <w:tc>
          <w:tcPr>
            <w:tcW w:w="0" w:type="auto"/>
            <w:shd w:val="clear" w:color="auto" w:fill="auto"/>
          </w:tcPr>
          <w:p w14:paraId="4201294E" w14:textId="6D1945B6"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419A77F1" w14:textId="7D943719" w:rsidR="00394B10" w:rsidRPr="00416A2B" w:rsidRDefault="00394B10" w:rsidP="00394B10">
            <w:pPr>
              <w:pStyle w:val="TAL"/>
              <w:rPr>
                <w:sz w:val="16"/>
              </w:rPr>
            </w:pPr>
            <w:r w:rsidRPr="00416A2B">
              <w:rPr>
                <w:sz w:val="16"/>
              </w:rPr>
              <w:t>withdrawn</w:t>
            </w:r>
          </w:p>
        </w:tc>
        <w:tc>
          <w:tcPr>
            <w:tcW w:w="0" w:type="auto"/>
            <w:shd w:val="clear" w:color="auto" w:fill="auto"/>
          </w:tcPr>
          <w:p w14:paraId="5DF833E3" w14:textId="3A12AE26" w:rsidR="00394B10" w:rsidRPr="00416A2B" w:rsidRDefault="00394B10" w:rsidP="00394B10">
            <w:pPr>
              <w:pStyle w:val="TAL"/>
              <w:rPr>
                <w:sz w:val="16"/>
              </w:rPr>
            </w:pPr>
            <w:r w:rsidRPr="00416A2B">
              <w:rPr>
                <w:sz w:val="16"/>
              </w:rPr>
              <w:t>S6-210185</w:t>
            </w:r>
          </w:p>
        </w:tc>
        <w:tc>
          <w:tcPr>
            <w:tcW w:w="0" w:type="auto"/>
            <w:shd w:val="clear" w:color="auto" w:fill="auto"/>
          </w:tcPr>
          <w:p w14:paraId="15EB756B" w14:textId="79AFA937" w:rsidR="00394B10" w:rsidRPr="00416A2B" w:rsidRDefault="00394B10" w:rsidP="00394B10">
            <w:pPr>
              <w:pStyle w:val="TAL"/>
              <w:rPr>
                <w:sz w:val="16"/>
              </w:rPr>
            </w:pPr>
            <w:r w:rsidRPr="00416A2B">
              <w:rPr>
                <w:sz w:val="16"/>
              </w:rPr>
              <w:t>-</w:t>
            </w:r>
          </w:p>
        </w:tc>
      </w:tr>
      <w:tr w:rsidR="00416A2B" w:rsidRPr="00416A2B" w14:paraId="28112F18" w14:textId="77777777" w:rsidTr="00416A2B">
        <w:tc>
          <w:tcPr>
            <w:tcW w:w="0" w:type="auto"/>
            <w:shd w:val="clear" w:color="auto" w:fill="auto"/>
          </w:tcPr>
          <w:p w14:paraId="3BA6C603" w14:textId="3648785F" w:rsidR="00394B10" w:rsidRPr="00416A2B" w:rsidRDefault="00394B10" w:rsidP="00394B10">
            <w:pPr>
              <w:pStyle w:val="TAL"/>
              <w:rPr>
                <w:sz w:val="16"/>
              </w:rPr>
            </w:pPr>
            <w:r w:rsidRPr="00416A2B">
              <w:rPr>
                <w:sz w:val="16"/>
              </w:rPr>
              <w:t>S6-210271</w:t>
            </w:r>
          </w:p>
        </w:tc>
        <w:tc>
          <w:tcPr>
            <w:tcW w:w="0" w:type="auto"/>
            <w:shd w:val="clear" w:color="auto" w:fill="auto"/>
          </w:tcPr>
          <w:p w14:paraId="0807231B" w14:textId="153EA763" w:rsidR="00394B10" w:rsidRPr="00416A2B" w:rsidRDefault="00394B10" w:rsidP="00394B10">
            <w:pPr>
              <w:pStyle w:val="TAL"/>
              <w:rPr>
                <w:sz w:val="16"/>
              </w:rPr>
            </w:pPr>
            <w:proofErr w:type="spellStart"/>
            <w:r w:rsidRPr="00416A2B">
              <w:rPr>
                <w:sz w:val="16"/>
              </w:rPr>
              <w:t>Pesudo</w:t>
            </w:r>
            <w:proofErr w:type="spellEnd"/>
            <w:r w:rsidRPr="00416A2B">
              <w:rPr>
                <w:sz w:val="16"/>
              </w:rPr>
              <w:t>-CR on MGSin5G provisioning</w:t>
            </w:r>
          </w:p>
        </w:tc>
        <w:tc>
          <w:tcPr>
            <w:tcW w:w="0" w:type="auto"/>
            <w:shd w:val="clear" w:color="auto" w:fill="auto"/>
          </w:tcPr>
          <w:p w14:paraId="14DA7743" w14:textId="1FA83066"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1C1DFE83" w14:textId="12556BB6" w:rsidR="00394B10" w:rsidRPr="00416A2B" w:rsidRDefault="00394B10" w:rsidP="00394B10">
            <w:pPr>
              <w:pStyle w:val="TAL"/>
              <w:rPr>
                <w:sz w:val="16"/>
              </w:rPr>
            </w:pPr>
            <w:r w:rsidRPr="00416A2B">
              <w:rPr>
                <w:sz w:val="16"/>
              </w:rPr>
              <w:t>postponed</w:t>
            </w:r>
          </w:p>
        </w:tc>
        <w:tc>
          <w:tcPr>
            <w:tcW w:w="0" w:type="auto"/>
            <w:shd w:val="clear" w:color="auto" w:fill="auto"/>
          </w:tcPr>
          <w:p w14:paraId="45B9B1C5" w14:textId="7211D07F" w:rsidR="00394B10" w:rsidRPr="00416A2B" w:rsidRDefault="00394B10" w:rsidP="00394B10">
            <w:pPr>
              <w:pStyle w:val="TAL"/>
              <w:rPr>
                <w:sz w:val="16"/>
              </w:rPr>
            </w:pPr>
            <w:r w:rsidRPr="00416A2B">
              <w:rPr>
                <w:sz w:val="16"/>
              </w:rPr>
              <w:t>S6-210185</w:t>
            </w:r>
          </w:p>
        </w:tc>
        <w:tc>
          <w:tcPr>
            <w:tcW w:w="0" w:type="auto"/>
            <w:shd w:val="clear" w:color="auto" w:fill="auto"/>
          </w:tcPr>
          <w:p w14:paraId="7FE5A5A9" w14:textId="30789EDC" w:rsidR="00394B10" w:rsidRPr="00416A2B" w:rsidRDefault="00394B10" w:rsidP="00394B10">
            <w:pPr>
              <w:pStyle w:val="TAL"/>
              <w:rPr>
                <w:sz w:val="16"/>
              </w:rPr>
            </w:pPr>
            <w:r w:rsidRPr="00416A2B">
              <w:rPr>
                <w:sz w:val="16"/>
              </w:rPr>
              <w:t>-</w:t>
            </w:r>
          </w:p>
        </w:tc>
      </w:tr>
      <w:tr w:rsidR="00416A2B" w:rsidRPr="00416A2B" w14:paraId="28C571E5" w14:textId="77777777" w:rsidTr="00416A2B">
        <w:tc>
          <w:tcPr>
            <w:tcW w:w="0" w:type="auto"/>
            <w:shd w:val="clear" w:color="auto" w:fill="auto"/>
          </w:tcPr>
          <w:p w14:paraId="1DD4CA2A" w14:textId="39AF1F01" w:rsidR="00394B10" w:rsidRPr="00416A2B" w:rsidRDefault="00394B10" w:rsidP="00394B10">
            <w:pPr>
              <w:pStyle w:val="TAL"/>
              <w:rPr>
                <w:sz w:val="16"/>
              </w:rPr>
            </w:pPr>
            <w:r w:rsidRPr="00416A2B">
              <w:rPr>
                <w:sz w:val="16"/>
              </w:rPr>
              <w:t>S6-210272</w:t>
            </w:r>
          </w:p>
        </w:tc>
        <w:tc>
          <w:tcPr>
            <w:tcW w:w="0" w:type="auto"/>
            <w:shd w:val="clear" w:color="auto" w:fill="auto"/>
          </w:tcPr>
          <w:p w14:paraId="075C6D66" w14:textId="0E4547C7" w:rsidR="00394B10" w:rsidRPr="00416A2B" w:rsidRDefault="00394B10" w:rsidP="00394B10">
            <w:pPr>
              <w:pStyle w:val="TAL"/>
              <w:rPr>
                <w:sz w:val="16"/>
              </w:rPr>
            </w:pPr>
            <w:proofErr w:type="spellStart"/>
            <w:r w:rsidRPr="00416A2B">
              <w:rPr>
                <w:sz w:val="16"/>
              </w:rPr>
              <w:t>Pesudo</w:t>
            </w:r>
            <w:proofErr w:type="spellEnd"/>
            <w:r w:rsidRPr="00416A2B">
              <w:rPr>
                <w:sz w:val="16"/>
              </w:rPr>
              <w:t>-CR on adds MSGin5G provisioning procedure to solution 27</w:t>
            </w:r>
          </w:p>
        </w:tc>
        <w:tc>
          <w:tcPr>
            <w:tcW w:w="0" w:type="auto"/>
            <w:shd w:val="clear" w:color="auto" w:fill="auto"/>
          </w:tcPr>
          <w:p w14:paraId="7FDDA81C" w14:textId="12DF4BAD"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75873401" w14:textId="1B66F009" w:rsidR="00394B10" w:rsidRPr="00416A2B" w:rsidRDefault="00394B10" w:rsidP="00394B10">
            <w:pPr>
              <w:pStyle w:val="TAL"/>
              <w:rPr>
                <w:sz w:val="16"/>
              </w:rPr>
            </w:pPr>
            <w:r w:rsidRPr="00416A2B">
              <w:rPr>
                <w:sz w:val="16"/>
              </w:rPr>
              <w:t>postponed</w:t>
            </w:r>
          </w:p>
        </w:tc>
        <w:tc>
          <w:tcPr>
            <w:tcW w:w="0" w:type="auto"/>
            <w:shd w:val="clear" w:color="auto" w:fill="auto"/>
          </w:tcPr>
          <w:p w14:paraId="5EE2F1B0" w14:textId="571347FC" w:rsidR="00394B10" w:rsidRPr="00416A2B" w:rsidRDefault="00394B10" w:rsidP="00394B10">
            <w:pPr>
              <w:pStyle w:val="TAL"/>
              <w:rPr>
                <w:sz w:val="16"/>
              </w:rPr>
            </w:pPr>
            <w:r w:rsidRPr="00416A2B">
              <w:rPr>
                <w:sz w:val="16"/>
              </w:rPr>
              <w:t>S6-210187</w:t>
            </w:r>
          </w:p>
        </w:tc>
        <w:tc>
          <w:tcPr>
            <w:tcW w:w="0" w:type="auto"/>
            <w:shd w:val="clear" w:color="auto" w:fill="auto"/>
          </w:tcPr>
          <w:p w14:paraId="435ED95C" w14:textId="19BD69AA" w:rsidR="00394B10" w:rsidRPr="00416A2B" w:rsidRDefault="00394B10" w:rsidP="00394B10">
            <w:pPr>
              <w:pStyle w:val="TAL"/>
              <w:rPr>
                <w:sz w:val="16"/>
              </w:rPr>
            </w:pPr>
            <w:r w:rsidRPr="00416A2B">
              <w:rPr>
                <w:sz w:val="16"/>
              </w:rPr>
              <w:t>-</w:t>
            </w:r>
          </w:p>
        </w:tc>
      </w:tr>
      <w:tr w:rsidR="00416A2B" w:rsidRPr="00416A2B" w14:paraId="3B960032" w14:textId="77777777" w:rsidTr="00416A2B">
        <w:tc>
          <w:tcPr>
            <w:tcW w:w="0" w:type="auto"/>
            <w:shd w:val="clear" w:color="auto" w:fill="auto"/>
          </w:tcPr>
          <w:p w14:paraId="723AC638" w14:textId="04925B87" w:rsidR="00394B10" w:rsidRPr="00416A2B" w:rsidRDefault="00394B10" w:rsidP="00394B10">
            <w:pPr>
              <w:pStyle w:val="TAL"/>
              <w:rPr>
                <w:sz w:val="16"/>
              </w:rPr>
            </w:pPr>
            <w:r w:rsidRPr="00416A2B">
              <w:rPr>
                <w:sz w:val="16"/>
              </w:rPr>
              <w:t>S6-210273</w:t>
            </w:r>
          </w:p>
        </w:tc>
        <w:tc>
          <w:tcPr>
            <w:tcW w:w="0" w:type="auto"/>
            <w:shd w:val="clear" w:color="auto" w:fill="auto"/>
          </w:tcPr>
          <w:p w14:paraId="53D33540" w14:textId="7DCE09F4" w:rsidR="00394B10" w:rsidRPr="00416A2B" w:rsidRDefault="00394B10" w:rsidP="00394B10">
            <w:pPr>
              <w:pStyle w:val="TAL"/>
              <w:rPr>
                <w:sz w:val="16"/>
              </w:rPr>
            </w:pPr>
            <w:proofErr w:type="spellStart"/>
            <w:r w:rsidRPr="00416A2B">
              <w:rPr>
                <w:sz w:val="16"/>
              </w:rPr>
              <w:t>Pesudo</w:t>
            </w:r>
            <w:proofErr w:type="spellEnd"/>
            <w:r w:rsidRPr="00416A2B">
              <w:rPr>
                <w:sz w:val="16"/>
              </w:rPr>
              <w:t>-CR on Evaluation and conclusion of Solution 24</w:t>
            </w:r>
          </w:p>
        </w:tc>
        <w:tc>
          <w:tcPr>
            <w:tcW w:w="0" w:type="auto"/>
            <w:shd w:val="clear" w:color="auto" w:fill="auto"/>
          </w:tcPr>
          <w:p w14:paraId="68AEA918" w14:textId="6460D385"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0F99FD8D" w14:textId="719F7526" w:rsidR="00394B10" w:rsidRPr="00416A2B" w:rsidRDefault="00394B10" w:rsidP="00394B10">
            <w:pPr>
              <w:pStyle w:val="TAL"/>
              <w:rPr>
                <w:sz w:val="16"/>
              </w:rPr>
            </w:pPr>
            <w:r w:rsidRPr="00416A2B">
              <w:rPr>
                <w:sz w:val="16"/>
              </w:rPr>
              <w:t>approved</w:t>
            </w:r>
          </w:p>
        </w:tc>
        <w:tc>
          <w:tcPr>
            <w:tcW w:w="0" w:type="auto"/>
            <w:shd w:val="clear" w:color="auto" w:fill="auto"/>
          </w:tcPr>
          <w:p w14:paraId="21A0B90E" w14:textId="0D5E18DC" w:rsidR="00394B10" w:rsidRPr="00416A2B" w:rsidRDefault="00394B10" w:rsidP="00394B10">
            <w:pPr>
              <w:pStyle w:val="TAL"/>
              <w:rPr>
                <w:sz w:val="16"/>
              </w:rPr>
            </w:pPr>
            <w:r w:rsidRPr="00416A2B">
              <w:rPr>
                <w:sz w:val="16"/>
              </w:rPr>
              <w:t>S6-210188</w:t>
            </w:r>
          </w:p>
        </w:tc>
        <w:tc>
          <w:tcPr>
            <w:tcW w:w="0" w:type="auto"/>
            <w:shd w:val="clear" w:color="auto" w:fill="auto"/>
          </w:tcPr>
          <w:p w14:paraId="2DE815B8" w14:textId="6DEC72AE" w:rsidR="00394B10" w:rsidRPr="00416A2B" w:rsidRDefault="00394B10" w:rsidP="00394B10">
            <w:pPr>
              <w:pStyle w:val="TAL"/>
              <w:rPr>
                <w:sz w:val="16"/>
              </w:rPr>
            </w:pPr>
            <w:r w:rsidRPr="00416A2B">
              <w:rPr>
                <w:sz w:val="16"/>
              </w:rPr>
              <w:t>-</w:t>
            </w:r>
          </w:p>
        </w:tc>
      </w:tr>
      <w:tr w:rsidR="00416A2B" w:rsidRPr="00416A2B" w14:paraId="1842ACA1" w14:textId="77777777" w:rsidTr="00416A2B">
        <w:tc>
          <w:tcPr>
            <w:tcW w:w="0" w:type="auto"/>
            <w:shd w:val="clear" w:color="auto" w:fill="auto"/>
          </w:tcPr>
          <w:p w14:paraId="29918ACB" w14:textId="50E56C49" w:rsidR="00394B10" w:rsidRPr="00416A2B" w:rsidRDefault="00394B10" w:rsidP="00394B10">
            <w:pPr>
              <w:pStyle w:val="TAL"/>
              <w:rPr>
                <w:sz w:val="16"/>
              </w:rPr>
            </w:pPr>
            <w:r w:rsidRPr="00416A2B">
              <w:rPr>
                <w:sz w:val="16"/>
              </w:rPr>
              <w:t>S6-210274</w:t>
            </w:r>
          </w:p>
        </w:tc>
        <w:tc>
          <w:tcPr>
            <w:tcW w:w="0" w:type="auto"/>
            <w:shd w:val="clear" w:color="auto" w:fill="auto"/>
          </w:tcPr>
          <w:p w14:paraId="4F8646D7" w14:textId="0C781785" w:rsidR="00394B10" w:rsidRPr="00416A2B" w:rsidRDefault="00394B10" w:rsidP="00394B10">
            <w:pPr>
              <w:pStyle w:val="TAL"/>
              <w:rPr>
                <w:sz w:val="16"/>
              </w:rPr>
            </w:pPr>
            <w:r w:rsidRPr="00416A2B">
              <w:rPr>
                <w:sz w:val="16"/>
              </w:rPr>
              <w:t>Pseudo-CR on Solution #21 Update</w:t>
            </w:r>
          </w:p>
        </w:tc>
        <w:tc>
          <w:tcPr>
            <w:tcW w:w="0" w:type="auto"/>
            <w:shd w:val="clear" w:color="auto" w:fill="auto"/>
          </w:tcPr>
          <w:p w14:paraId="6D588FAD" w14:textId="762B0B7A" w:rsidR="00394B10" w:rsidRPr="00416A2B" w:rsidRDefault="00394B10" w:rsidP="00394B10">
            <w:pPr>
              <w:pStyle w:val="TAL"/>
              <w:rPr>
                <w:sz w:val="16"/>
              </w:rPr>
            </w:pPr>
            <w:r w:rsidRPr="00416A2B">
              <w:rPr>
                <w:sz w:val="16"/>
              </w:rPr>
              <w:t>Samsung</w:t>
            </w:r>
          </w:p>
        </w:tc>
        <w:tc>
          <w:tcPr>
            <w:tcW w:w="0" w:type="auto"/>
            <w:shd w:val="clear" w:color="auto" w:fill="auto"/>
          </w:tcPr>
          <w:p w14:paraId="798CDD6D" w14:textId="6C643011" w:rsidR="00394B10" w:rsidRPr="00416A2B" w:rsidRDefault="00394B10" w:rsidP="00394B10">
            <w:pPr>
              <w:pStyle w:val="TAL"/>
              <w:rPr>
                <w:sz w:val="16"/>
              </w:rPr>
            </w:pPr>
            <w:r w:rsidRPr="00416A2B">
              <w:rPr>
                <w:sz w:val="16"/>
              </w:rPr>
              <w:t>approved</w:t>
            </w:r>
          </w:p>
        </w:tc>
        <w:tc>
          <w:tcPr>
            <w:tcW w:w="0" w:type="auto"/>
            <w:shd w:val="clear" w:color="auto" w:fill="auto"/>
          </w:tcPr>
          <w:p w14:paraId="2C1788EC" w14:textId="5A94F9FB" w:rsidR="00394B10" w:rsidRPr="00416A2B" w:rsidRDefault="00394B10" w:rsidP="00394B10">
            <w:pPr>
              <w:pStyle w:val="TAL"/>
              <w:rPr>
                <w:sz w:val="16"/>
              </w:rPr>
            </w:pPr>
            <w:r w:rsidRPr="00416A2B">
              <w:rPr>
                <w:sz w:val="16"/>
              </w:rPr>
              <w:t>S6-210172</w:t>
            </w:r>
          </w:p>
        </w:tc>
        <w:tc>
          <w:tcPr>
            <w:tcW w:w="0" w:type="auto"/>
            <w:shd w:val="clear" w:color="auto" w:fill="auto"/>
          </w:tcPr>
          <w:p w14:paraId="1DEC95FC" w14:textId="2046EB20" w:rsidR="00394B10" w:rsidRPr="00416A2B" w:rsidRDefault="00394B10" w:rsidP="00394B10">
            <w:pPr>
              <w:pStyle w:val="TAL"/>
              <w:rPr>
                <w:sz w:val="16"/>
              </w:rPr>
            </w:pPr>
            <w:r w:rsidRPr="00416A2B">
              <w:rPr>
                <w:sz w:val="16"/>
              </w:rPr>
              <w:t>-</w:t>
            </w:r>
          </w:p>
        </w:tc>
      </w:tr>
      <w:tr w:rsidR="00416A2B" w:rsidRPr="00416A2B" w14:paraId="4B0406F2" w14:textId="77777777" w:rsidTr="00416A2B">
        <w:tc>
          <w:tcPr>
            <w:tcW w:w="0" w:type="auto"/>
            <w:shd w:val="clear" w:color="auto" w:fill="auto"/>
          </w:tcPr>
          <w:p w14:paraId="56DB48D2" w14:textId="748B4708" w:rsidR="00394B10" w:rsidRPr="00416A2B" w:rsidRDefault="00394B10" w:rsidP="00394B10">
            <w:pPr>
              <w:pStyle w:val="TAL"/>
              <w:rPr>
                <w:sz w:val="16"/>
              </w:rPr>
            </w:pPr>
            <w:r w:rsidRPr="00416A2B">
              <w:rPr>
                <w:sz w:val="16"/>
              </w:rPr>
              <w:t>S6-210275</w:t>
            </w:r>
          </w:p>
        </w:tc>
        <w:tc>
          <w:tcPr>
            <w:tcW w:w="0" w:type="auto"/>
            <w:shd w:val="clear" w:color="auto" w:fill="auto"/>
          </w:tcPr>
          <w:p w14:paraId="35857EA0" w14:textId="1E30F066" w:rsidR="00394B10" w:rsidRPr="00416A2B" w:rsidRDefault="00394B10" w:rsidP="00394B10">
            <w:pPr>
              <w:pStyle w:val="TAL"/>
              <w:rPr>
                <w:sz w:val="16"/>
              </w:rPr>
            </w:pPr>
            <w:r w:rsidRPr="00416A2B">
              <w:rPr>
                <w:sz w:val="16"/>
              </w:rPr>
              <w:t>Pseudo-CR on Solution to KI #12</w:t>
            </w:r>
          </w:p>
        </w:tc>
        <w:tc>
          <w:tcPr>
            <w:tcW w:w="0" w:type="auto"/>
            <w:shd w:val="clear" w:color="auto" w:fill="auto"/>
          </w:tcPr>
          <w:p w14:paraId="5D578DE6" w14:textId="56834182" w:rsidR="00394B10" w:rsidRPr="00416A2B" w:rsidRDefault="00394B10" w:rsidP="00394B10">
            <w:pPr>
              <w:pStyle w:val="TAL"/>
              <w:rPr>
                <w:sz w:val="16"/>
              </w:rPr>
            </w:pPr>
            <w:r w:rsidRPr="00416A2B">
              <w:rPr>
                <w:sz w:val="16"/>
              </w:rPr>
              <w:t>Samsung, InterDigital</w:t>
            </w:r>
          </w:p>
        </w:tc>
        <w:tc>
          <w:tcPr>
            <w:tcW w:w="0" w:type="auto"/>
            <w:shd w:val="clear" w:color="auto" w:fill="auto"/>
          </w:tcPr>
          <w:p w14:paraId="02EB9F3A" w14:textId="04750ADF" w:rsidR="00394B10" w:rsidRPr="00416A2B" w:rsidRDefault="00394B10" w:rsidP="00394B10">
            <w:pPr>
              <w:pStyle w:val="TAL"/>
              <w:rPr>
                <w:sz w:val="16"/>
              </w:rPr>
            </w:pPr>
            <w:r w:rsidRPr="00416A2B">
              <w:rPr>
                <w:sz w:val="16"/>
              </w:rPr>
              <w:t>revised</w:t>
            </w:r>
          </w:p>
        </w:tc>
        <w:tc>
          <w:tcPr>
            <w:tcW w:w="0" w:type="auto"/>
            <w:shd w:val="clear" w:color="auto" w:fill="auto"/>
          </w:tcPr>
          <w:p w14:paraId="2448326A" w14:textId="192EBD0B" w:rsidR="00394B10" w:rsidRPr="00416A2B" w:rsidRDefault="00394B10" w:rsidP="00394B10">
            <w:pPr>
              <w:pStyle w:val="TAL"/>
              <w:rPr>
                <w:sz w:val="16"/>
              </w:rPr>
            </w:pPr>
            <w:r w:rsidRPr="00416A2B">
              <w:rPr>
                <w:sz w:val="16"/>
              </w:rPr>
              <w:t>S6-210173</w:t>
            </w:r>
          </w:p>
        </w:tc>
        <w:tc>
          <w:tcPr>
            <w:tcW w:w="0" w:type="auto"/>
            <w:shd w:val="clear" w:color="auto" w:fill="auto"/>
          </w:tcPr>
          <w:p w14:paraId="00C2C4C9" w14:textId="31171308" w:rsidR="00394B10" w:rsidRPr="00416A2B" w:rsidRDefault="00394B10" w:rsidP="00394B10">
            <w:pPr>
              <w:pStyle w:val="TAL"/>
              <w:rPr>
                <w:sz w:val="16"/>
              </w:rPr>
            </w:pPr>
            <w:r w:rsidRPr="00416A2B">
              <w:rPr>
                <w:sz w:val="16"/>
              </w:rPr>
              <w:t>S6-210358</w:t>
            </w:r>
          </w:p>
        </w:tc>
      </w:tr>
      <w:tr w:rsidR="00416A2B" w:rsidRPr="00416A2B" w14:paraId="6E89EA03" w14:textId="77777777" w:rsidTr="00416A2B">
        <w:tc>
          <w:tcPr>
            <w:tcW w:w="0" w:type="auto"/>
            <w:shd w:val="clear" w:color="auto" w:fill="auto"/>
          </w:tcPr>
          <w:p w14:paraId="649F0056" w14:textId="3BE36DBA" w:rsidR="00394B10" w:rsidRPr="00416A2B" w:rsidRDefault="00394B10" w:rsidP="00394B10">
            <w:pPr>
              <w:pStyle w:val="TAL"/>
              <w:rPr>
                <w:sz w:val="16"/>
              </w:rPr>
            </w:pPr>
            <w:r w:rsidRPr="00416A2B">
              <w:rPr>
                <w:sz w:val="16"/>
              </w:rPr>
              <w:t>S6-210276</w:t>
            </w:r>
          </w:p>
        </w:tc>
        <w:tc>
          <w:tcPr>
            <w:tcW w:w="0" w:type="auto"/>
            <w:shd w:val="clear" w:color="auto" w:fill="auto"/>
          </w:tcPr>
          <w:p w14:paraId="42DCCBD8" w14:textId="1EF53D22" w:rsidR="00394B10" w:rsidRPr="00416A2B" w:rsidRDefault="00394B10" w:rsidP="00394B10">
            <w:pPr>
              <w:pStyle w:val="TAL"/>
              <w:rPr>
                <w:sz w:val="16"/>
              </w:rPr>
            </w:pPr>
            <w:r w:rsidRPr="00416A2B">
              <w:rPr>
                <w:sz w:val="16"/>
              </w:rPr>
              <w:t>Pseudo-CR on Solution to KI #11</w:t>
            </w:r>
          </w:p>
        </w:tc>
        <w:tc>
          <w:tcPr>
            <w:tcW w:w="0" w:type="auto"/>
            <w:shd w:val="clear" w:color="auto" w:fill="auto"/>
          </w:tcPr>
          <w:p w14:paraId="2B84E6D3" w14:textId="4136FC8C" w:rsidR="00394B10" w:rsidRPr="00416A2B" w:rsidRDefault="00394B10" w:rsidP="00394B10">
            <w:pPr>
              <w:pStyle w:val="TAL"/>
              <w:rPr>
                <w:sz w:val="16"/>
              </w:rPr>
            </w:pPr>
            <w:r w:rsidRPr="00416A2B">
              <w:rPr>
                <w:sz w:val="16"/>
              </w:rPr>
              <w:t>Samsung</w:t>
            </w:r>
          </w:p>
        </w:tc>
        <w:tc>
          <w:tcPr>
            <w:tcW w:w="0" w:type="auto"/>
            <w:shd w:val="clear" w:color="auto" w:fill="auto"/>
          </w:tcPr>
          <w:p w14:paraId="2497FFD3" w14:textId="75834D5D" w:rsidR="00394B10" w:rsidRPr="00416A2B" w:rsidRDefault="00394B10" w:rsidP="00394B10">
            <w:pPr>
              <w:pStyle w:val="TAL"/>
              <w:rPr>
                <w:sz w:val="16"/>
              </w:rPr>
            </w:pPr>
            <w:r w:rsidRPr="00416A2B">
              <w:rPr>
                <w:sz w:val="16"/>
              </w:rPr>
              <w:t>revised</w:t>
            </w:r>
          </w:p>
        </w:tc>
        <w:tc>
          <w:tcPr>
            <w:tcW w:w="0" w:type="auto"/>
            <w:shd w:val="clear" w:color="auto" w:fill="auto"/>
          </w:tcPr>
          <w:p w14:paraId="763E0CF4" w14:textId="493BE611" w:rsidR="00394B10" w:rsidRPr="00416A2B" w:rsidRDefault="00394B10" w:rsidP="00394B10">
            <w:pPr>
              <w:pStyle w:val="TAL"/>
              <w:rPr>
                <w:sz w:val="16"/>
              </w:rPr>
            </w:pPr>
            <w:r w:rsidRPr="00416A2B">
              <w:rPr>
                <w:sz w:val="16"/>
              </w:rPr>
              <w:t>S6-210174</w:t>
            </w:r>
          </w:p>
        </w:tc>
        <w:tc>
          <w:tcPr>
            <w:tcW w:w="0" w:type="auto"/>
            <w:shd w:val="clear" w:color="auto" w:fill="auto"/>
          </w:tcPr>
          <w:p w14:paraId="4583DB89" w14:textId="19F5E8A1" w:rsidR="00394B10" w:rsidRPr="00416A2B" w:rsidRDefault="00394B10" w:rsidP="00394B10">
            <w:pPr>
              <w:pStyle w:val="TAL"/>
              <w:rPr>
                <w:sz w:val="16"/>
              </w:rPr>
            </w:pPr>
            <w:r w:rsidRPr="00416A2B">
              <w:rPr>
                <w:sz w:val="16"/>
              </w:rPr>
              <w:t>S6-210357</w:t>
            </w:r>
          </w:p>
        </w:tc>
      </w:tr>
      <w:tr w:rsidR="00416A2B" w:rsidRPr="00416A2B" w14:paraId="18B43F21" w14:textId="77777777" w:rsidTr="00416A2B">
        <w:tc>
          <w:tcPr>
            <w:tcW w:w="0" w:type="auto"/>
            <w:shd w:val="clear" w:color="auto" w:fill="auto"/>
          </w:tcPr>
          <w:p w14:paraId="761BC16B" w14:textId="55E684B7" w:rsidR="00394B10" w:rsidRPr="00416A2B" w:rsidRDefault="00394B10" w:rsidP="00394B10">
            <w:pPr>
              <w:pStyle w:val="TAL"/>
              <w:rPr>
                <w:sz w:val="16"/>
              </w:rPr>
            </w:pPr>
            <w:r w:rsidRPr="00416A2B">
              <w:rPr>
                <w:sz w:val="16"/>
              </w:rPr>
              <w:t>S6-210277</w:t>
            </w:r>
          </w:p>
        </w:tc>
        <w:tc>
          <w:tcPr>
            <w:tcW w:w="0" w:type="auto"/>
            <w:shd w:val="clear" w:color="auto" w:fill="auto"/>
          </w:tcPr>
          <w:p w14:paraId="21D829AC" w14:textId="077E555F" w:rsidR="00394B10" w:rsidRPr="00416A2B" w:rsidRDefault="00394B10" w:rsidP="00394B10">
            <w:pPr>
              <w:pStyle w:val="TAL"/>
              <w:rPr>
                <w:sz w:val="16"/>
              </w:rPr>
            </w:pPr>
            <w:r w:rsidRPr="00416A2B">
              <w:rPr>
                <w:sz w:val="16"/>
              </w:rPr>
              <w:t>Pseudo-CR on generic layered application architecture at edge and cloud</w:t>
            </w:r>
          </w:p>
        </w:tc>
        <w:tc>
          <w:tcPr>
            <w:tcW w:w="0" w:type="auto"/>
            <w:shd w:val="clear" w:color="auto" w:fill="auto"/>
          </w:tcPr>
          <w:p w14:paraId="7CC37270" w14:textId="149DDEC7" w:rsidR="00394B10" w:rsidRPr="00416A2B" w:rsidRDefault="00394B10" w:rsidP="00394B10">
            <w:pPr>
              <w:pStyle w:val="TAL"/>
              <w:rPr>
                <w:sz w:val="16"/>
              </w:rPr>
            </w:pPr>
            <w:r w:rsidRPr="00416A2B">
              <w:rPr>
                <w:sz w:val="16"/>
              </w:rPr>
              <w:t>Samsung</w:t>
            </w:r>
          </w:p>
        </w:tc>
        <w:tc>
          <w:tcPr>
            <w:tcW w:w="0" w:type="auto"/>
            <w:shd w:val="clear" w:color="auto" w:fill="auto"/>
          </w:tcPr>
          <w:p w14:paraId="710A3369" w14:textId="077833CA" w:rsidR="00394B10" w:rsidRPr="00416A2B" w:rsidRDefault="00394B10" w:rsidP="00394B10">
            <w:pPr>
              <w:pStyle w:val="TAL"/>
              <w:rPr>
                <w:sz w:val="16"/>
              </w:rPr>
            </w:pPr>
            <w:r w:rsidRPr="00416A2B">
              <w:rPr>
                <w:sz w:val="16"/>
              </w:rPr>
              <w:t>approved</w:t>
            </w:r>
          </w:p>
        </w:tc>
        <w:tc>
          <w:tcPr>
            <w:tcW w:w="0" w:type="auto"/>
            <w:shd w:val="clear" w:color="auto" w:fill="auto"/>
          </w:tcPr>
          <w:p w14:paraId="2F6345BF" w14:textId="29678867" w:rsidR="00394B10" w:rsidRPr="00416A2B" w:rsidRDefault="00394B10" w:rsidP="00394B10">
            <w:pPr>
              <w:pStyle w:val="TAL"/>
              <w:rPr>
                <w:sz w:val="16"/>
              </w:rPr>
            </w:pPr>
            <w:r w:rsidRPr="00416A2B">
              <w:rPr>
                <w:sz w:val="16"/>
              </w:rPr>
              <w:t>S6-210175</w:t>
            </w:r>
          </w:p>
        </w:tc>
        <w:tc>
          <w:tcPr>
            <w:tcW w:w="0" w:type="auto"/>
            <w:shd w:val="clear" w:color="auto" w:fill="auto"/>
          </w:tcPr>
          <w:p w14:paraId="0E777AF2" w14:textId="03E89DDB" w:rsidR="00394B10" w:rsidRPr="00416A2B" w:rsidRDefault="00394B10" w:rsidP="00394B10">
            <w:pPr>
              <w:pStyle w:val="TAL"/>
              <w:rPr>
                <w:sz w:val="16"/>
              </w:rPr>
            </w:pPr>
            <w:r w:rsidRPr="00416A2B">
              <w:rPr>
                <w:sz w:val="16"/>
              </w:rPr>
              <w:t>-</w:t>
            </w:r>
          </w:p>
        </w:tc>
      </w:tr>
      <w:tr w:rsidR="00416A2B" w:rsidRPr="00416A2B" w14:paraId="0C6D82FC" w14:textId="77777777" w:rsidTr="00416A2B">
        <w:tc>
          <w:tcPr>
            <w:tcW w:w="0" w:type="auto"/>
            <w:shd w:val="clear" w:color="auto" w:fill="auto"/>
          </w:tcPr>
          <w:p w14:paraId="3CDE22BD" w14:textId="6046BF1C" w:rsidR="00394B10" w:rsidRPr="00416A2B" w:rsidRDefault="00394B10" w:rsidP="00394B10">
            <w:pPr>
              <w:pStyle w:val="TAL"/>
              <w:rPr>
                <w:sz w:val="16"/>
              </w:rPr>
            </w:pPr>
            <w:r w:rsidRPr="00416A2B">
              <w:rPr>
                <w:sz w:val="16"/>
              </w:rPr>
              <w:t>S6-210278</w:t>
            </w:r>
          </w:p>
        </w:tc>
        <w:tc>
          <w:tcPr>
            <w:tcW w:w="0" w:type="auto"/>
            <w:shd w:val="clear" w:color="auto" w:fill="auto"/>
          </w:tcPr>
          <w:p w14:paraId="30E7714C" w14:textId="151E6C8B" w:rsidR="00394B10" w:rsidRPr="00416A2B" w:rsidRDefault="00394B10" w:rsidP="00394B10">
            <w:pPr>
              <w:pStyle w:val="TAL"/>
              <w:rPr>
                <w:sz w:val="16"/>
              </w:rPr>
            </w:pPr>
            <w:r w:rsidRPr="00416A2B">
              <w:rPr>
                <w:sz w:val="16"/>
              </w:rPr>
              <w:t>Support for enhancements to V2X group management and group communication</w:t>
            </w:r>
          </w:p>
        </w:tc>
        <w:tc>
          <w:tcPr>
            <w:tcW w:w="0" w:type="auto"/>
            <w:shd w:val="clear" w:color="auto" w:fill="auto"/>
          </w:tcPr>
          <w:p w14:paraId="39F232C6" w14:textId="4B36BC07" w:rsidR="00394B10" w:rsidRPr="00416A2B" w:rsidRDefault="00394B10" w:rsidP="00394B10">
            <w:pPr>
              <w:pStyle w:val="TAL"/>
              <w:rPr>
                <w:sz w:val="16"/>
              </w:rPr>
            </w:pPr>
            <w:r w:rsidRPr="00416A2B">
              <w:rPr>
                <w:sz w:val="16"/>
              </w:rPr>
              <w:t>Samsung</w:t>
            </w:r>
          </w:p>
        </w:tc>
        <w:tc>
          <w:tcPr>
            <w:tcW w:w="0" w:type="auto"/>
            <w:shd w:val="clear" w:color="auto" w:fill="auto"/>
          </w:tcPr>
          <w:p w14:paraId="1B929852" w14:textId="0DD846D7" w:rsidR="00394B10" w:rsidRPr="00416A2B" w:rsidRDefault="00394B10" w:rsidP="00394B10">
            <w:pPr>
              <w:pStyle w:val="TAL"/>
              <w:rPr>
                <w:sz w:val="16"/>
              </w:rPr>
            </w:pPr>
            <w:r w:rsidRPr="00416A2B">
              <w:rPr>
                <w:sz w:val="16"/>
              </w:rPr>
              <w:t>revised</w:t>
            </w:r>
          </w:p>
        </w:tc>
        <w:tc>
          <w:tcPr>
            <w:tcW w:w="0" w:type="auto"/>
            <w:shd w:val="clear" w:color="auto" w:fill="auto"/>
          </w:tcPr>
          <w:p w14:paraId="61EA32B7" w14:textId="3D2267F8" w:rsidR="00394B10" w:rsidRPr="00416A2B" w:rsidRDefault="00394B10" w:rsidP="00394B10">
            <w:pPr>
              <w:pStyle w:val="TAL"/>
              <w:rPr>
                <w:sz w:val="16"/>
              </w:rPr>
            </w:pPr>
            <w:r w:rsidRPr="00416A2B">
              <w:rPr>
                <w:sz w:val="16"/>
              </w:rPr>
              <w:t>S6-210176</w:t>
            </w:r>
          </w:p>
        </w:tc>
        <w:tc>
          <w:tcPr>
            <w:tcW w:w="0" w:type="auto"/>
            <w:shd w:val="clear" w:color="auto" w:fill="auto"/>
          </w:tcPr>
          <w:p w14:paraId="70A887C5" w14:textId="6BFB61F8" w:rsidR="00394B10" w:rsidRPr="00416A2B" w:rsidRDefault="00394B10" w:rsidP="00394B10">
            <w:pPr>
              <w:pStyle w:val="TAL"/>
              <w:rPr>
                <w:sz w:val="16"/>
              </w:rPr>
            </w:pPr>
            <w:r w:rsidRPr="00416A2B">
              <w:rPr>
                <w:sz w:val="16"/>
              </w:rPr>
              <w:t>S6-210362</w:t>
            </w:r>
          </w:p>
        </w:tc>
      </w:tr>
      <w:tr w:rsidR="00416A2B" w:rsidRPr="00416A2B" w14:paraId="3B190021" w14:textId="77777777" w:rsidTr="00416A2B">
        <w:tc>
          <w:tcPr>
            <w:tcW w:w="0" w:type="auto"/>
            <w:shd w:val="clear" w:color="auto" w:fill="auto"/>
          </w:tcPr>
          <w:p w14:paraId="1A1A6F39" w14:textId="4926BEB7" w:rsidR="00394B10" w:rsidRPr="00416A2B" w:rsidRDefault="00394B10" w:rsidP="00394B10">
            <w:pPr>
              <w:pStyle w:val="TAL"/>
              <w:rPr>
                <w:sz w:val="16"/>
              </w:rPr>
            </w:pPr>
            <w:r w:rsidRPr="00416A2B">
              <w:rPr>
                <w:sz w:val="16"/>
              </w:rPr>
              <w:t>S6-210279</w:t>
            </w:r>
          </w:p>
        </w:tc>
        <w:tc>
          <w:tcPr>
            <w:tcW w:w="0" w:type="auto"/>
            <w:shd w:val="clear" w:color="auto" w:fill="auto"/>
          </w:tcPr>
          <w:p w14:paraId="0329A5DE" w14:textId="6E6F4C51" w:rsidR="00394B10" w:rsidRPr="00416A2B" w:rsidRDefault="00394B10" w:rsidP="00394B10">
            <w:pPr>
              <w:pStyle w:val="TAL"/>
              <w:rPr>
                <w:sz w:val="16"/>
              </w:rPr>
            </w:pPr>
            <w:r w:rsidRPr="00416A2B">
              <w:rPr>
                <w:sz w:val="16"/>
              </w:rPr>
              <w:t>Pseudo-CR on constrained devices architecture update</w:t>
            </w:r>
          </w:p>
        </w:tc>
        <w:tc>
          <w:tcPr>
            <w:tcW w:w="0" w:type="auto"/>
            <w:shd w:val="clear" w:color="auto" w:fill="auto"/>
          </w:tcPr>
          <w:p w14:paraId="6FCCE60D" w14:textId="3ECFB776" w:rsidR="00394B10" w:rsidRPr="00416A2B" w:rsidRDefault="00394B10" w:rsidP="00394B10">
            <w:pPr>
              <w:pStyle w:val="TAL"/>
              <w:rPr>
                <w:sz w:val="16"/>
              </w:rPr>
            </w:pPr>
            <w:r w:rsidRPr="00416A2B">
              <w:rPr>
                <w:sz w:val="16"/>
              </w:rPr>
              <w:t>Samsung</w:t>
            </w:r>
          </w:p>
        </w:tc>
        <w:tc>
          <w:tcPr>
            <w:tcW w:w="0" w:type="auto"/>
            <w:shd w:val="clear" w:color="auto" w:fill="auto"/>
          </w:tcPr>
          <w:p w14:paraId="22A2679B" w14:textId="41BE0368" w:rsidR="00394B10" w:rsidRPr="00416A2B" w:rsidRDefault="00394B10" w:rsidP="00394B10">
            <w:pPr>
              <w:pStyle w:val="TAL"/>
              <w:rPr>
                <w:sz w:val="16"/>
              </w:rPr>
            </w:pPr>
            <w:r w:rsidRPr="00416A2B">
              <w:rPr>
                <w:sz w:val="16"/>
              </w:rPr>
              <w:t>approved</w:t>
            </w:r>
          </w:p>
        </w:tc>
        <w:tc>
          <w:tcPr>
            <w:tcW w:w="0" w:type="auto"/>
            <w:shd w:val="clear" w:color="auto" w:fill="auto"/>
          </w:tcPr>
          <w:p w14:paraId="4B6D587C" w14:textId="319588F2" w:rsidR="00394B10" w:rsidRPr="00416A2B" w:rsidRDefault="00394B10" w:rsidP="00394B10">
            <w:pPr>
              <w:pStyle w:val="TAL"/>
              <w:rPr>
                <w:sz w:val="16"/>
              </w:rPr>
            </w:pPr>
            <w:r w:rsidRPr="00416A2B">
              <w:rPr>
                <w:sz w:val="16"/>
              </w:rPr>
              <w:t>S6-210177</w:t>
            </w:r>
          </w:p>
        </w:tc>
        <w:tc>
          <w:tcPr>
            <w:tcW w:w="0" w:type="auto"/>
            <w:shd w:val="clear" w:color="auto" w:fill="auto"/>
          </w:tcPr>
          <w:p w14:paraId="3CE86936" w14:textId="50B36F6C" w:rsidR="00394B10" w:rsidRPr="00416A2B" w:rsidRDefault="00394B10" w:rsidP="00394B10">
            <w:pPr>
              <w:pStyle w:val="TAL"/>
              <w:rPr>
                <w:sz w:val="16"/>
              </w:rPr>
            </w:pPr>
            <w:r w:rsidRPr="00416A2B">
              <w:rPr>
                <w:sz w:val="16"/>
              </w:rPr>
              <w:t>-</w:t>
            </w:r>
          </w:p>
        </w:tc>
      </w:tr>
      <w:tr w:rsidR="00416A2B" w:rsidRPr="00416A2B" w14:paraId="49F7BD03" w14:textId="77777777" w:rsidTr="00416A2B">
        <w:tc>
          <w:tcPr>
            <w:tcW w:w="0" w:type="auto"/>
            <w:shd w:val="clear" w:color="auto" w:fill="auto"/>
          </w:tcPr>
          <w:p w14:paraId="4ECA0A8F" w14:textId="401AFD1F" w:rsidR="00394B10" w:rsidRPr="00416A2B" w:rsidRDefault="00394B10" w:rsidP="00394B10">
            <w:pPr>
              <w:pStyle w:val="TAL"/>
              <w:rPr>
                <w:sz w:val="16"/>
              </w:rPr>
            </w:pPr>
            <w:r w:rsidRPr="00416A2B">
              <w:rPr>
                <w:sz w:val="16"/>
              </w:rPr>
              <w:t>S6-210280</w:t>
            </w:r>
          </w:p>
        </w:tc>
        <w:tc>
          <w:tcPr>
            <w:tcW w:w="0" w:type="auto"/>
            <w:shd w:val="clear" w:color="auto" w:fill="auto"/>
          </w:tcPr>
          <w:p w14:paraId="3803E9CA" w14:textId="666D70B7" w:rsidR="00394B10" w:rsidRPr="00416A2B" w:rsidRDefault="00394B10" w:rsidP="00394B10">
            <w:pPr>
              <w:pStyle w:val="TAL"/>
              <w:rPr>
                <w:sz w:val="16"/>
              </w:rPr>
            </w:pPr>
            <w:r w:rsidRPr="00416A2B">
              <w:rPr>
                <w:sz w:val="16"/>
              </w:rPr>
              <w:t>Pseudo-CR on solution evaluation 26</w:t>
            </w:r>
          </w:p>
        </w:tc>
        <w:tc>
          <w:tcPr>
            <w:tcW w:w="0" w:type="auto"/>
            <w:shd w:val="clear" w:color="auto" w:fill="auto"/>
          </w:tcPr>
          <w:p w14:paraId="092CBC0F" w14:textId="0F8A103F" w:rsidR="00394B10" w:rsidRPr="00416A2B" w:rsidRDefault="00394B10" w:rsidP="00394B10">
            <w:pPr>
              <w:pStyle w:val="TAL"/>
              <w:rPr>
                <w:sz w:val="16"/>
              </w:rPr>
            </w:pPr>
            <w:r w:rsidRPr="00416A2B">
              <w:rPr>
                <w:sz w:val="16"/>
              </w:rPr>
              <w:t>Samsung</w:t>
            </w:r>
          </w:p>
        </w:tc>
        <w:tc>
          <w:tcPr>
            <w:tcW w:w="0" w:type="auto"/>
            <w:shd w:val="clear" w:color="auto" w:fill="auto"/>
          </w:tcPr>
          <w:p w14:paraId="14373E7A" w14:textId="3E9E0CB7" w:rsidR="00394B10" w:rsidRPr="00416A2B" w:rsidRDefault="00394B10" w:rsidP="00394B10">
            <w:pPr>
              <w:pStyle w:val="TAL"/>
              <w:rPr>
                <w:sz w:val="16"/>
              </w:rPr>
            </w:pPr>
            <w:r w:rsidRPr="00416A2B">
              <w:rPr>
                <w:sz w:val="16"/>
              </w:rPr>
              <w:t>approved</w:t>
            </w:r>
          </w:p>
        </w:tc>
        <w:tc>
          <w:tcPr>
            <w:tcW w:w="0" w:type="auto"/>
            <w:shd w:val="clear" w:color="auto" w:fill="auto"/>
          </w:tcPr>
          <w:p w14:paraId="26649C8C" w14:textId="505A9B6D" w:rsidR="00394B10" w:rsidRPr="00416A2B" w:rsidRDefault="00394B10" w:rsidP="00394B10">
            <w:pPr>
              <w:pStyle w:val="TAL"/>
              <w:rPr>
                <w:sz w:val="16"/>
              </w:rPr>
            </w:pPr>
            <w:r w:rsidRPr="00416A2B">
              <w:rPr>
                <w:sz w:val="16"/>
              </w:rPr>
              <w:t>S6-210191</w:t>
            </w:r>
          </w:p>
        </w:tc>
        <w:tc>
          <w:tcPr>
            <w:tcW w:w="0" w:type="auto"/>
            <w:shd w:val="clear" w:color="auto" w:fill="auto"/>
          </w:tcPr>
          <w:p w14:paraId="7CD6729C" w14:textId="3F09815C" w:rsidR="00394B10" w:rsidRPr="00416A2B" w:rsidRDefault="00394B10" w:rsidP="00394B10">
            <w:pPr>
              <w:pStyle w:val="TAL"/>
              <w:rPr>
                <w:sz w:val="16"/>
              </w:rPr>
            </w:pPr>
            <w:r w:rsidRPr="00416A2B">
              <w:rPr>
                <w:sz w:val="16"/>
              </w:rPr>
              <w:t>-</w:t>
            </w:r>
          </w:p>
        </w:tc>
      </w:tr>
      <w:tr w:rsidR="00416A2B" w:rsidRPr="00416A2B" w14:paraId="2A8145C3" w14:textId="77777777" w:rsidTr="00416A2B">
        <w:tc>
          <w:tcPr>
            <w:tcW w:w="0" w:type="auto"/>
            <w:shd w:val="clear" w:color="auto" w:fill="auto"/>
          </w:tcPr>
          <w:p w14:paraId="67AF283F" w14:textId="3C5E1571" w:rsidR="00394B10" w:rsidRPr="00416A2B" w:rsidRDefault="00394B10" w:rsidP="00394B10">
            <w:pPr>
              <w:pStyle w:val="TAL"/>
              <w:rPr>
                <w:sz w:val="16"/>
              </w:rPr>
            </w:pPr>
            <w:r w:rsidRPr="00416A2B">
              <w:rPr>
                <w:sz w:val="16"/>
              </w:rPr>
              <w:t>S6-210281</w:t>
            </w:r>
          </w:p>
        </w:tc>
        <w:tc>
          <w:tcPr>
            <w:tcW w:w="0" w:type="auto"/>
            <w:shd w:val="clear" w:color="auto" w:fill="auto"/>
          </w:tcPr>
          <w:p w14:paraId="45A7D546" w14:textId="00697475" w:rsidR="00394B10" w:rsidRPr="00416A2B" w:rsidRDefault="00394B10" w:rsidP="00394B10">
            <w:pPr>
              <w:pStyle w:val="TAL"/>
              <w:rPr>
                <w:sz w:val="16"/>
              </w:rPr>
            </w:pPr>
            <w:r w:rsidRPr="00416A2B">
              <w:rPr>
                <w:sz w:val="16"/>
              </w:rPr>
              <w:t>Pseudo-CR on add conclusions</w:t>
            </w:r>
          </w:p>
        </w:tc>
        <w:tc>
          <w:tcPr>
            <w:tcW w:w="0" w:type="auto"/>
            <w:shd w:val="clear" w:color="auto" w:fill="auto"/>
          </w:tcPr>
          <w:p w14:paraId="52ADB6D8" w14:textId="68A56F43" w:rsidR="00394B10" w:rsidRPr="00416A2B" w:rsidRDefault="00394B10" w:rsidP="00394B10">
            <w:pPr>
              <w:pStyle w:val="TAL"/>
              <w:rPr>
                <w:sz w:val="16"/>
              </w:rPr>
            </w:pPr>
            <w:r w:rsidRPr="00416A2B">
              <w:rPr>
                <w:sz w:val="16"/>
              </w:rPr>
              <w:t>Samsung</w:t>
            </w:r>
          </w:p>
        </w:tc>
        <w:tc>
          <w:tcPr>
            <w:tcW w:w="0" w:type="auto"/>
            <w:shd w:val="clear" w:color="auto" w:fill="auto"/>
          </w:tcPr>
          <w:p w14:paraId="6D4C6331" w14:textId="2DAA577A" w:rsidR="00394B10" w:rsidRPr="00416A2B" w:rsidRDefault="00394B10" w:rsidP="00394B10">
            <w:pPr>
              <w:pStyle w:val="TAL"/>
              <w:rPr>
                <w:sz w:val="16"/>
              </w:rPr>
            </w:pPr>
            <w:r w:rsidRPr="00416A2B">
              <w:rPr>
                <w:sz w:val="16"/>
              </w:rPr>
              <w:t>approved</w:t>
            </w:r>
          </w:p>
        </w:tc>
        <w:tc>
          <w:tcPr>
            <w:tcW w:w="0" w:type="auto"/>
            <w:shd w:val="clear" w:color="auto" w:fill="auto"/>
          </w:tcPr>
          <w:p w14:paraId="26865021" w14:textId="7AEAA807" w:rsidR="00394B10" w:rsidRPr="00416A2B" w:rsidRDefault="00394B10" w:rsidP="00394B10">
            <w:pPr>
              <w:pStyle w:val="TAL"/>
              <w:rPr>
                <w:sz w:val="16"/>
              </w:rPr>
            </w:pPr>
            <w:r w:rsidRPr="00416A2B">
              <w:rPr>
                <w:sz w:val="16"/>
              </w:rPr>
              <w:t>S6-210192</w:t>
            </w:r>
          </w:p>
        </w:tc>
        <w:tc>
          <w:tcPr>
            <w:tcW w:w="0" w:type="auto"/>
            <w:shd w:val="clear" w:color="auto" w:fill="auto"/>
          </w:tcPr>
          <w:p w14:paraId="09BCC940" w14:textId="173D040A" w:rsidR="00394B10" w:rsidRPr="00416A2B" w:rsidRDefault="00394B10" w:rsidP="00394B10">
            <w:pPr>
              <w:pStyle w:val="TAL"/>
              <w:rPr>
                <w:sz w:val="16"/>
              </w:rPr>
            </w:pPr>
            <w:r w:rsidRPr="00416A2B">
              <w:rPr>
                <w:sz w:val="16"/>
              </w:rPr>
              <w:t>-</w:t>
            </w:r>
          </w:p>
        </w:tc>
      </w:tr>
      <w:tr w:rsidR="00416A2B" w:rsidRPr="00416A2B" w14:paraId="348670C0" w14:textId="77777777" w:rsidTr="00416A2B">
        <w:tc>
          <w:tcPr>
            <w:tcW w:w="0" w:type="auto"/>
            <w:shd w:val="clear" w:color="auto" w:fill="auto"/>
          </w:tcPr>
          <w:p w14:paraId="2F323039" w14:textId="24A0378A" w:rsidR="00394B10" w:rsidRPr="00416A2B" w:rsidRDefault="00394B10" w:rsidP="00394B10">
            <w:pPr>
              <w:pStyle w:val="TAL"/>
              <w:rPr>
                <w:sz w:val="16"/>
              </w:rPr>
            </w:pPr>
            <w:r w:rsidRPr="00416A2B">
              <w:rPr>
                <w:sz w:val="16"/>
              </w:rPr>
              <w:t>S6-210282</w:t>
            </w:r>
          </w:p>
        </w:tc>
        <w:tc>
          <w:tcPr>
            <w:tcW w:w="0" w:type="auto"/>
            <w:shd w:val="clear" w:color="auto" w:fill="auto"/>
          </w:tcPr>
          <w:p w14:paraId="3370CBA1" w14:textId="317F6F0B" w:rsidR="00394B10" w:rsidRPr="00416A2B" w:rsidRDefault="00394B10" w:rsidP="00394B10">
            <w:pPr>
              <w:pStyle w:val="TAL"/>
              <w:rPr>
                <w:sz w:val="16"/>
              </w:rPr>
            </w:pPr>
            <w:r w:rsidRPr="00416A2B">
              <w:rPr>
                <w:sz w:val="16"/>
              </w:rPr>
              <w:t>Reply LS on APIs in EDGEAPP</w:t>
            </w:r>
          </w:p>
        </w:tc>
        <w:tc>
          <w:tcPr>
            <w:tcW w:w="0" w:type="auto"/>
            <w:shd w:val="clear" w:color="auto" w:fill="auto"/>
          </w:tcPr>
          <w:p w14:paraId="0940BFED" w14:textId="00D3BE89" w:rsidR="00394B10" w:rsidRPr="00416A2B" w:rsidRDefault="00394B10" w:rsidP="00394B10">
            <w:pPr>
              <w:pStyle w:val="TAL"/>
              <w:rPr>
                <w:sz w:val="16"/>
              </w:rPr>
            </w:pPr>
            <w:r w:rsidRPr="00416A2B">
              <w:rPr>
                <w:sz w:val="16"/>
              </w:rPr>
              <w:t>Samsung</w:t>
            </w:r>
          </w:p>
        </w:tc>
        <w:tc>
          <w:tcPr>
            <w:tcW w:w="0" w:type="auto"/>
            <w:shd w:val="clear" w:color="auto" w:fill="auto"/>
          </w:tcPr>
          <w:p w14:paraId="140F91CF" w14:textId="56413076" w:rsidR="00394B10" w:rsidRPr="00416A2B" w:rsidRDefault="00394B10" w:rsidP="00394B10">
            <w:pPr>
              <w:pStyle w:val="TAL"/>
              <w:rPr>
                <w:sz w:val="16"/>
              </w:rPr>
            </w:pPr>
            <w:r w:rsidRPr="00416A2B">
              <w:rPr>
                <w:sz w:val="16"/>
              </w:rPr>
              <w:t>revised</w:t>
            </w:r>
          </w:p>
        </w:tc>
        <w:tc>
          <w:tcPr>
            <w:tcW w:w="0" w:type="auto"/>
            <w:shd w:val="clear" w:color="auto" w:fill="auto"/>
          </w:tcPr>
          <w:p w14:paraId="34597A35" w14:textId="1DECFC88" w:rsidR="00394B10" w:rsidRPr="00416A2B" w:rsidRDefault="00394B10" w:rsidP="00394B10">
            <w:pPr>
              <w:pStyle w:val="TAL"/>
              <w:rPr>
                <w:sz w:val="16"/>
              </w:rPr>
            </w:pPr>
            <w:r w:rsidRPr="00416A2B">
              <w:rPr>
                <w:sz w:val="16"/>
              </w:rPr>
              <w:t>S6-210113</w:t>
            </w:r>
          </w:p>
        </w:tc>
        <w:tc>
          <w:tcPr>
            <w:tcW w:w="0" w:type="auto"/>
            <w:shd w:val="clear" w:color="auto" w:fill="auto"/>
          </w:tcPr>
          <w:p w14:paraId="67B20C15" w14:textId="27A0AE4C" w:rsidR="00394B10" w:rsidRPr="00416A2B" w:rsidRDefault="00394B10" w:rsidP="00394B10">
            <w:pPr>
              <w:pStyle w:val="TAL"/>
              <w:rPr>
                <w:sz w:val="16"/>
              </w:rPr>
            </w:pPr>
            <w:r w:rsidRPr="00416A2B">
              <w:rPr>
                <w:sz w:val="16"/>
              </w:rPr>
              <w:t>S6-210330</w:t>
            </w:r>
          </w:p>
        </w:tc>
      </w:tr>
      <w:tr w:rsidR="00416A2B" w:rsidRPr="00416A2B" w14:paraId="0B940DF4" w14:textId="77777777" w:rsidTr="00416A2B">
        <w:tc>
          <w:tcPr>
            <w:tcW w:w="0" w:type="auto"/>
            <w:shd w:val="clear" w:color="auto" w:fill="auto"/>
          </w:tcPr>
          <w:p w14:paraId="4ABBE70D" w14:textId="49E7FADE" w:rsidR="00394B10" w:rsidRPr="00416A2B" w:rsidRDefault="00394B10" w:rsidP="00394B10">
            <w:pPr>
              <w:pStyle w:val="TAL"/>
              <w:rPr>
                <w:sz w:val="16"/>
              </w:rPr>
            </w:pPr>
            <w:r w:rsidRPr="00416A2B">
              <w:rPr>
                <w:sz w:val="16"/>
              </w:rPr>
              <w:t>S6-210283</w:t>
            </w:r>
          </w:p>
        </w:tc>
        <w:tc>
          <w:tcPr>
            <w:tcW w:w="0" w:type="auto"/>
            <w:shd w:val="clear" w:color="auto" w:fill="auto"/>
          </w:tcPr>
          <w:p w14:paraId="259BBA43" w14:textId="638FFD73" w:rsidR="00394B10" w:rsidRPr="00416A2B" w:rsidRDefault="00394B10" w:rsidP="00394B10">
            <w:pPr>
              <w:pStyle w:val="TAL"/>
              <w:rPr>
                <w:sz w:val="16"/>
              </w:rPr>
            </w:pPr>
            <w:r w:rsidRPr="00416A2B">
              <w:rPr>
                <w:sz w:val="16"/>
              </w:rPr>
              <w:t>Reply LS on New Whitepaper - OP Telco Edge proposal</w:t>
            </w:r>
          </w:p>
        </w:tc>
        <w:tc>
          <w:tcPr>
            <w:tcW w:w="0" w:type="auto"/>
            <w:shd w:val="clear" w:color="auto" w:fill="auto"/>
          </w:tcPr>
          <w:p w14:paraId="62455C54" w14:textId="25FB06B6" w:rsidR="00394B10" w:rsidRPr="00416A2B" w:rsidRDefault="00394B10" w:rsidP="00394B10">
            <w:pPr>
              <w:pStyle w:val="TAL"/>
              <w:rPr>
                <w:sz w:val="16"/>
              </w:rPr>
            </w:pPr>
            <w:r w:rsidRPr="00416A2B">
              <w:rPr>
                <w:sz w:val="16"/>
              </w:rPr>
              <w:t>Samsung</w:t>
            </w:r>
          </w:p>
        </w:tc>
        <w:tc>
          <w:tcPr>
            <w:tcW w:w="0" w:type="auto"/>
            <w:shd w:val="clear" w:color="auto" w:fill="auto"/>
          </w:tcPr>
          <w:p w14:paraId="19F3E101" w14:textId="2A3D371B" w:rsidR="00394B10" w:rsidRPr="00416A2B" w:rsidRDefault="00394B10" w:rsidP="00394B10">
            <w:pPr>
              <w:pStyle w:val="TAL"/>
              <w:rPr>
                <w:sz w:val="16"/>
              </w:rPr>
            </w:pPr>
            <w:r w:rsidRPr="00416A2B">
              <w:rPr>
                <w:sz w:val="16"/>
              </w:rPr>
              <w:t>approved</w:t>
            </w:r>
          </w:p>
        </w:tc>
        <w:tc>
          <w:tcPr>
            <w:tcW w:w="0" w:type="auto"/>
            <w:shd w:val="clear" w:color="auto" w:fill="auto"/>
          </w:tcPr>
          <w:p w14:paraId="3C0B98B6" w14:textId="0977C920" w:rsidR="00394B10" w:rsidRPr="00416A2B" w:rsidRDefault="00394B10" w:rsidP="00394B10">
            <w:pPr>
              <w:pStyle w:val="TAL"/>
              <w:rPr>
                <w:sz w:val="16"/>
              </w:rPr>
            </w:pPr>
            <w:r w:rsidRPr="00416A2B">
              <w:rPr>
                <w:sz w:val="16"/>
              </w:rPr>
              <w:t>S6-210114</w:t>
            </w:r>
          </w:p>
        </w:tc>
        <w:tc>
          <w:tcPr>
            <w:tcW w:w="0" w:type="auto"/>
            <w:shd w:val="clear" w:color="auto" w:fill="auto"/>
          </w:tcPr>
          <w:p w14:paraId="23EE648C" w14:textId="536B7A96" w:rsidR="00394B10" w:rsidRPr="00416A2B" w:rsidRDefault="00394B10" w:rsidP="00394B10">
            <w:pPr>
              <w:pStyle w:val="TAL"/>
              <w:rPr>
                <w:sz w:val="16"/>
              </w:rPr>
            </w:pPr>
            <w:r w:rsidRPr="00416A2B">
              <w:rPr>
                <w:sz w:val="16"/>
              </w:rPr>
              <w:t>-</w:t>
            </w:r>
          </w:p>
        </w:tc>
      </w:tr>
      <w:tr w:rsidR="00416A2B" w:rsidRPr="00416A2B" w14:paraId="00BFA8FD" w14:textId="77777777" w:rsidTr="00416A2B">
        <w:tc>
          <w:tcPr>
            <w:tcW w:w="0" w:type="auto"/>
            <w:shd w:val="clear" w:color="auto" w:fill="auto"/>
          </w:tcPr>
          <w:p w14:paraId="59BF404E" w14:textId="53C2A144" w:rsidR="00394B10" w:rsidRPr="00416A2B" w:rsidRDefault="00394B10" w:rsidP="00394B10">
            <w:pPr>
              <w:pStyle w:val="TAL"/>
              <w:rPr>
                <w:sz w:val="16"/>
              </w:rPr>
            </w:pPr>
            <w:r w:rsidRPr="00416A2B">
              <w:rPr>
                <w:sz w:val="16"/>
              </w:rPr>
              <w:t>S6-210284</w:t>
            </w:r>
          </w:p>
        </w:tc>
        <w:tc>
          <w:tcPr>
            <w:tcW w:w="0" w:type="auto"/>
            <w:shd w:val="clear" w:color="auto" w:fill="auto"/>
          </w:tcPr>
          <w:p w14:paraId="1912C887" w14:textId="6CB17FC0" w:rsidR="00394B10" w:rsidRPr="00416A2B" w:rsidRDefault="00394B10" w:rsidP="00394B10">
            <w:pPr>
              <w:pStyle w:val="TAL"/>
              <w:rPr>
                <w:sz w:val="16"/>
              </w:rPr>
            </w:pPr>
            <w:r w:rsidRPr="00416A2B">
              <w:rPr>
                <w:sz w:val="16"/>
              </w:rPr>
              <w:t>High level feature description</w:t>
            </w:r>
          </w:p>
        </w:tc>
        <w:tc>
          <w:tcPr>
            <w:tcW w:w="0" w:type="auto"/>
            <w:shd w:val="clear" w:color="auto" w:fill="auto"/>
          </w:tcPr>
          <w:p w14:paraId="00A3B4DE" w14:textId="707ECA14" w:rsidR="00394B10" w:rsidRPr="00416A2B" w:rsidRDefault="00394B10" w:rsidP="00394B10">
            <w:pPr>
              <w:pStyle w:val="TAL"/>
              <w:rPr>
                <w:sz w:val="16"/>
              </w:rPr>
            </w:pPr>
            <w:r w:rsidRPr="00416A2B">
              <w:rPr>
                <w:sz w:val="16"/>
              </w:rPr>
              <w:t>Samsung</w:t>
            </w:r>
          </w:p>
        </w:tc>
        <w:tc>
          <w:tcPr>
            <w:tcW w:w="0" w:type="auto"/>
            <w:shd w:val="clear" w:color="auto" w:fill="auto"/>
          </w:tcPr>
          <w:p w14:paraId="235E699D" w14:textId="4B1B5FAB" w:rsidR="00394B10" w:rsidRPr="00416A2B" w:rsidRDefault="00394B10" w:rsidP="00394B10">
            <w:pPr>
              <w:pStyle w:val="TAL"/>
              <w:rPr>
                <w:sz w:val="16"/>
              </w:rPr>
            </w:pPr>
            <w:r w:rsidRPr="00416A2B">
              <w:rPr>
                <w:sz w:val="16"/>
              </w:rPr>
              <w:t>revised</w:t>
            </w:r>
          </w:p>
        </w:tc>
        <w:tc>
          <w:tcPr>
            <w:tcW w:w="0" w:type="auto"/>
            <w:shd w:val="clear" w:color="auto" w:fill="auto"/>
          </w:tcPr>
          <w:p w14:paraId="78067204" w14:textId="74320D71" w:rsidR="00394B10" w:rsidRPr="00416A2B" w:rsidRDefault="00394B10" w:rsidP="00394B10">
            <w:pPr>
              <w:pStyle w:val="TAL"/>
              <w:rPr>
                <w:sz w:val="16"/>
              </w:rPr>
            </w:pPr>
            <w:r w:rsidRPr="00416A2B">
              <w:rPr>
                <w:sz w:val="16"/>
              </w:rPr>
              <w:t>S6-210117</w:t>
            </w:r>
          </w:p>
        </w:tc>
        <w:tc>
          <w:tcPr>
            <w:tcW w:w="0" w:type="auto"/>
            <w:shd w:val="clear" w:color="auto" w:fill="auto"/>
          </w:tcPr>
          <w:p w14:paraId="2A5101D2" w14:textId="3F3A9E96" w:rsidR="00394B10" w:rsidRPr="00416A2B" w:rsidRDefault="00394B10" w:rsidP="00394B10">
            <w:pPr>
              <w:pStyle w:val="TAL"/>
              <w:rPr>
                <w:sz w:val="16"/>
              </w:rPr>
            </w:pPr>
            <w:r w:rsidRPr="00416A2B">
              <w:rPr>
                <w:sz w:val="16"/>
              </w:rPr>
              <w:t>S6-210334</w:t>
            </w:r>
          </w:p>
        </w:tc>
      </w:tr>
      <w:tr w:rsidR="00416A2B" w:rsidRPr="00416A2B" w14:paraId="4BB6E29D" w14:textId="77777777" w:rsidTr="00416A2B">
        <w:tc>
          <w:tcPr>
            <w:tcW w:w="0" w:type="auto"/>
            <w:shd w:val="clear" w:color="auto" w:fill="auto"/>
          </w:tcPr>
          <w:p w14:paraId="506F66F7" w14:textId="422089C9" w:rsidR="00394B10" w:rsidRPr="00416A2B" w:rsidRDefault="00394B10" w:rsidP="00394B10">
            <w:pPr>
              <w:pStyle w:val="TAL"/>
              <w:rPr>
                <w:sz w:val="16"/>
              </w:rPr>
            </w:pPr>
            <w:r w:rsidRPr="00416A2B">
              <w:rPr>
                <w:sz w:val="16"/>
              </w:rPr>
              <w:t>S6-210285</w:t>
            </w:r>
          </w:p>
        </w:tc>
        <w:tc>
          <w:tcPr>
            <w:tcW w:w="0" w:type="auto"/>
            <w:shd w:val="clear" w:color="auto" w:fill="auto"/>
          </w:tcPr>
          <w:p w14:paraId="5CCDFB3A" w14:textId="7552BB4F" w:rsidR="00394B10" w:rsidRPr="00416A2B" w:rsidRDefault="00394B10" w:rsidP="00394B10">
            <w:pPr>
              <w:pStyle w:val="TAL"/>
              <w:rPr>
                <w:sz w:val="16"/>
              </w:rPr>
            </w:pPr>
            <w:r w:rsidRPr="00416A2B">
              <w:rPr>
                <w:sz w:val="16"/>
              </w:rPr>
              <w:t>Harmonizing ACR scenarios</w:t>
            </w:r>
          </w:p>
        </w:tc>
        <w:tc>
          <w:tcPr>
            <w:tcW w:w="0" w:type="auto"/>
            <w:shd w:val="clear" w:color="auto" w:fill="auto"/>
          </w:tcPr>
          <w:p w14:paraId="652BD6AE" w14:textId="01E8B6FF" w:rsidR="00394B10" w:rsidRPr="00416A2B" w:rsidRDefault="00394B10" w:rsidP="00394B10">
            <w:pPr>
              <w:pStyle w:val="TAL"/>
              <w:rPr>
                <w:sz w:val="16"/>
              </w:rPr>
            </w:pPr>
            <w:r w:rsidRPr="00416A2B">
              <w:rPr>
                <w:sz w:val="16"/>
              </w:rPr>
              <w:t>Samsung</w:t>
            </w:r>
          </w:p>
        </w:tc>
        <w:tc>
          <w:tcPr>
            <w:tcW w:w="0" w:type="auto"/>
            <w:shd w:val="clear" w:color="auto" w:fill="auto"/>
          </w:tcPr>
          <w:p w14:paraId="5DD7BFA7" w14:textId="57C0FA53" w:rsidR="00394B10" w:rsidRPr="00416A2B" w:rsidRDefault="00394B10" w:rsidP="00394B10">
            <w:pPr>
              <w:pStyle w:val="TAL"/>
              <w:rPr>
                <w:sz w:val="16"/>
              </w:rPr>
            </w:pPr>
            <w:r w:rsidRPr="00416A2B">
              <w:rPr>
                <w:sz w:val="16"/>
              </w:rPr>
              <w:t>approved</w:t>
            </w:r>
          </w:p>
        </w:tc>
        <w:tc>
          <w:tcPr>
            <w:tcW w:w="0" w:type="auto"/>
            <w:shd w:val="clear" w:color="auto" w:fill="auto"/>
          </w:tcPr>
          <w:p w14:paraId="38E05FD5" w14:textId="21502A02" w:rsidR="00394B10" w:rsidRPr="00416A2B" w:rsidRDefault="00394B10" w:rsidP="00394B10">
            <w:pPr>
              <w:pStyle w:val="TAL"/>
              <w:rPr>
                <w:sz w:val="16"/>
              </w:rPr>
            </w:pPr>
            <w:r w:rsidRPr="00416A2B">
              <w:rPr>
                <w:sz w:val="16"/>
              </w:rPr>
              <w:t>S6-210119</w:t>
            </w:r>
          </w:p>
        </w:tc>
        <w:tc>
          <w:tcPr>
            <w:tcW w:w="0" w:type="auto"/>
            <w:shd w:val="clear" w:color="auto" w:fill="auto"/>
          </w:tcPr>
          <w:p w14:paraId="12C93304" w14:textId="1B684FC4" w:rsidR="00394B10" w:rsidRPr="00416A2B" w:rsidRDefault="00394B10" w:rsidP="00394B10">
            <w:pPr>
              <w:pStyle w:val="TAL"/>
              <w:rPr>
                <w:sz w:val="16"/>
              </w:rPr>
            </w:pPr>
            <w:r w:rsidRPr="00416A2B">
              <w:rPr>
                <w:sz w:val="16"/>
              </w:rPr>
              <w:t>-</w:t>
            </w:r>
          </w:p>
        </w:tc>
      </w:tr>
      <w:tr w:rsidR="00416A2B" w:rsidRPr="00416A2B" w14:paraId="56EA6228" w14:textId="77777777" w:rsidTr="00416A2B">
        <w:tc>
          <w:tcPr>
            <w:tcW w:w="0" w:type="auto"/>
            <w:shd w:val="clear" w:color="auto" w:fill="auto"/>
          </w:tcPr>
          <w:p w14:paraId="4600EAC1" w14:textId="78C47FC7" w:rsidR="00394B10" w:rsidRPr="00416A2B" w:rsidRDefault="00394B10" w:rsidP="00394B10">
            <w:pPr>
              <w:pStyle w:val="TAL"/>
              <w:rPr>
                <w:sz w:val="16"/>
              </w:rPr>
            </w:pPr>
            <w:r w:rsidRPr="00416A2B">
              <w:rPr>
                <w:sz w:val="16"/>
              </w:rPr>
              <w:t>S6-210286</w:t>
            </w:r>
          </w:p>
        </w:tc>
        <w:tc>
          <w:tcPr>
            <w:tcW w:w="0" w:type="auto"/>
            <w:shd w:val="clear" w:color="auto" w:fill="auto"/>
          </w:tcPr>
          <w:p w14:paraId="2C3AC089" w14:textId="25670109" w:rsidR="00394B10" w:rsidRPr="00416A2B" w:rsidRDefault="00394B10" w:rsidP="00394B10">
            <w:pPr>
              <w:pStyle w:val="TAL"/>
              <w:rPr>
                <w:sz w:val="16"/>
              </w:rPr>
            </w:pPr>
            <w:r w:rsidRPr="00416A2B">
              <w:rPr>
                <w:sz w:val="16"/>
              </w:rPr>
              <w:t>Target EAS selection</w:t>
            </w:r>
          </w:p>
        </w:tc>
        <w:tc>
          <w:tcPr>
            <w:tcW w:w="0" w:type="auto"/>
            <w:shd w:val="clear" w:color="auto" w:fill="auto"/>
          </w:tcPr>
          <w:p w14:paraId="64F91A1D" w14:textId="7B9F86F7" w:rsidR="00394B10" w:rsidRPr="00416A2B" w:rsidRDefault="00394B10" w:rsidP="00394B10">
            <w:pPr>
              <w:pStyle w:val="TAL"/>
              <w:rPr>
                <w:sz w:val="16"/>
              </w:rPr>
            </w:pPr>
            <w:r w:rsidRPr="00416A2B">
              <w:rPr>
                <w:sz w:val="16"/>
              </w:rPr>
              <w:t>Samsung</w:t>
            </w:r>
          </w:p>
        </w:tc>
        <w:tc>
          <w:tcPr>
            <w:tcW w:w="0" w:type="auto"/>
            <w:shd w:val="clear" w:color="auto" w:fill="auto"/>
          </w:tcPr>
          <w:p w14:paraId="436BBC47" w14:textId="3209A39F" w:rsidR="00394B10" w:rsidRPr="00416A2B" w:rsidRDefault="00394B10" w:rsidP="00394B10">
            <w:pPr>
              <w:pStyle w:val="TAL"/>
              <w:rPr>
                <w:sz w:val="16"/>
              </w:rPr>
            </w:pPr>
            <w:r w:rsidRPr="00416A2B">
              <w:rPr>
                <w:sz w:val="16"/>
              </w:rPr>
              <w:t>revised</w:t>
            </w:r>
          </w:p>
        </w:tc>
        <w:tc>
          <w:tcPr>
            <w:tcW w:w="0" w:type="auto"/>
            <w:shd w:val="clear" w:color="auto" w:fill="auto"/>
          </w:tcPr>
          <w:p w14:paraId="1722BF4B" w14:textId="36D6E833" w:rsidR="00394B10" w:rsidRPr="00416A2B" w:rsidRDefault="00394B10" w:rsidP="00394B10">
            <w:pPr>
              <w:pStyle w:val="TAL"/>
              <w:rPr>
                <w:sz w:val="16"/>
              </w:rPr>
            </w:pPr>
            <w:r w:rsidRPr="00416A2B">
              <w:rPr>
                <w:sz w:val="16"/>
              </w:rPr>
              <w:t>S6-210120</w:t>
            </w:r>
          </w:p>
        </w:tc>
        <w:tc>
          <w:tcPr>
            <w:tcW w:w="0" w:type="auto"/>
            <w:shd w:val="clear" w:color="auto" w:fill="auto"/>
          </w:tcPr>
          <w:p w14:paraId="2B116F5F" w14:textId="6D96B368" w:rsidR="00394B10" w:rsidRPr="00416A2B" w:rsidRDefault="00394B10" w:rsidP="00394B10">
            <w:pPr>
              <w:pStyle w:val="TAL"/>
              <w:rPr>
                <w:sz w:val="16"/>
              </w:rPr>
            </w:pPr>
            <w:r w:rsidRPr="00416A2B">
              <w:rPr>
                <w:sz w:val="16"/>
              </w:rPr>
              <w:t>S6-210346</w:t>
            </w:r>
          </w:p>
        </w:tc>
      </w:tr>
      <w:tr w:rsidR="00416A2B" w:rsidRPr="00416A2B" w14:paraId="07E6C679" w14:textId="77777777" w:rsidTr="00416A2B">
        <w:tc>
          <w:tcPr>
            <w:tcW w:w="0" w:type="auto"/>
            <w:shd w:val="clear" w:color="auto" w:fill="auto"/>
          </w:tcPr>
          <w:p w14:paraId="35739238" w14:textId="3B58D21F" w:rsidR="00394B10" w:rsidRPr="00416A2B" w:rsidRDefault="00394B10" w:rsidP="00394B10">
            <w:pPr>
              <w:pStyle w:val="TAL"/>
              <w:rPr>
                <w:sz w:val="16"/>
              </w:rPr>
            </w:pPr>
            <w:r w:rsidRPr="00416A2B">
              <w:rPr>
                <w:sz w:val="16"/>
              </w:rPr>
              <w:lastRenderedPageBreak/>
              <w:t>S6-210287</w:t>
            </w:r>
          </w:p>
        </w:tc>
        <w:tc>
          <w:tcPr>
            <w:tcW w:w="0" w:type="auto"/>
            <w:shd w:val="clear" w:color="auto" w:fill="auto"/>
          </w:tcPr>
          <w:p w14:paraId="2DBD4EA1" w14:textId="5981B1A6" w:rsidR="00394B10" w:rsidRPr="00416A2B" w:rsidRDefault="00394B10" w:rsidP="00394B10">
            <w:pPr>
              <w:pStyle w:val="TAL"/>
              <w:rPr>
                <w:sz w:val="16"/>
              </w:rPr>
            </w:pPr>
            <w:r w:rsidRPr="00416A2B">
              <w:rPr>
                <w:sz w:val="16"/>
              </w:rPr>
              <w:t>Target EAS notification</w:t>
            </w:r>
          </w:p>
        </w:tc>
        <w:tc>
          <w:tcPr>
            <w:tcW w:w="0" w:type="auto"/>
            <w:shd w:val="clear" w:color="auto" w:fill="auto"/>
          </w:tcPr>
          <w:p w14:paraId="527E39A0" w14:textId="5F890498" w:rsidR="00394B10" w:rsidRPr="00416A2B" w:rsidRDefault="00394B10" w:rsidP="00394B10">
            <w:pPr>
              <w:pStyle w:val="TAL"/>
              <w:rPr>
                <w:sz w:val="16"/>
              </w:rPr>
            </w:pPr>
            <w:r w:rsidRPr="00416A2B">
              <w:rPr>
                <w:sz w:val="16"/>
              </w:rPr>
              <w:t>Samsung, InterDigital</w:t>
            </w:r>
          </w:p>
        </w:tc>
        <w:tc>
          <w:tcPr>
            <w:tcW w:w="0" w:type="auto"/>
            <w:shd w:val="clear" w:color="auto" w:fill="auto"/>
          </w:tcPr>
          <w:p w14:paraId="4F757F5F" w14:textId="26822C83" w:rsidR="00394B10" w:rsidRPr="00416A2B" w:rsidRDefault="00394B10" w:rsidP="00394B10">
            <w:pPr>
              <w:pStyle w:val="TAL"/>
              <w:rPr>
                <w:sz w:val="16"/>
              </w:rPr>
            </w:pPr>
            <w:r w:rsidRPr="00416A2B">
              <w:rPr>
                <w:sz w:val="16"/>
              </w:rPr>
              <w:t>revised</w:t>
            </w:r>
          </w:p>
        </w:tc>
        <w:tc>
          <w:tcPr>
            <w:tcW w:w="0" w:type="auto"/>
            <w:shd w:val="clear" w:color="auto" w:fill="auto"/>
          </w:tcPr>
          <w:p w14:paraId="69A44DF4" w14:textId="6AF269A4" w:rsidR="00394B10" w:rsidRPr="00416A2B" w:rsidRDefault="00394B10" w:rsidP="00394B10">
            <w:pPr>
              <w:pStyle w:val="TAL"/>
              <w:rPr>
                <w:sz w:val="16"/>
              </w:rPr>
            </w:pPr>
            <w:r w:rsidRPr="00416A2B">
              <w:rPr>
                <w:sz w:val="16"/>
              </w:rPr>
              <w:t>S6-210121</w:t>
            </w:r>
          </w:p>
        </w:tc>
        <w:tc>
          <w:tcPr>
            <w:tcW w:w="0" w:type="auto"/>
            <w:shd w:val="clear" w:color="auto" w:fill="auto"/>
          </w:tcPr>
          <w:p w14:paraId="5F4F7FCD" w14:textId="70CBA06D" w:rsidR="00394B10" w:rsidRPr="00416A2B" w:rsidRDefault="00394B10" w:rsidP="00394B10">
            <w:pPr>
              <w:pStyle w:val="TAL"/>
              <w:rPr>
                <w:sz w:val="16"/>
              </w:rPr>
            </w:pPr>
            <w:r w:rsidRPr="00416A2B">
              <w:rPr>
                <w:sz w:val="16"/>
              </w:rPr>
              <w:t>S6-210347</w:t>
            </w:r>
          </w:p>
        </w:tc>
      </w:tr>
      <w:tr w:rsidR="00416A2B" w:rsidRPr="00416A2B" w14:paraId="26263418" w14:textId="77777777" w:rsidTr="00416A2B">
        <w:tc>
          <w:tcPr>
            <w:tcW w:w="0" w:type="auto"/>
            <w:shd w:val="clear" w:color="auto" w:fill="auto"/>
          </w:tcPr>
          <w:p w14:paraId="58554918" w14:textId="22A945C7" w:rsidR="00394B10" w:rsidRPr="00416A2B" w:rsidRDefault="00394B10" w:rsidP="00394B10">
            <w:pPr>
              <w:pStyle w:val="TAL"/>
              <w:rPr>
                <w:sz w:val="16"/>
              </w:rPr>
            </w:pPr>
            <w:r w:rsidRPr="00416A2B">
              <w:rPr>
                <w:sz w:val="16"/>
              </w:rPr>
              <w:t>S6-210288</w:t>
            </w:r>
          </w:p>
        </w:tc>
        <w:tc>
          <w:tcPr>
            <w:tcW w:w="0" w:type="auto"/>
            <w:shd w:val="clear" w:color="auto" w:fill="auto"/>
          </w:tcPr>
          <w:p w14:paraId="5AE1F7DB" w14:textId="52E69A97" w:rsidR="00394B10" w:rsidRPr="00416A2B" w:rsidRDefault="00394B10" w:rsidP="00394B10">
            <w:pPr>
              <w:pStyle w:val="TAL"/>
              <w:rPr>
                <w:sz w:val="16"/>
              </w:rPr>
            </w:pPr>
            <w:r w:rsidRPr="00416A2B">
              <w:rPr>
                <w:sz w:val="16"/>
              </w:rPr>
              <w:t>New annex for mapping with GSMA OP</w:t>
            </w:r>
          </w:p>
        </w:tc>
        <w:tc>
          <w:tcPr>
            <w:tcW w:w="0" w:type="auto"/>
            <w:shd w:val="clear" w:color="auto" w:fill="auto"/>
          </w:tcPr>
          <w:p w14:paraId="29EE7A1B" w14:textId="73C56EA4" w:rsidR="00394B10" w:rsidRPr="00416A2B" w:rsidRDefault="00394B10" w:rsidP="00394B10">
            <w:pPr>
              <w:pStyle w:val="TAL"/>
              <w:rPr>
                <w:sz w:val="16"/>
              </w:rPr>
            </w:pPr>
            <w:r w:rsidRPr="00416A2B">
              <w:rPr>
                <w:sz w:val="16"/>
              </w:rPr>
              <w:t>Samsung</w:t>
            </w:r>
          </w:p>
        </w:tc>
        <w:tc>
          <w:tcPr>
            <w:tcW w:w="0" w:type="auto"/>
            <w:shd w:val="clear" w:color="auto" w:fill="auto"/>
          </w:tcPr>
          <w:p w14:paraId="3CCF26B7" w14:textId="783276F8" w:rsidR="00394B10" w:rsidRPr="00416A2B" w:rsidRDefault="00394B10" w:rsidP="00394B10">
            <w:pPr>
              <w:pStyle w:val="TAL"/>
              <w:rPr>
                <w:sz w:val="16"/>
              </w:rPr>
            </w:pPr>
            <w:r w:rsidRPr="00416A2B">
              <w:rPr>
                <w:sz w:val="16"/>
              </w:rPr>
              <w:t>postponed</w:t>
            </w:r>
          </w:p>
        </w:tc>
        <w:tc>
          <w:tcPr>
            <w:tcW w:w="0" w:type="auto"/>
            <w:shd w:val="clear" w:color="auto" w:fill="auto"/>
          </w:tcPr>
          <w:p w14:paraId="720D0A34" w14:textId="430B0FCA" w:rsidR="00394B10" w:rsidRPr="00416A2B" w:rsidRDefault="00394B10" w:rsidP="00394B10">
            <w:pPr>
              <w:pStyle w:val="TAL"/>
              <w:rPr>
                <w:sz w:val="16"/>
              </w:rPr>
            </w:pPr>
            <w:r w:rsidRPr="00416A2B">
              <w:rPr>
                <w:sz w:val="16"/>
              </w:rPr>
              <w:t>S6-210122</w:t>
            </w:r>
          </w:p>
        </w:tc>
        <w:tc>
          <w:tcPr>
            <w:tcW w:w="0" w:type="auto"/>
            <w:shd w:val="clear" w:color="auto" w:fill="auto"/>
          </w:tcPr>
          <w:p w14:paraId="794D50EB" w14:textId="1A69906D" w:rsidR="00394B10" w:rsidRPr="00416A2B" w:rsidRDefault="00394B10" w:rsidP="00394B10">
            <w:pPr>
              <w:pStyle w:val="TAL"/>
              <w:rPr>
                <w:sz w:val="16"/>
              </w:rPr>
            </w:pPr>
            <w:r w:rsidRPr="00416A2B">
              <w:rPr>
                <w:sz w:val="16"/>
              </w:rPr>
              <w:t>-</w:t>
            </w:r>
          </w:p>
        </w:tc>
      </w:tr>
      <w:tr w:rsidR="00416A2B" w:rsidRPr="00416A2B" w14:paraId="4A1AD7BA" w14:textId="77777777" w:rsidTr="00416A2B">
        <w:tc>
          <w:tcPr>
            <w:tcW w:w="0" w:type="auto"/>
            <w:shd w:val="clear" w:color="auto" w:fill="auto"/>
          </w:tcPr>
          <w:p w14:paraId="4CC08CED" w14:textId="02D2CBDF" w:rsidR="00394B10" w:rsidRPr="00416A2B" w:rsidRDefault="00394B10" w:rsidP="00394B10">
            <w:pPr>
              <w:pStyle w:val="TAL"/>
              <w:rPr>
                <w:sz w:val="16"/>
              </w:rPr>
            </w:pPr>
            <w:r w:rsidRPr="00416A2B">
              <w:rPr>
                <w:sz w:val="16"/>
              </w:rPr>
              <w:t>S6-210289</w:t>
            </w:r>
          </w:p>
        </w:tc>
        <w:tc>
          <w:tcPr>
            <w:tcW w:w="0" w:type="auto"/>
            <w:shd w:val="clear" w:color="auto" w:fill="auto"/>
          </w:tcPr>
          <w:p w14:paraId="11EB4721" w14:textId="6BE3E08F" w:rsidR="00394B10" w:rsidRPr="00416A2B" w:rsidRDefault="00394B10" w:rsidP="00394B10">
            <w:pPr>
              <w:pStyle w:val="TAL"/>
              <w:rPr>
                <w:sz w:val="16"/>
              </w:rPr>
            </w:pPr>
            <w:r w:rsidRPr="00416A2B">
              <w:rPr>
                <w:sz w:val="16"/>
              </w:rPr>
              <w:t>Subclause 8.3 Consistency maintenance</w:t>
            </w:r>
          </w:p>
        </w:tc>
        <w:tc>
          <w:tcPr>
            <w:tcW w:w="0" w:type="auto"/>
            <w:shd w:val="clear" w:color="auto" w:fill="auto"/>
          </w:tcPr>
          <w:p w14:paraId="0A14671A" w14:textId="202AB0C9"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4BC40711" w14:textId="20CCC98A" w:rsidR="00394B10" w:rsidRPr="00416A2B" w:rsidRDefault="00394B10" w:rsidP="00394B10">
            <w:pPr>
              <w:pStyle w:val="TAL"/>
              <w:rPr>
                <w:sz w:val="16"/>
              </w:rPr>
            </w:pPr>
            <w:r w:rsidRPr="00416A2B">
              <w:rPr>
                <w:sz w:val="16"/>
              </w:rPr>
              <w:t>approved</w:t>
            </w:r>
          </w:p>
        </w:tc>
        <w:tc>
          <w:tcPr>
            <w:tcW w:w="0" w:type="auto"/>
            <w:shd w:val="clear" w:color="auto" w:fill="auto"/>
          </w:tcPr>
          <w:p w14:paraId="3A5000FA" w14:textId="6B5C87A6" w:rsidR="00394B10" w:rsidRPr="00416A2B" w:rsidRDefault="00394B10" w:rsidP="00394B10">
            <w:pPr>
              <w:pStyle w:val="TAL"/>
              <w:rPr>
                <w:sz w:val="16"/>
              </w:rPr>
            </w:pPr>
            <w:r w:rsidRPr="00416A2B">
              <w:rPr>
                <w:sz w:val="16"/>
              </w:rPr>
              <w:t>S6-210079</w:t>
            </w:r>
          </w:p>
        </w:tc>
        <w:tc>
          <w:tcPr>
            <w:tcW w:w="0" w:type="auto"/>
            <w:shd w:val="clear" w:color="auto" w:fill="auto"/>
          </w:tcPr>
          <w:p w14:paraId="2A423C95" w14:textId="57CCE74F" w:rsidR="00394B10" w:rsidRPr="00416A2B" w:rsidRDefault="00394B10" w:rsidP="00394B10">
            <w:pPr>
              <w:pStyle w:val="TAL"/>
              <w:rPr>
                <w:sz w:val="16"/>
              </w:rPr>
            </w:pPr>
            <w:r w:rsidRPr="00416A2B">
              <w:rPr>
                <w:sz w:val="16"/>
              </w:rPr>
              <w:t>-</w:t>
            </w:r>
          </w:p>
        </w:tc>
      </w:tr>
      <w:tr w:rsidR="00416A2B" w:rsidRPr="00416A2B" w14:paraId="78FB0B97" w14:textId="77777777" w:rsidTr="00416A2B">
        <w:tc>
          <w:tcPr>
            <w:tcW w:w="0" w:type="auto"/>
            <w:shd w:val="clear" w:color="auto" w:fill="auto"/>
          </w:tcPr>
          <w:p w14:paraId="7A553844" w14:textId="51F898DD" w:rsidR="00394B10" w:rsidRPr="00416A2B" w:rsidRDefault="00394B10" w:rsidP="00394B10">
            <w:pPr>
              <w:pStyle w:val="TAL"/>
              <w:rPr>
                <w:sz w:val="16"/>
              </w:rPr>
            </w:pPr>
            <w:r w:rsidRPr="00416A2B">
              <w:rPr>
                <w:sz w:val="16"/>
              </w:rPr>
              <w:t>S6-210290</w:t>
            </w:r>
          </w:p>
        </w:tc>
        <w:tc>
          <w:tcPr>
            <w:tcW w:w="0" w:type="auto"/>
            <w:shd w:val="clear" w:color="auto" w:fill="auto"/>
          </w:tcPr>
          <w:p w14:paraId="325C7F3E" w14:textId="490D3D9C" w:rsidR="00394B10" w:rsidRPr="00416A2B" w:rsidRDefault="00394B10" w:rsidP="00394B10">
            <w:pPr>
              <w:pStyle w:val="TAL"/>
              <w:rPr>
                <w:sz w:val="16"/>
              </w:rPr>
            </w:pPr>
            <w:r w:rsidRPr="00416A2B">
              <w:rPr>
                <w:sz w:val="16"/>
              </w:rPr>
              <w:t>Subclause 8.4 Consistency maintenance</w:t>
            </w:r>
          </w:p>
        </w:tc>
        <w:tc>
          <w:tcPr>
            <w:tcW w:w="0" w:type="auto"/>
            <w:shd w:val="clear" w:color="auto" w:fill="auto"/>
          </w:tcPr>
          <w:p w14:paraId="218A2ECA" w14:textId="1C017605"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4D31B6E0" w14:textId="7F196A51" w:rsidR="00394B10" w:rsidRPr="00416A2B" w:rsidRDefault="00394B10" w:rsidP="00394B10">
            <w:pPr>
              <w:pStyle w:val="TAL"/>
              <w:rPr>
                <w:sz w:val="16"/>
              </w:rPr>
            </w:pPr>
            <w:r w:rsidRPr="00416A2B">
              <w:rPr>
                <w:sz w:val="16"/>
              </w:rPr>
              <w:t>approved</w:t>
            </w:r>
          </w:p>
        </w:tc>
        <w:tc>
          <w:tcPr>
            <w:tcW w:w="0" w:type="auto"/>
            <w:shd w:val="clear" w:color="auto" w:fill="auto"/>
          </w:tcPr>
          <w:p w14:paraId="074191C2" w14:textId="0D1090BA" w:rsidR="00394B10" w:rsidRPr="00416A2B" w:rsidRDefault="00394B10" w:rsidP="00394B10">
            <w:pPr>
              <w:pStyle w:val="TAL"/>
              <w:rPr>
                <w:sz w:val="16"/>
              </w:rPr>
            </w:pPr>
            <w:r w:rsidRPr="00416A2B">
              <w:rPr>
                <w:sz w:val="16"/>
              </w:rPr>
              <w:t>S6-210080</w:t>
            </w:r>
          </w:p>
        </w:tc>
        <w:tc>
          <w:tcPr>
            <w:tcW w:w="0" w:type="auto"/>
            <w:shd w:val="clear" w:color="auto" w:fill="auto"/>
          </w:tcPr>
          <w:p w14:paraId="798185E8" w14:textId="4F8CE73E" w:rsidR="00394B10" w:rsidRPr="00416A2B" w:rsidRDefault="00394B10" w:rsidP="00394B10">
            <w:pPr>
              <w:pStyle w:val="TAL"/>
              <w:rPr>
                <w:sz w:val="16"/>
              </w:rPr>
            </w:pPr>
            <w:r w:rsidRPr="00416A2B">
              <w:rPr>
                <w:sz w:val="16"/>
              </w:rPr>
              <w:t>-</w:t>
            </w:r>
          </w:p>
        </w:tc>
      </w:tr>
      <w:tr w:rsidR="00416A2B" w:rsidRPr="00416A2B" w14:paraId="499E0506" w14:textId="77777777" w:rsidTr="00416A2B">
        <w:tc>
          <w:tcPr>
            <w:tcW w:w="0" w:type="auto"/>
            <w:shd w:val="clear" w:color="auto" w:fill="auto"/>
          </w:tcPr>
          <w:p w14:paraId="3E9E2C74" w14:textId="4E3396B6" w:rsidR="00394B10" w:rsidRPr="00416A2B" w:rsidRDefault="00394B10" w:rsidP="00394B10">
            <w:pPr>
              <w:pStyle w:val="TAL"/>
              <w:rPr>
                <w:sz w:val="16"/>
              </w:rPr>
            </w:pPr>
            <w:r w:rsidRPr="00416A2B">
              <w:rPr>
                <w:sz w:val="16"/>
              </w:rPr>
              <w:t>S6-210291</w:t>
            </w:r>
          </w:p>
        </w:tc>
        <w:tc>
          <w:tcPr>
            <w:tcW w:w="0" w:type="auto"/>
            <w:shd w:val="clear" w:color="auto" w:fill="auto"/>
          </w:tcPr>
          <w:p w14:paraId="551C368E" w14:textId="2C29B4A9" w:rsidR="00394B10" w:rsidRPr="00416A2B" w:rsidRDefault="00394B10" w:rsidP="00394B10">
            <w:pPr>
              <w:pStyle w:val="TAL"/>
              <w:rPr>
                <w:sz w:val="16"/>
              </w:rPr>
            </w:pPr>
            <w:r w:rsidRPr="00416A2B">
              <w:rPr>
                <w:sz w:val="16"/>
              </w:rPr>
              <w:t>Subclause 8.5 Consistency maintenance</w:t>
            </w:r>
          </w:p>
        </w:tc>
        <w:tc>
          <w:tcPr>
            <w:tcW w:w="0" w:type="auto"/>
            <w:shd w:val="clear" w:color="auto" w:fill="auto"/>
          </w:tcPr>
          <w:p w14:paraId="3665CC50" w14:textId="57048A7D" w:rsidR="00394B10" w:rsidRPr="00416A2B" w:rsidRDefault="00394B10" w:rsidP="00394B10">
            <w:pPr>
              <w:pStyle w:val="TAL"/>
              <w:rPr>
                <w:sz w:val="16"/>
              </w:rPr>
            </w:pPr>
            <w:r w:rsidRPr="00416A2B">
              <w:rPr>
                <w:sz w:val="16"/>
              </w:rPr>
              <w:t>Intel Deutschland GmbH, Samsung</w:t>
            </w:r>
          </w:p>
        </w:tc>
        <w:tc>
          <w:tcPr>
            <w:tcW w:w="0" w:type="auto"/>
            <w:shd w:val="clear" w:color="auto" w:fill="auto"/>
          </w:tcPr>
          <w:p w14:paraId="7A5BF406" w14:textId="6441C81B" w:rsidR="00394B10" w:rsidRPr="00416A2B" w:rsidRDefault="00394B10" w:rsidP="00394B10">
            <w:pPr>
              <w:pStyle w:val="TAL"/>
              <w:rPr>
                <w:sz w:val="16"/>
              </w:rPr>
            </w:pPr>
            <w:r w:rsidRPr="00416A2B">
              <w:rPr>
                <w:sz w:val="16"/>
              </w:rPr>
              <w:t>approved</w:t>
            </w:r>
          </w:p>
        </w:tc>
        <w:tc>
          <w:tcPr>
            <w:tcW w:w="0" w:type="auto"/>
            <w:shd w:val="clear" w:color="auto" w:fill="auto"/>
          </w:tcPr>
          <w:p w14:paraId="34AD77A7" w14:textId="4AA6A6D3" w:rsidR="00394B10" w:rsidRPr="00416A2B" w:rsidRDefault="00394B10" w:rsidP="00394B10">
            <w:pPr>
              <w:pStyle w:val="TAL"/>
              <w:rPr>
                <w:sz w:val="16"/>
              </w:rPr>
            </w:pPr>
            <w:r w:rsidRPr="00416A2B">
              <w:rPr>
                <w:sz w:val="16"/>
              </w:rPr>
              <w:t>S6-210081</w:t>
            </w:r>
          </w:p>
        </w:tc>
        <w:tc>
          <w:tcPr>
            <w:tcW w:w="0" w:type="auto"/>
            <w:shd w:val="clear" w:color="auto" w:fill="auto"/>
          </w:tcPr>
          <w:p w14:paraId="7DD403AD" w14:textId="765ABF85" w:rsidR="00394B10" w:rsidRPr="00416A2B" w:rsidRDefault="00394B10" w:rsidP="00394B10">
            <w:pPr>
              <w:pStyle w:val="TAL"/>
              <w:rPr>
                <w:sz w:val="16"/>
              </w:rPr>
            </w:pPr>
            <w:r w:rsidRPr="00416A2B">
              <w:rPr>
                <w:sz w:val="16"/>
              </w:rPr>
              <w:t>-</w:t>
            </w:r>
          </w:p>
        </w:tc>
      </w:tr>
      <w:tr w:rsidR="00416A2B" w:rsidRPr="00416A2B" w14:paraId="3646EBAA" w14:textId="77777777" w:rsidTr="00416A2B">
        <w:tc>
          <w:tcPr>
            <w:tcW w:w="0" w:type="auto"/>
            <w:shd w:val="clear" w:color="auto" w:fill="auto"/>
          </w:tcPr>
          <w:p w14:paraId="0357C8CE" w14:textId="59CBA1F6" w:rsidR="00394B10" w:rsidRPr="00416A2B" w:rsidRDefault="00394B10" w:rsidP="00394B10">
            <w:pPr>
              <w:pStyle w:val="TAL"/>
              <w:rPr>
                <w:sz w:val="16"/>
              </w:rPr>
            </w:pPr>
            <w:r w:rsidRPr="00416A2B">
              <w:rPr>
                <w:sz w:val="16"/>
              </w:rPr>
              <w:t>S6-210292</w:t>
            </w:r>
          </w:p>
        </w:tc>
        <w:tc>
          <w:tcPr>
            <w:tcW w:w="0" w:type="auto"/>
            <w:shd w:val="clear" w:color="auto" w:fill="auto"/>
          </w:tcPr>
          <w:p w14:paraId="59BF2E9F" w14:textId="741145F6" w:rsidR="00394B10" w:rsidRPr="00416A2B" w:rsidRDefault="00394B10" w:rsidP="00394B10">
            <w:pPr>
              <w:pStyle w:val="TAL"/>
              <w:rPr>
                <w:sz w:val="16"/>
              </w:rPr>
            </w:pPr>
            <w:r w:rsidRPr="00416A2B">
              <w:rPr>
                <w:sz w:val="16"/>
              </w:rPr>
              <w:t>TS 23.558 clean-up</w:t>
            </w:r>
          </w:p>
        </w:tc>
        <w:tc>
          <w:tcPr>
            <w:tcW w:w="0" w:type="auto"/>
            <w:shd w:val="clear" w:color="auto" w:fill="auto"/>
          </w:tcPr>
          <w:p w14:paraId="166C74E9" w14:textId="55B5E846" w:rsidR="00394B10" w:rsidRPr="00416A2B" w:rsidRDefault="00394B10" w:rsidP="00394B10">
            <w:pPr>
              <w:pStyle w:val="TAL"/>
              <w:rPr>
                <w:sz w:val="16"/>
              </w:rPr>
            </w:pPr>
            <w:r w:rsidRPr="00416A2B">
              <w:rPr>
                <w:sz w:val="16"/>
              </w:rPr>
              <w:t>Samsung</w:t>
            </w:r>
          </w:p>
        </w:tc>
        <w:tc>
          <w:tcPr>
            <w:tcW w:w="0" w:type="auto"/>
            <w:shd w:val="clear" w:color="auto" w:fill="auto"/>
          </w:tcPr>
          <w:p w14:paraId="59CDDEBE" w14:textId="3E9CB3A6" w:rsidR="00394B10" w:rsidRPr="00416A2B" w:rsidRDefault="00394B10" w:rsidP="00394B10">
            <w:pPr>
              <w:pStyle w:val="TAL"/>
              <w:rPr>
                <w:sz w:val="16"/>
              </w:rPr>
            </w:pPr>
            <w:r w:rsidRPr="00416A2B">
              <w:rPr>
                <w:sz w:val="16"/>
              </w:rPr>
              <w:t>endorsed</w:t>
            </w:r>
          </w:p>
        </w:tc>
        <w:tc>
          <w:tcPr>
            <w:tcW w:w="0" w:type="auto"/>
            <w:shd w:val="clear" w:color="auto" w:fill="auto"/>
          </w:tcPr>
          <w:p w14:paraId="49E6FF88" w14:textId="1CA4C890" w:rsidR="00394B10" w:rsidRPr="00416A2B" w:rsidRDefault="00394B10" w:rsidP="00394B10">
            <w:pPr>
              <w:pStyle w:val="TAL"/>
              <w:rPr>
                <w:sz w:val="16"/>
              </w:rPr>
            </w:pPr>
            <w:r w:rsidRPr="00416A2B">
              <w:rPr>
                <w:sz w:val="16"/>
              </w:rPr>
              <w:t>-</w:t>
            </w:r>
          </w:p>
        </w:tc>
        <w:tc>
          <w:tcPr>
            <w:tcW w:w="0" w:type="auto"/>
            <w:shd w:val="clear" w:color="auto" w:fill="auto"/>
          </w:tcPr>
          <w:p w14:paraId="3DE5DC73" w14:textId="78AF0D4F" w:rsidR="00394B10" w:rsidRPr="00416A2B" w:rsidRDefault="00394B10" w:rsidP="00394B10">
            <w:pPr>
              <w:pStyle w:val="TAL"/>
              <w:rPr>
                <w:sz w:val="16"/>
              </w:rPr>
            </w:pPr>
            <w:r w:rsidRPr="00416A2B">
              <w:rPr>
                <w:sz w:val="16"/>
              </w:rPr>
              <w:t>-</w:t>
            </w:r>
          </w:p>
        </w:tc>
      </w:tr>
      <w:tr w:rsidR="00416A2B" w:rsidRPr="00416A2B" w14:paraId="5D7C9156" w14:textId="77777777" w:rsidTr="00416A2B">
        <w:tc>
          <w:tcPr>
            <w:tcW w:w="0" w:type="auto"/>
            <w:shd w:val="clear" w:color="auto" w:fill="auto"/>
          </w:tcPr>
          <w:p w14:paraId="080A2A0D" w14:textId="0EE078D9" w:rsidR="00394B10" w:rsidRPr="00416A2B" w:rsidRDefault="00394B10" w:rsidP="00394B10">
            <w:pPr>
              <w:pStyle w:val="TAL"/>
              <w:rPr>
                <w:sz w:val="16"/>
              </w:rPr>
            </w:pPr>
            <w:r w:rsidRPr="00416A2B">
              <w:rPr>
                <w:sz w:val="16"/>
              </w:rPr>
              <w:t>S6-210293</w:t>
            </w:r>
          </w:p>
        </w:tc>
        <w:tc>
          <w:tcPr>
            <w:tcW w:w="0" w:type="auto"/>
            <w:shd w:val="clear" w:color="auto" w:fill="auto"/>
          </w:tcPr>
          <w:p w14:paraId="08FBF1B8" w14:textId="5488D6D3" w:rsidR="00394B10" w:rsidRPr="00416A2B" w:rsidRDefault="00394B10" w:rsidP="00394B10">
            <w:pPr>
              <w:pStyle w:val="TAL"/>
              <w:rPr>
                <w:sz w:val="16"/>
              </w:rPr>
            </w:pPr>
            <w:r w:rsidRPr="00416A2B">
              <w:rPr>
                <w:sz w:val="16"/>
              </w:rPr>
              <w:t>Summary of FAA UAS RID Final Rule</w:t>
            </w:r>
          </w:p>
        </w:tc>
        <w:tc>
          <w:tcPr>
            <w:tcW w:w="0" w:type="auto"/>
            <w:shd w:val="clear" w:color="auto" w:fill="auto"/>
          </w:tcPr>
          <w:p w14:paraId="4474CDC6" w14:textId="20A64D1F" w:rsidR="00394B10" w:rsidRPr="00416A2B" w:rsidRDefault="00394B10" w:rsidP="00394B10">
            <w:pPr>
              <w:pStyle w:val="TAL"/>
              <w:rPr>
                <w:sz w:val="16"/>
              </w:rPr>
            </w:pPr>
            <w:r w:rsidRPr="00416A2B">
              <w:rPr>
                <w:sz w:val="16"/>
              </w:rPr>
              <w:t>Tencent</w:t>
            </w:r>
          </w:p>
        </w:tc>
        <w:tc>
          <w:tcPr>
            <w:tcW w:w="0" w:type="auto"/>
            <w:shd w:val="clear" w:color="auto" w:fill="auto"/>
          </w:tcPr>
          <w:p w14:paraId="50070C08" w14:textId="26E96A64" w:rsidR="00394B10" w:rsidRPr="00416A2B" w:rsidRDefault="00394B10" w:rsidP="00394B10">
            <w:pPr>
              <w:pStyle w:val="TAL"/>
              <w:rPr>
                <w:sz w:val="16"/>
              </w:rPr>
            </w:pPr>
            <w:r w:rsidRPr="00416A2B">
              <w:rPr>
                <w:sz w:val="16"/>
              </w:rPr>
              <w:t>noted</w:t>
            </w:r>
          </w:p>
        </w:tc>
        <w:tc>
          <w:tcPr>
            <w:tcW w:w="0" w:type="auto"/>
            <w:shd w:val="clear" w:color="auto" w:fill="auto"/>
          </w:tcPr>
          <w:p w14:paraId="39656659" w14:textId="63A346C8" w:rsidR="00394B10" w:rsidRPr="00416A2B" w:rsidRDefault="00394B10" w:rsidP="00394B10">
            <w:pPr>
              <w:pStyle w:val="TAL"/>
              <w:rPr>
                <w:sz w:val="16"/>
              </w:rPr>
            </w:pPr>
            <w:r w:rsidRPr="00416A2B">
              <w:rPr>
                <w:sz w:val="16"/>
              </w:rPr>
              <w:t>S6-210166</w:t>
            </w:r>
          </w:p>
        </w:tc>
        <w:tc>
          <w:tcPr>
            <w:tcW w:w="0" w:type="auto"/>
            <w:shd w:val="clear" w:color="auto" w:fill="auto"/>
          </w:tcPr>
          <w:p w14:paraId="02143D33" w14:textId="09DF594D" w:rsidR="00394B10" w:rsidRPr="00416A2B" w:rsidRDefault="00394B10" w:rsidP="00394B10">
            <w:pPr>
              <w:pStyle w:val="TAL"/>
              <w:rPr>
                <w:sz w:val="16"/>
              </w:rPr>
            </w:pPr>
            <w:r w:rsidRPr="00416A2B">
              <w:rPr>
                <w:sz w:val="16"/>
              </w:rPr>
              <w:t>-</w:t>
            </w:r>
          </w:p>
        </w:tc>
      </w:tr>
      <w:tr w:rsidR="00416A2B" w:rsidRPr="00416A2B" w14:paraId="4046668B" w14:textId="77777777" w:rsidTr="00416A2B">
        <w:tc>
          <w:tcPr>
            <w:tcW w:w="0" w:type="auto"/>
            <w:shd w:val="clear" w:color="auto" w:fill="auto"/>
          </w:tcPr>
          <w:p w14:paraId="31EC3E5F" w14:textId="67D8AB06" w:rsidR="00394B10" w:rsidRPr="00416A2B" w:rsidRDefault="00394B10" w:rsidP="00394B10">
            <w:pPr>
              <w:pStyle w:val="TAL"/>
              <w:rPr>
                <w:sz w:val="16"/>
              </w:rPr>
            </w:pPr>
            <w:r w:rsidRPr="00416A2B">
              <w:rPr>
                <w:sz w:val="16"/>
              </w:rPr>
              <w:t>S6-210294</w:t>
            </w:r>
          </w:p>
        </w:tc>
        <w:tc>
          <w:tcPr>
            <w:tcW w:w="0" w:type="auto"/>
            <w:shd w:val="clear" w:color="auto" w:fill="auto"/>
          </w:tcPr>
          <w:p w14:paraId="4F219B60" w14:textId="7E25FEC9" w:rsidR="00394B10" w:rsidRPr="00416A2B" w:rsidRDefault="00394B10" w:rsidP="00394B10">
            <w:pPr>
              <w:pStyle w:val="TAL"/>
              <w:rPr>
                <w:sz w:val="16"/>
              </w:rPr>
            </w:pPr>
            <w:r w:rsidRPr="00416A2B">
              <w:rPr>
                <w:sz w:val="16"/>
              </w:rPr>
              <w:t>Solution #x: Support on Real-time UAV Connection Monitoring and Location Reporting</w:t>
            </w:r>
          </w:p>
        </w:tc>
        <w:tc>
          <w:tcPr>
            <w:tcW w:w="0" w:type="auto"/>
            <w:shd w:val="clear" w:color="auto" w:fill="auto"/>
          </w:tcPr>
          <w:p w14:paraId="57529C0C" w14:textId="12AC5DA8" w:rsidR="00394B10" w:rsidRPr="00416A2B" w:rsidRDefault="00394B10" w:rsidP="00394B10">
            <w:pPr>
              <w:pStyle w:val="TAL"/>
              <w:rPr>
                <w:sz w:val="16"/>
              </w:rPr>
            </w:pPr>
            <w:r w:rsidRPr="00416A2B">
              <w:rPr>
                <w:sz w:val="16"/>
              </w:rPr>
              <w:t>Tencent</w:t>
            </w:r>
          </w:p>
        </w:tc>
        <w:tc>
          <w:tcPr>
            <w:tcW w:w="0" w:type="auto"/>
            <w:shd w:val="clear" w:color="auto" w:fill="auto"/>
          </w:tcPr>
          <w:p w14:paraId="173960F6" w14:textId="7991BA96" w:rsidR="00394B10" w:rsidRPr="00416A2B" w:rsidRDefault="00394B10" w:rsidP="00394B10">
            <w:pPr>
              <w:pStyle w:val="TAL"/>
              <w:rPr>
                <w:sz w:val="16"/>
              </w:rPr>
            </w:pPr>
            <w:r w:rsidRPr="00416A2B">
              <w:rPr>
                <w:sz w:val="16"/>
              </w:rPr>
              <w:t>revised</w:t>
            </w:r>
          </w:p>
        </w:tc>
        <w:tc>
          <w:tcPr>
            <w:tcW w:w="0" w:type="auto"/>
            <w:shd w:val="clear" w:color="auto" w:fill="auto"/>
          </w:tcPr>
          <w:p w14:paraId="0F4986BA" w14:textId="66B01469" w:rsidR="00394B10" w:rsidRPr="00416A2B" w:rsidRDefault="00394B10" w:rsidP="00394B10">
            <w:pPr>
              <w:pStyle w:val="TAL"/>
              <w:rPr>
                <w:sz w:val="16"/>
              </w:rPr>
            </w:pPr>
            <w:r w:rsidRPr="00416A2B">
              <w:rPr>
                <w:sz w:val="16"/>
              </w:rPr>
              <w:t>S6-210164</w:t>
            </w:r>
          </w:p>
        </w:tc>
        <w:tc>
          <w:tcPr>
            <w:tcW w:w="0" w:type="auto"/>
            <w:shd w:val="clear" w:color="auto" w:fill="auto"/>
          </w:tcPr>
          <w:p w14:paraId="12C23A61" w14:textId="0C0BED2B" w:rsidR="00394B10" w:rsidRPr="00416A2B" w:rsidRDefault="00394B10" w:rsidP="00394B10">
            <w:pPr>
              <w:pStyle w:val="TAL"/>
              <w:rPr>
                <w:sz w:val="16"/>
              </w:rPr>
            </w:pPr>
            <w:r w:rsidRPr="00416A2B">
              <w:rPr>
                <w:sz w:val="16"/>
              </w:rPr>
              <w:t>S6-210354</w:t>
            </w:r>
          </w:p>
        </w:tc>
      </w:tr>
      <w:tr w:rsidR="00416A2B" w:rsidRPr="00416A2B" w14:paraId="155A24FF" w14:textId="77777777" w:rsidTr="00416A2B">
        <w:tc>
          <w:tcPr>
            <w:tcW w:w="0" w:type="auto"/>
            <w:shd w:val="clear" w:color="auto" w:fill="auto"/>
          </w:tcPr>
          <w:p w14:paraId="68DABF64" w14:textId="3E49FC8A" w:rsidR="00394B10" w:rsidRPr="00416A2B" w:rsidRDefault="00394B10" w:rsidP="00394B10">
            <w:pPr>
              <w:pStyle w:val="TAL"/>
              <w:rPr>
                <w:sz w:val="16"/>
              </w:rPr>
            </w:pPr>
            <w:r w:rsidRPr="00416A2B">
              <w:rPr>
                <w:sz w:val="16"/>
              </w:rPr>
              <w:t>S6-210295</w:t>
            </w:r>
          </w:p>
        </w:tc>
        <w:tc>
          <w:tcPr>
            <w:tcW w:w="0" w:type="auto"/>
            <w:shd w:val="clear" w:color="auto" w:fill="auto"/>
          </w:tcPr>
          <w:p w14:paraId="2AED4828" w14:textId="376A12EC" w:rsidR="00394B10" w:rsidRPr="00416A2B" w:rsidRDefault="00394B10" w:rsidP="00394B10">
            <w:pPr>
              <w:pStyle w:val="TAL"/>
              <w:rPr>
                <w:sz w:val="16"/>
              </w:rPr>
            </w:pPr>
            <w:r w:rsidRPr="00416A2B">
              <w:rPr>
                <w:sz w:val="16"/>
              </w:rPr>
              <w:t>Solution to Key issue #9: Support for UAS media application session monitoring and management</w:t>
            </w:r>
          </w:p>
        </w:tc>
        <w:tc>
          <w:tcPr>
            <w:tcW w:w="0" w:type="auto"/>
            <w:shd w:val="clear" w:color="auto" w:fill="auto"/>
          </w:tcPr>
          <w:p w14:paraId="6BF5DE6D" w14:textId="7B64CAF0" w:rsidR="00394B10" w:rsidRPr="00416A2B" w:rsidRDefault="00394B10" w:rsidP="00394B10">
            <w:pPr>
              <w:pStyle w:val="TAL"/>
              <w:rPr>
                <w:sz w:val="16"/>
              </w:rPr>
            </w:pPr>
            <w:r w:rsidRPr="00416A2B">
              <w:rPr>
                <w:sz w:val="16"/>
              </w:rPr>
              <w:t>Tencent</w:t>
            </w:r>
          </w:p>
        </w:tc>
        <w:tc>
          <w:tcPr>
            <w:tcW w:w="0" w:type="auto"/>
            <w:shd w:val="clear" w:color="auto" w:fill="auto"/>
          </w:tcPr>
          <w:p w14:paraId="5262E8C4" w14:textId="64CA45E8" w:rsidR="00394B10" w:rsidRPr="00416A2B" w:rsidRDefault="00394B10" w:rsidP="00394B10">
            <w:pPr>
              <w:pStyle w:val="TAL"/>
              <w:rPr>
                <w:sz w:val="16"/>
              </w:rPr>
            </w:pPr>
            <w:r w:rsidRPr="00416A2B">
              <w:rPr>
                <w:sz w:val="16"/>
              </w:rPr>
              <w:t>revised</w:t>
            </w:r>
          </w:p>
        </w:tc>
        <w:tc>
          <w:tcPr>
            <w:tcW w:w="0" w:type="auto"/>
            <w:shd w:val="clear" w:color="auto" w:fill="auto"/>
          </w:tcPr>
          <w:p w14:paraId="37889A12" w14:textId="3EE8C4B3" w:rsidR="00394B10" w:rsidRPr="00416A2B" w:rsidRDefault="00394B10" w:rsidP="00394B10">
            <w:pPr>
              <w:pStyle w:val="TAL"/>
              <w:rPr>
                <w:sz w:val="16"/>
              </w:rPr>
            </w:pPr>
            <w:r w:rsidRPr="00416A2B">
              <w:rPr>
                <w:sz w:val="16"/>
              </w:rPr>
              <w:t>S6-210165</w:t>
            </w:r>
          </w:p>
        </w:tc>
        <w:tc>
          <w:tcPr>
            <w:tcW w:w="0" w:type="auto"/>
            <w:shd w:val="clear" w:color="auto" w:fill="auto"/>
          </w:tcPr>
          <w:p w14:paraId="0E8B697A" w14:textId="02CEE4B1" w:rsidR="00394B10" w:rsidRPr="00416A2B" w:rsidRDefault="00394B10" w:rsidP="00394B10">
            <w:pPr>
              <w:pStyle w:val="TAL"/>
              <w:rPr>
                <w:sz w:val="16"/>
              </w:rPr>
            </w:pPr>
            <w:r w:rsidRPr="00416A2B">
              <w:rPr>
                <w:sz w:val="16"/>
              </w:rPr>
              <w:t>S6-210356</w:t>
            </w:r>
          </w:p>
        </w:tc>
      </w:tr>
      <w:tr w:rsidR="00416A2B" w:rsidRPr="00416A2B" w14:paraId="17B7F1C8" w14:textId="77777777" w:rsidTr="00416A2B">
        <w:tc>
          <w:tcPr>
            <w:tcW w:w="0" w:type="auto"/>
            <w:shd w:val="clear" w:color="auto" w:fill="auto"/>
          </w:tcPr>
          <w:p w14:paraId="3E9544DE" w14:textId="06C34187" w:rsidR="00394B10" w:rsidRPr="00416A2B" w:rsidRDefault="00394B10" w:rsidP="00394B10">
            <w:pPr>
              <w:pStyle w:val="TAL"/>
              <w:rPr>
                <w:sz w:val="16"/>
              </w:rPr>
            </w:pPr>
            <w:r w:rsidRPr="00416A2B">
              <w:rPr>
                <w:sz w:val="16"/>
              </w:rPr>
              <w:t>S6-210296</w:t>
            </w:r>
          </w:p>
        </w:tc>
        <w:tc>
          <w:tcPr>
            <w:tcW w:w="0" w:type="auto"/>
            <w:shd w:val="clear" w:color="auto" w:fill="auto"/>
          </w:tcPr>
          <w:p w14:paraId="7F7FD435" w14:textId="0BB5908B" w:rsidR="00394B10" w:rsidRPr="00416A2B" w:rsidRDefault="00394B10" w:rsidP="00394B10">
            <w:pPr>
              <w:pStyle w:val="TAL"/>
              <w:rPr>
                <w:sz w:val="16"/>
              </w:rPr>
            </w:pPr>
            <w:r w:rsidRPr="00416A2B">
              <w:rPr>
                <w:sz w:val="16"/>
              </w:rPr>
              <w:t>Pseudo-CR on Update of Introduction</w:t>
            </w:r>
          </w:p>
        </w:tc>
        <w:tc>
          <w:tcPr>
            <w:tcW w:w="0" w:type="auto"/>
            <w:shd w:val="clear" w:color="auto" w:fill="auto"/>
          </w:tcPr>
          <w:p w14:paraId="65FCF41B" w14:textId="4F76D653" w:rsidR="00394B10" w:rsidRPr="00416A2B" w:rsidRDefault="00394B10" w:rsidP="00394B10">
            <w:pPr>
              <w:pStyle w:val="TAL"/>
              <w:rPr>
                <w:sz w:val="16"/>
              </w:rPr>
            </w:pPr>
            <w:r w:rsidRPr="00416A2B">
              <w:rPr>
                <w:sz w:val="16"/>
              </w:rPr>
              <w:t>InterDigital</w:t>
            </w:r>
          </w:p>
        </w:tc>
        <w:tc>
          <w:tcPr>
            <w:tcW w:w="0" w:type="auto"/>
            <w:shd w:val="clear" w:color="auto" w:fill="auto"/>
          </w:tcPr>
          <w:p w14:paraId="342D9D94" w14:textId="1D08FFFA" w:rsidR="00394B10" w:rsidRPr="00416A2B" w:rsidRDefault="00394B10" w:rsidP="00394B10">
            <w:pPr>
              <w:pStyle w:val="TAL"/>
              <w:rPr>
                <w:sz w:val="16"/>
              </w:rPr>
            </w:pPr>
            <w:r w:rsidRPr="00416A2B">
              <w:rPr>
                <w:sz w:val="16"/>
              </w:rPr>
              <w:t>approved</w:t>
            </w:r>
          </w:p>
        </w:tc>
        <w:tc>
          <w:tcPr>
            <w:tcW w:w="0" w:type="auto"/>
            <w:shd w:val="clear" w:color="auto" w:fill="auto"/>
          </w:tcPr>
          <w:p w14:paraId="55031493" w14:textId="7D50DAC8" w:rsidR="00394B10" w:rsidRPr="00416A2B" w:rsidRDefault="00394B10" w:rsidP="00394B10">
            <w:pPr>
              <w:pStyle w:val="TAL"/>
              <w:rPr>
                <w:sz w:val="16"/>
              </w:rPr>
            </w:pPr>
            <w:r w:rsidRPr="00416A2B">
              <w:rPr>
                <w:sz w:val="16"/>
              </w:rPr>
              <w:t>S6-210182</w:t>
            </w:r>
          </w:p>
        </w:tc>
        <w:tc>
          <w:tcPr>
            <w:tcW w:w="0" w:type="auto"/>
            <w:shd w:val="clear" w:color="auto" w:fill="auto"/>
          </w:tcPr>
          <w:p w14:paraId="72393520" w14:textId="21E61701" w:rsidR="00394B10" w:rsidRPr="00416A2B" w:rsidRDefault="00394B10" w:rsidP="00394B10">
            <w:pPr>
              <w:pStyle w:val="TAL"/>
              <w:rPr>
                <w:sz w:val="16"/>
              </w:rPr>
            </w:pPr>
            <w:r w:rsidRPr="00416A2B">
              <w:rPr>
                <w:sz w:val="16"/>
              </w:rPr>
              <w:t>-</w:t>
            </w:r>
          </w:p>
        </w:tc>
      </w:tr>
      <w:tr w:rsidR="00416A2B" w:rsidRPr="00416A2B" w14:paraId="26D30FFE" w14:textId="77777777" w:rsidTr="00416A2B">
        <w:tc>
          <w:tcPr>
            <w:tcW w:w="0" w:type="auto"/>
            <w:shd w:val="clear" w:color="auto" w:fill="auto"/>
          </w:tcPr>
          <w:p w14:paraId="7E105E68" w14:textId="0A195B78" w:rsidR="00394B10" w:rsidRPr="00416A2B" w:rsidRDefault="00394B10" w:rsidP="00394B10">
            <w:pPr>
              <w:pStyle w:val="TAL"/>
              <w:rPr>
                <w:sz w:val="16"/>
              </w:rPr>
            </w:pPr>
            <w:r w:rsidRPr="00416A2B">
              <w:rPr>
                <w:sz w:val="16"/>
              </w:rPr>
              <w:t>S6-210297</w:t>
            </w:r>
          </w:p>
        </w:tc>
        <w:tc>
          <w:tcPr>
            <w:tcW w:w="0" w:type="auto"/>
            <w:shd w:val="clear" w:color="auto" w:fill="auto"/>
          </w:tcPr>
          <w:p w14:paraId="5502C13A" w14:textId="09D6B60E" w:rsidR="00394B10" w:rsidRPr="00416A2B" w:rsidRDefault="00394B10" w:rsidP="00394B10">
            <w:pPr>
              <w:pStyle w:val="TAL"/>
              <w:rPr>
                <w:sz w:val="16"/>
              </w:rPr>
            </w:pPr>
            <w:r w:rsidRPr="00416A2B">
              <w:rPr>
                <w:sz w:val="16"/>
              </w:rPr>
              <w:t>Pseudo-CR on Evaluation for Solution #6</w:t>
            </w:r>
          </w:p>
        </w:tc>
        <w:tc>
          <w:tcPr>
            <w:tcW w:w="0" w:type="auto"/>
            <w:shd w:val="clear" w:color="auto" w:fill="auto"/>
          </w:tcPr>
          <w:p w14:paraId="65BBBB3D" w14:textId="0D12F80D" w:rsidR="00394B10" w:rsidRPr="00416A2B" w:rsidRDefault="00394B10" w:rsidP="00394B10">
            <w:pPr>
              <w:pStyle w:val="TAL"/>
              <w:rPr>
                <w:sz w:val="16"/>
              </w:rPr>
            </w:pPr>
            <w:r w:rsidRPr="00416A2B">
              <w:rPr>
                <w:sz w:val="16"/>
              </w:rPr>
              <w:t>InterDigital</w:t>
            </w:r>
          </w:p>
        </w:tc>
        <w:tc>
          <w:tcPr>
            <w:tcW w:w="0" w:type="auto"/>
            <w:shd w:val="clear" w:color="auto" w:fill="auto"/>
          </w:tcPr>
          <w:p w14:paraId="6E0B05F3" w14:textId="2BC2D0B5" w:rsidR="00394B10" w:rsidRPr="00416A2B" w:rsidRDefault="00394B10" w:rsidP="00394B10">
            <w:pPr>
              <w:pStyle w:val="TAL"/>
              <w:rPr>
                <w:sz w:val="16"/>
              </w:rPr>
            </w:pPr>
            <w:r w:rsidRPr="00416A2B">
              <w:rPr>
                <w:sz w:val="16"/>
              </w:rPr>
              <w:t>revised</w:t>
            </w:r>
          </w:p>
        </w:tc>
        <w:tc>
          <w:tcPr>
            <w:tcW w:w="0" w:type="auto"/>
            <w:shd w:val="clear" w:color="auto" w:fill="auto"/>
          </w:tcPr>
          <w:p w14:paraId="37F01F9B" w14:textId="6BCD7C41" w:rsidR="00394B10" w:rsidRPr="00416A2B" w:rsidRDefault="00394B10" w:rsidP="00394B10">
            <w:pPr>
              <w:pStyle w:val="TAL"/>
              <w:rPr>
                <w:sz w:val="16"/>
              </w:rPr>
            </w:pPr>
            <w:r w:rsidRPr="00416A2B">
              <w:rPr>
                <w:sz w:val="16"/>
              </w:rPr>
              <w:t>S6-210024</w:t>
            </w:r>
          </w:p>
        </w:tc>
        <w:tc>
          <w:tcPr>
            <w:tcW w:w="0" w:type="auto"/>
            <w:shd w:val="clear" w:color="auto" w:fill="auto"/>
          </w:tcPr>
          <w:p w14:paraId="11F95F8B" w14:textId="4524B4E9" w:rsidR="00394B10" w:rsidRPr="00416A2B" w:rsidRDefault="00394B10" w:rsidP="00394B10">
            <w:pPr>
              <w:pStyle w:val="TAL"/>
              <w:rPr>
                <w:sz w:val="16"/>
              </w:rPr>
            </w:pPr>
            <w:r w:rsidRPr="00416A2B">
              <w:rPr>
                <w:sz w:val="16"/>
              </w:rPr>
              <w:t>S6-210351</w:t>
            </w:r>
          </w:p>
        </w:tc>
      </w:tr>
      <w:tr w:rsidR="00416A2B" w:rsidRPr="00416A2B" w14:paraId="5897BD91" w14:textId="77777777" w:rsidTr="00416A2B">
        <w:tc>
          <w:tcPr>
            <w:tcW w:w="0" w:type="auto"/>
            <w:shd w:val="clear" w:color="auto" w:fill="auto"/>
          </w:tcPr>
          <w:p w14:paraId="73A6C500" w14:textId="505042E9" w:rsidR="00394B10" w:rsidRPr="00416A2B" w:rsidRDefault="00394B10" w:rsidP="00394B10">
            <w:pPr>
              <w:pStyle w:val="TAL"/>
              <w:rPr>
                <w:sz w:val="16"/>
              </w:rPr>
            </w:pPr>
            <w:r w:rsidRPr="00416A2B">
              <w:rPr>
                <w:sz w:val="16"/>
              </w:rPr>
              <w:t>S6-210298</w:t>
            </w:r>
          </w:p>
        </w:tc>
        <w:tc>
          <w:tcPr>
            <w:tcW w:w="0" w:type="auto"/>
            <w:shd w:val="clear" w:color="auto" w:fill="auto"/>
          </w:tcPr>
          <w:p w14:paraId="5FE09745" w14:textId="3223B951" w:rsidR="00394B10" w:rsidRPr="00416A2B" w:rsidRDefault="00394B10" w:rsidP="00394B10">
            <w:pPr>
              <w:pStyle w:val="TAL"/>
              <w:rPr>
                <w:sz w:val="16"/>
              </w:rPr>
            </w:pPr>
            <w:r w:rsidRPr="00416A2B">
              <w:rPr>
                <w:sz w:val="16"/>
              </w:rPr>
              <w:t>Pseudo-CR on Evaluation for Solution #7</w:t>
            </w:r>
          </w:p>
        </w:tc>
        <w:tc>
          <w:tcPr>
            <w:tcW w:w="0" w:type="auto"/>
            <w:shd w:val="clear" w:color="auto" w:fill="auto"/>
          </w:tcPr>
          <w:p w14:paraId="46181F16" w14:textId="1F8915A5" w:rsidR="00394B10" w:rsidRPr="00416A2B" w:rsidRDefault="00394B10" w:rsidP="00394B10">
            <w:pPr>
              <w:pStyle w:val="TAL"/>
              <w:rPr>
                <w:sz w:val="16"/>
              </w:rPr>
            </w:pPr>
            <w:r w:rsidRPr="00416A2B">
              <w:rPr>
                <w:sz w:val="16"/>
              </w:rPr>
              <w:t>InterDigital</w:t>
            </w:r>
          </w:p>
        </w:tc>
        <w:tc>
          <w:tcPr>
            <w:tcW w:w="0" w:type="auto"/>
            <w:shd w:val="clear" w:color="auto" w:fill="auto"/>
          </w:tcPr>
          <w:p w14:paraId="266D73D9" w14:textId="69101DC6" w:rsidR="00394B10" w:rsidRPr="00416A2B" w:rsidRDefault="00394B10" w:rsidP="00394B10">
            <w:pPr>
              <w:pStyle w:val="TAL"/>
              <w:rPr>
                <w:sz w:val="16"/>
              </w:rPr>
            </w:pPr>
            <w:r w:rsidRPr="00416A2B">
              <w:rPr>
                <w:sz w:val="16"/>
              </w:rPr>
              <w:t>revised</w:t>
            </w:r>
          </w:p>
        </w:tc>
        <w:tc>
          <w:tcPr>
            <w:tcW w:w="0" w:type="auto"/>
            <w:shd w:val="clear" w:color="auto" w:fill="auto"/>
          </w:tcPr>
          <w:p w14:paraId="5002120A" w14:textId="2A533608" w:rsidR="00394B10" w:rsidRPr="00416A2B" w:rsidRDefault="00394B10" w:rsidP="00394B10">
            <w:pPr>
              <w:pStyle w:val="TAL"/>
              <w:rPr>
                <w:sz w:val="16"/>
              </w:rPr>
            </w:pPr>
            <w:r w:rsidRPr="00416A2B">
              <w:rPr>
                <w:sz w:val="16"/>
              </w:rPr>
              <w:t>S6-210025</w:t>
            </w:r>
          </w:p>
        </w:tc>
        <w:tc>
          <w:tcPr>
            <w:tcW w:w="0" w:type="auto"/>
            <w:shd w:val="clear" w:color="auto" w:fill="auto"/>
          </w:tcPr>
          <w:p w14:paraId="7A7AEB09" w14:textId="554CA978" w:rsidR="00394B10" w:rsidRPr="00416A2B" w:rsidRDefault="00394B10" w:rsidP="00394B10">
            <w:pPr>
              <w:pStyle w:val="TAL"/>
              <w:rPr>
                <w:sz w:val="16"/>
              </w:rPr>
            </w:pPr>
            <w:r w:rsidRPr="00416A2B">
              <w:rPr>
                <w:sz w:val="16"/>
              </w:rPr>
              <w:t>S6-210352</w:t>
            </w:r>
          </w:p>
        </w:tc>
      </w:tr>
      <w:tr w:rsidR="00416A2B" w:rsidRPr="00416A2B" w14:paraId="5178DC06" w14:textId="77777777" w:rsidTr="00416A2B">
        <w:tc>
          <w:tcPr>
            <w:tcW w:w="0" w:type="auto"/>
            <w:shd w:val="clear" w:color="auto" w:fill="auto"/>
          </w:tcPr>
          <w:p w14:paraId="7C60A461" w14:textId="249DC3FF" w:rsidR="00394B10" w:rsidRPr="00416A2B" w:rsidRDefault="00394B10" w:rsidP="00394B10">
            <w:pPr>
              <w:pStyle w:val="TAL"/>
              <w:rPr>
                <w:sz w:val="16"/>
              </w:rPr>
            </w:pPr>
            <w:r w:rsidRPr="00416A2B">
              <w:rPr>
                <w:sz w:val="16"/>
              </w:rPr>
              <w:t>S6-210299</w:t>
            </w:r>
          </w:p>
        </w:tc>
        <w:tc>
          <w:tcPr>
            <w:tcW w:w="0" w:type="auto"/>
            <w:shd w:val="clear" w:color="auto" w:fill="auto"/>
          </w:tcPr>
          <w:p w14:paraId="228F0BFC" w14:textId="5374E41A" w:rsidR="00394B10" w:rsidRPr="00416A2B" w:rsidRDefault="00394B10" w:rsidP="00394B10">
            <w:pPr>
              <w:pStyle w:val="TAL"/>
              <w:rPr>
                <w:sz w:val="16"/>
              </w:rPr>
            </w:pPr>
            <w:r w:rsidRPr="00416A2B">
              <w:rPr>
                <w:sz w:val="16"/>
              </w:rPr>
              <w:t>Pseudo-CR on Completion of solution #8</w:t>
            </w:r>
          </w:p>
        </w:tc>
        <w:tc>
          <w:tcPr>
            <w:tcW w:w="0" w:type="auto"/>
            <w:shd w:val="clear" w:color="auto" w:fill="auto"/>
          </w:tcPr>
          <w:p w14:paraId="64CB8801" w14:textId="465FAAD0" w:rsidR="00394B10" w:rsidRPr="00416A2B" w:rsidRDefault="00394B10" w:rsidP="00394B10">
            <w:pPr>
              <w:pStyle w:val="TAL"/>
              <w:rPr>
                <w:sz w:val="16"/>
              </w:rPr>
            </w:pPr>
            <w:r w:rsidRPr="00416A2B">
              <w:rPr>
                <w:sz w:val="16"/>
              </w:rPr>
              <w:t>InterDigital</w:t>
            </w:r>
          </w:p>
        </w:tc>
        <w:tc>
          <w:tcPr>
            <w:tcW w:w="0" w:type="auto"/>
            <w:shd w:val="clear" w:color="auto" w:fill="auto"/>
          </w:tcPr>
          <w:p w14:paraId="6F2D76D0" w14:textId="5F28C095" w:rsidR="00394B10" w:rsidRPr="00416A2B" w:rsidRDefault="00394B10" w:rsidP="00394B10">
            <w:pPr>
              <w:pStyle w:val="TAL"/>
              <w:rPr>
                <w:sz w:val="16"/>
              </w:rPr>
            </w:pPr>
            <w:r w:rsidRPr="00416A2B">
              <w:rPr>
                <w:sz w:val="16"/>
              </w:rPr>
              <w:t>revised</w:t>
            </w:r>
          </w:p>
        </w:tc>
        <w:tc>
          <w:tcPr>
            <w:tcW w:w="0" w:type="auto"/>
            <w:shd w:val="clear" w:color="auto" w:fill="auto"/>
          </w:tcPr>
          <w:p w14:paraId="3E33EB58" w14:textId="3970F7DC" w:rsidR="00394B10" w:rsidRPr="00416A2B" w:rsidRDefault="00394B10" w:rsidP="00394B10">
            <w:pPr>
              <w:pStyle w:val="TAL"/>
              <w:rPr>
                <w:sz w:val="16"/>
              </w:rPr>
            </w:pPr>
            <w:r w:rsidRPr="00416A2B">
              <w:rPr>
                <w:sz w:val="16"/>
              </w:rPr>
              <w:t>S6-210023</w:t>
            </w:r>
          </w:p>
        </w:tc>
        <w:tc>
          <w:tcPr>
            <w:tcW w:w="0" w:type="auto"/>
            <w:shd w:val="clear" w:color="auto" w:fill="auto"/>
          </w:tcPr>
          <w:p w14:paraId="68D86A74" w14:textId="3DE183B2" w:rsidR="00394B10" w:rsidRPr="00416A2B" w:rsidRDefault="00394B10" w:rsidP="00394B10">
            <w:pPr>
              <w:pStyle w:val="TAL"/>
              <w:rPr>
                <w:sz w:val="16"/>
              </w:rPr>
            </w:pPr>
            <w:r w:rsidRPr="00416A2B">
              <w:rPr>
                <w:sz w:val="16"/>
              </w:rPr>
              <w:t>S6-210353</w:t>
            </w:r>
          </w:p>
        </w:tc>
      </w:tr>
      <w:tr w:rsidR="00416A2B" w:rsidRPr="00416A2B" w14:paraId="3EFA954D" w14:textId="77777777" w:rsidTr="00416A2B">
        <w:tc>
          <w:tcPr>
            <w:tcW w:w="0" w:type="auto"/>
            <w:shd w:val="clear" w:color="auto" w:fill="auto"/>
          </w:tcPr>
          <w:p w14:paraId="29F82AB5" w14:textId="2E3E8D94" w:rsidR="00394B10" w:rsidRPr="00416A2B" w:rsidRDefault="00394B10" w:rsidP="00394B10">
            <w:pPr>
              <w:pStyle w:val="TAL"/>
              <w:rPr>
                <w:sz w:val="16"/>
              </w:rPr>
            </w:pPr>
            <w:r w:rsidRPr="00416A2B">
              <w:rPr>
                <w:sz w:val="16"/>
              </w:rPr>
              <w:t>S6-210300</w:t>
            </w:r>
          </w:p>
        </w:tc>
        <w:tc>
          <w:tcPr>
            <w:tcW w:w="0" w:type="auto"/>
            <w:shd w:val="clear" w:color="auto" w:fill="auto"/>
          </w:tcPr>
          <w:p w14:paraId="308B3586" w14:textId="30CA421B" w:rsidR="00394B10" w:rsidRPr="00416A2B" w:rsidRDefault="00394B10" w:rsidP="00394B10">
            <w:pPr>
              <w:pStyle w:val="TAL"/>
              <w:rPr>
                <w:sz w:val="16"/>
              </w:rPr>
            </w:pPr>
            <w:r w:rsidRPr="00416A2B">
              <w:rPr>
                <w:sz w:val="16"/>
              </w:rPr>
              <w:t>Discussion paper on new SID on Enabler Layer Support Network Slice Capability Exposure for Vertical Application</w:t>
            </w:r>
          </w:p>
        </w:tc>
        <w:tc>
          <w:tcPr>
            <w:tcW w:w="0" w:type="auto"/>
            <w:shd w:val="clear" w:color="auto" w:fill="auto"/>
          </w:tcPr>
          <w:p w14:paraId="6791325D" w14:textId="5A56C965" w:rsidR="00394B10" w:rsidRPr="00416A2B" w:rsidRDefault="00394B10" w:rsidP="00394B10">
            <w:pPr>
              <w:pStyle w:val="TAL"/>
              <w:rPr>
                <w:sz w:val="16"/>
              </w:rPr>
            </w:pPr>
            <w:r w:rsidRPr="00416A2B">
              <w:rPr>
                <w:sz w:val="16"/>
              </w:rPr>
              <w:t>China Mobile Com. Corporation</w:t>
            </w:r>
          </w:p>
        </w:tc>
        <w:tc>
          <w:tcPr>
            <w:tcW w:w="0" w:type="auto"/>
            <w:shd w:val="clear" w:color="auto" w:fill="auto"/>
          </w:tcPr>
          <w:p w14:paraId="48460E13" w14:textId="4E78FB63" w:rsidR="00394B10" w:rsidRPr="00416A2B" w:rsidRDefault="00394B10" w:rsidP="00394B10">
            <w:pPr>
              <w:pStyle w:val="TAL"/>
              <w:rPr>
                <w:sz w:val="16"/>
              </w:rPr>
            </w:pPr>
            <w:r w:rsidRPr="00416A2B">
              <w:rPr>
                <w:sz w:val="16"/>
              </w:rPr>
              <w:t>noted</w:t>
            </w:r>
          </w:p>
        </w:tc>
        <w:tc>
          <w:tcPr>
            <w:tcW w:w="0" w:type="auto"/>
            <w:shd w:val="clear" w:color="auto" w:fill="auto"/>
          </w:tcPr>
          <w:p w14:paraId="4296C525" w14:textId="1250DAB0" w:rsidR="00394B10" w:rsidRPr="00416A2B" w:rsidRDefault="00394B10" w:rsidP="00394B10">
            <w:pPr>
              <w:pStyle w:val="TAL"/>
              <w:rPr>
                <w:sz w:val="16"/>
              </w:rPr>
            </w:pPr>
            <w:r w:rsidRPr="00416A2B">
              <w:rPr>
                <w:sz w:val="16"/>
              </w:rPr>
              <w:t>S6-210028</w:t>
            </w:r>
          </w:p>
        </w:tc>
        <w:tc>
          <w:tcPr>
            <w:tcW w:w="0" w:type="auto"/>
            <w:shd w:val="clear" w:color="auto" w:fill="auto"/>
          </w:tcPr>
          <w:p w14:paraId="2D15F8E8" w14:textId="42E23D9F" w:rsidR="00394B10" w:rsidRPr="00416A2B" w:rsidRDefault="00394B10" w:rsidP="00394B10">
            <w:pPr>
              <w:pStyle w:val="TAL"/>
              <w:rPr>
                <w:sz w:val="16"/>
              </w:rPr>
            </w:pPr>
            <w:r w:rsidRPr="00416A2B">
              <w:rPr>
                <w:sz w:val="16"/>
              </w:rPr>
              <w:t>-</w:t>
            </w:r>
          </w:p>
        </w:tc>
      </w:tr>
      <w:tr w:rsidR="00416A2B" w:rsidRPr="00416A2B" w14:paraId="3FB46110" w14:textId="77777777" w:rsidTr="00416A2B">
        <w:tc>
          <w:tcPr>
            <w:tcW w:w="0" w:type="auto"/>
            <w:shd w:val="clear" w:color="auto" w:fill="auto"/>
          </w:tcPr>
          <w:p w14:paraId="647A7CAB" w14:textId="05FC8951" w:rsidR="00394B10" w:rsidRPr="00416A2B" w:rsidRDefault="00394B10" w:rsidP="00394B10">
            <w:pPr>
              <w:pStyle w:val="TAL"/>
              <w:rPr>
                <w:sz w:val="16"/>
              </w:rPr>
            </w:pPr>
            <w:r w:rsidRPr="00416A2B">
              <w:rPr>
                <w:sz w:val="16"/>
              </w:rPr>
              <w:t>S6-210301</w:t>
            </w:r>
          </w:p>
        </w:tc>
        <w:tc>
          <w:tcPr>
            <w:tcW w:w="0" w:type="auto"/>
            <w:shd w:val="clear" w:color="auto" w:fill="auto"/>
          </w:tcPr>
          <w:p w14:paraId="4A0D9B64" w14:textId="442CAE7C" w:rsidR="00394B10" w:rsidRPr="00416A2B" w:rsidRDefault="00394B10" w:rsidP="00394B10">
            <w:pPr>
              <w:pStyle w:val="TAL"/>
              <w:rPr>
                <w:sz w:val="16"/>
              </w:rPr>
            </w:pPr>
            <w:r w:rsidRPr="00416A2B">
              <w:rPr>
                <w:sz w:val="16"/>
              </w:rPr>
              <w:t>Pseudo-CR on Service-based interfaces interaction within EDGEAPP</w:t>
            </w:r>
          </w:p>
        </w:tc>
        <w:tc>
          <w:tcPr>
            <w:tcW w:w="0" w:type="auto"/>
            <w:shd w:val="clear" w:color="auto" w:fill="auto"/>
          </w:tcPr>
          <w:p w14:paraId="070F1B0E" w14:textId="012E9E85"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698DA5C0" w14:textId="74841520" w:rsidR="00394B10" w:rsidRPr="00416A2B" w:rsidRDefault="00394B10" w:rsidP="00394B10">
            <w:pPr>
              <w:pStyle w:val="TAL"/>
              <w:rPr>
                <w:sz w:val="16"/>
              </w:rPr>
            </w:pPr>
            <w:r w:rsidRPr="00416A2B">
              <w:rPr>
                <w:sz w:val="16"/>
              </w:rPr>
              <w:t>postponed</w:t>
            </w:r>
          </w:p>
        </w:tc>
        <w:tc>
          <w:tcPr>
            <w:tcW w:w="0" w:type="auto"/>
            <w:shd w:val="clear" w:color="auto" w:fill="auto"/>
          </w:tcPr>
          <w:p w14:paraId="7A1CA365" w14:textId="0A2B7167" w:rsidR="00394B10" w:rsidRPr="00416A2B" w:rsidRDefault="00394B10" w:rsidP="00394B10">
            <w:pPr>
              <w:pStyle w:val="TAL"/>
              <w:rPr>
                <w:sz w:val="16"/>
              </w:rPr>
            </w:pPr>
            <w:r w:rsidRPr="00416A2B">
              <w:rPr>
                <w:sz w:val="16"/>
              </w:rPr>
              <w:t>S6-210167</w:t>
            </w:r>
          </w:p>
        </w:tc>
        <w:tc>
          <w:tcPr>
            <w:tcW w:w="0" w:type="auto"/>
            <w:shd w:val="clear" w:color="auto" w:fill="auto"/>
          </w:tcPr>
          <w:p w14:paraId="37B54211" w14:textId="3FAA3656" w:rsidR="00394B10" w:rsidRPr="00416A2B" w:rsidRDefault="00394B10" w:rsidP="00394B10">
            <w:pPr>
              <w:pStyle w:val="TAL"/>
              <w:rPr>
                <w:sz w:val="16"/>
              </w:rPr>
            </w:pPr>
            <w:r w:rsidRPr="00416A2B">
              <w:rPr>
                <w:sz w:val="16"/>
              </w:rPr>
              <w:t>-</w:t>
            </w:r>
          </w:p>
        </w:tc>
      </w:tr>
      <w:tr w:rsidR="00416A2B" w:rsidRPr="00416A2B" w14:paraId="71488D6C" w14:textId="77777777" w:rsidTr="00416A2B">
        <w:tc>
          <w:tcPr>
            <w:tcW w:w="0" w:type="auto"/>
            <w:shd w:val="clear" w:color="auto" w:fill="auto"/>
          </w:tcPr>
          <w:p w14:paraId="7512B4F2" w14:textId="07666944" w:rsidR="00394B10" w:rsidRPr="00416A2B" w:rsidRDefault="00394B10" w:rsidP="00394B10">
            <w:pPr>
              <w:pStyle w:val="TAL"/>
              <w:rPr>
                <w:sz w:val="16"/>
              </w:rPr>
            </w:pPr>
            <w:r w:rsidRPr="00416A2B">
              <w:rPr>
                <w:sz w:val="16"/>
              </w:rPr>
              <w:t>S6-210302</w:t>
            </w:r>
          </w:p>
        </w:tc>
        <w:tc>
          <w:tcPr>
            <w:tcW w:w="0" w:type="auto"/>
            <w:shd w:val="clear" w:color="auto" w:fill="auto"/>
          </w:tcPr>
          <w:p w14:paraId="69B490F6" w14:textId="7EE10115" w:rsidR="00394B10" w:rsidRPr="00416A2B" w:rsidRDefault="00394B10" w:rsidP="00394B10">
            <w:pPr>
              <w:pStyle w:val="TAL"/>
              <w:rPr>
                <w:sz w:val="16"/>
              </w:rPr>
            </w:pPr>
            <w:r w:rsidRPr="00416A2B">
              <w:rPr>
                <w:sz w:val="16"/>
              </w:rPr>
              <w:t>Application context relocation event notification API and related procedure</w:t>
            </w:r>
          </w:p>
        </w:tc>
        <w:tc>
          <w:tcPr>
            <w:tcW w:w="0" w:type="auto"/>
            <w:shd w:val="clear" w:color="auto" w:fill="auto"/>
          </w:tcPr>
          <w:p w14:paraId="4F2A20AE" w14:textId="18F3895A" w:rsidR="00394B10" w:rsidRPr="00416A2B" w:rsidRDefault="00394B10" w:rsidP="00394B10">
            <w:pPr>
              <w:pStyle w:val="TAL"/>
              <w:rPr>
                <w:sz w:val="16"/>
              </w:rPr>
            </w:pPr>
            <w:r w:rsidRPr="00416A2B">
              <w:rPr>
                <w:sz w:val="16"/>
              </w:rPr>
              <w:t>Huawei, Hisilicon, China Unicom</w:t>
            </w:r>
          </w:p>
        </w:tc>
        <w:tc>
          <w:tcPr>
            <w:tcW w:w="0" w:type="auto"/>
            <w:shd w:val="clear" w:color="auto" w:fill="auto"/>
          </w:tcPr>
          <w:p w14:paraId="1E34A1F5" w14:textId="51E90BF3" w:rsidR="00394B10" w:rsidRPr="00416A2B" w:rsidRDefault="00394B10" w:rsidP="00394B10">
            <w:pPr>
              <w:pStyle w:val="TAL"/>
              <w:rPr>
                <w:sz w:val="16"/>
              </w:rPr>
            </w:pPr>
            <w:r w:rsidRPr="00416A2B">
              <w:rPr>
                <w:sz w:val="16"/>
              </w:rPr>
              <w:t>postponed</w:t>
            </w:r>
          </w:p>
        </w:tc>
        <w:tc>
          <w:tcPr>
            <w:tcW w:w="0" w:type="auto"/>
            <w:shd w:val="clear" w:color="auto" w:fill="auto"/>
          </w:tcPr>
          <w:p w14:paraId="6435F950" w14:textId="747C4357" w:rsidR="00394B10" w:rsidRPr="00416A2B" w:rsidRDefault="00394B10" w:rsidP="00394B10">
            <w:pPr>
              <w:pStyle w:val="TAL"/>
              <w:rPr>
                <w:sz w:val="16"/>
              </w:rPr>
            </w:pPr>
            <w:r w:rsidRPr="00416A2B">
              <w:rPr>
                <w:sz w:val="16"/>
              </w:rPr>
              <w:t>S6-210130</w:t>
            </w:r>
          </w:p>
        </w:tc>
        <w:tc>
          <w:tcPr>
            <w:tcW w:w="0" w:type="auto"/>
            <w:shd w:val="clear" w:color="auto" w:fill="auto"/>
          </w:tcPr>
          <w:p w14:paraId="05AA4C94" w14:textId="5E30472E" w:rsidR="00394B10" w:rsidRPr="00416A2B" w:rsidRDefault="00394B10" w:rsidP="00394B10">
            <w:pPr>
              <w:pStyle w:val="TAL"/>
              <w:rPr>
                <w:sz w:val="16"/>
              </w:rPr>
            </w:pPr>
            <w:r w:rsidRPr="00416A2B">
              <w:rPr>
                <w:sz w:val="16"/>
              </w:rPr>
              <w:t>-</w:t>
            </w:r>
          </w:p>
        </w:tc>
      </w:tr>
      <w:tr w:rsidR="00416A2B" w:rsidRPr="00416A2B" w14:paraId="41F4A9DA" w14:textId="77777777" w:rsidTr="00416A2B">
        <w:tc>
          <w:tcPr>
            <w:tcW w:w="0" w:type="auto"/>
            <w:shd w:val="clear" w:color="auto" w:fill="auto"/>
          </w:tcPr>
          <w:p w14:paraId="35FE75EF" w14:textId="6224F3EC" w:rsidR="00394B10" w:rsidRPr="00416A2B" w:rsidRDefault="00394B10" w:rsidP="00394B10">
            <w:pPr>
              <w:pStyle w:val="TAL"/>
              <w:rPr>
                <w:sz w:val="16"/>
              </w:rPr>
            </w:pPr>
            <w:r w:rsidRPr="00416A2B">
              <w:rPr>
                <w:sz w:val="16"/>
              </w:rPr>
              <w:t>S6-210303</w:t>
            </w:r>
          </w:p>
        </w:tc>
        <w:tc>
          <w:tcPr>
            <w:tcW w:w="0" w:type="auto"/>
            <w:shd w:val="clear" w:color="auto" w:fill="auto"/>
          </w:tcPr>
          <w:p w14:paraId="7DFF243E" w14:textId="3EAE9BDF" w:rsidR="00394B10" w:rsidRPr="00416A2B" w:rsidRDefault="00394B10" w:rsidP="00394B10">
            <w:pPr>
              <w:pStyle w:val="TAL"/>
              <w:rPr>
                <w:sz w:val="16"/>
              </w:rPr>
            </w:pPr>
            <w:r w:rsidRPr="00416A2B">
              <w:rPr>
                <w:sz w:val="16"/>
              </w:rPr>
              <w:t>Adding trigger conditions to service provisioning subscription request</w:t>
            </w:r>
          </w:p>
        </w:tc>
        <w:tc>
          <w:tcPr>
            <w:tcW w:w="0" w:type="auto"/>
            <w:shd w:val="clear" w:color="auto" w:fill="auto"/>
          </w:tcPr>
          <w:p w14:paraId="401E573C" w14:textId="4B9E8C82" w:rsidR="00394B10" w:rsidRPr="00416A2B" w:rsidRDefault="00394B10" w:rsidP="00394B10">
            <w:pPr>
              <w:pStyle w:val="TAL"/>
              <w:rPr>
                <w:sz w:val="16"/>
              </w:rPr>
            </w:pPr>
            <w:r w:rsidRPr="00416A2B">
              <w:rPr>
                <w:sz w:val="16"/>
              </w:rPr>
              <w:t>Huawei, Hisilicon</w:t>
            </w:r>
          </w:p>
        </w:tc>
        <w:tc>
          <w:tcPr>
            <w:tcW w:w="0" w:type="auto"/>
            <w:shd w:val="clear" w:color="auto" w:fill="auto"/>
          </w:tcPr>
          <w:p w14:paraId="6705643F" w14:textId="1C81308B" w:rsidR="00394B10" w:rsidRPr="00416A2B" w:rsidRDefault="00394B10" w:rsidP="00394B10">
            <w:pPr>
              <w:pStyle w:val="TAL"/>
              <w:rPr>
                <w:sz w:val="16"/>
              </w:rPr>
            </w:pPr>
            <w:r w:rsidRPr="00416A2B">
              <w:rPr>
                <w:sz w:val="16"/>
              </w:rPr>
              <w:t>postponed</w:t>
            </w:r>
          </w:p>
        </w:tc>
        <w:tc>
          <w:tcPr>
            <w:tcW w:w="0" w:type="auto"/>
            <w:shd w:val="clear" w:color="auto" w:fill="auto"/>
          </w:tcPr>
          <w:p w14:paraId="54E3C1B7" w14:textId="23300BC1" w:rsidR="00394B10" w:rsidRPr="00416A2B" w:rsidRDefault="00394B10" w:rsidP="00394B10">
            <w:pPr>
              <w:pStyle w:val="TAL"/>
              <w:rPr>
                <w:sz w:val="16"/>
              </w:rPr>
            </w:pPr>
            <w:r w:rsidRPr="00416A2B">
              <w:rPr>
                <w:sz w:val="16"/>
              </w:rPr>
              <w:t>S6-210132</w:t>
            </w:r>
          </w:p>
        </w:tc>
        <w:tc>
          <w:tcPr>
            <w:tcW w:w="0" w:type="auto"/>
            <w:shd w:val="clear" w:color="auto" w:fill="auto"/>
          </w:tcPr>
          <w:p w14:paraId="408B7AD9" w14:textId="053FBAFE" w:rsidR="00394B10" w:rsidRPr="00416A2B" w:rsidRDefault="00394B10" w:rsidP="00394B10">
            <w:pPr>
              <w:pStyle w:val="TAL"/>
              <w:rPr>
                <w:sz w:val="16"/>
              </w:rPr>
            </w:pPr>
            <w:r w:rsidRPr="00416A2B">
              <w:rPr>
                <w:sz w:val="16"/>
              </w:rPr>
              <w:t>-</w:t>
            </w:r>
          </w:p>
        </w:tc>
      </w:tr>
      <w:tr w:rsidR="00416A2B" w:rsidRPr="00416A2B" w14:paraId="4CCAC1DD" w14:textId="77777777" w:rsidTr="00416A2B">
        <w:tc>
          <w:tcPr>
            <w:tcW w:w="0" w:type="auto"/>
            <w:shd w:val="clear" w:color="auto" w:fill="auto"/>
          </w:tcPr>
          <w:p w14:paraId="081A1ADB" w14:textId="197C2504" w:rsidR="00394B10" w:rsidRPr="00416A2B" w:rsidRDefault="00394B10" w:rsidP="00394B10">
            <w:pPr>
              <w:pStyle w:val="TAL"/>
              <w:rPr>
                <w:sz w:val="16"/>
              </w:rPr>
            </w:pPr>
            <w:r w:rsidRPr="00416A2B">
              <w:rPr>
                <w:sz w:val="16"/>
              </w:rPr>
              <w:t>S6-210304</w:t>
            </w:r>
          </w:p>
        </w:tc>
        <w:tc>
          <w:tcPr>
            <w:tcW w:w="0" w:type="auto"/>
            <w:shd w:val="clear" w:color="auto" w:fill="auto"/>
          </w:tcPr>
          <w:p w14:paraId="6C84F622" w14:textId="4AA4B9E2" w:rsidR="00394B10" w:rsidRPr="00416A2B" w:rsidRDefault="00394B10" w:rsidP="00394B10">
            <w:pPr>
              <w:pStyle w:val="TAL"/>
              <w:rPr>
                <w:sz w:val="16"/>
              </w:rPr>
            </w:pPr>
            <w:r w:rsidRPr="00416A2B">
              <w:rPr>
                <w:sz w:val="16"/>
              </w:rPr>
              <w:t>AF influence at ECS to enable efficient EES traffic routing</w:t>
            </w:r>
          </w:p>
        </w:tc>
        <w:tc>
          <w:tcPr>
            <w:tcW w:w="0" w:type="auto"/>
            <w:shd w:val="clear" w:color="auto" w:fill="auto"/>
          </w:tcPr>
          <w:p w14:paraId="43E3677E" w14:textId="2C7BEC1E" w:rsidR="00394B10" w:rsidRPr="00416A2B" w:rsidRDefault="00394B10" w:rsidP="00394B10">
            <w:pPr>
              <w:pStyle w:val="TAL"/>
              <w:rPr>
                <w:sz w:val="16"/>
              </w:rPr>
            </w:pPr>
            <w:r w:rsidRPr="00416A2B">
              <w:rPr>
                <w:sz w:val="16"/>
              </w:rPr>
              <w:t>Huawei, Hisilicon</w:t>
            </w:r>
          </w:p>
        </w:tc>
        <w:tc>
          <w:tcPr>
            <w:tcW w:w="0" w:type="auto"/>
            <w:shd w:val="clear" w:color="auto" w:fill="auto"/>
          </w:tcPr>
          <w:p w14:paraId="06063168" w14:textId="291E0CA6" w:rsidR="00394B10" w:rsidRPr="00416A2B" w:rsidRDefault="00394B10" w:rsidP="00394B10">
            <w:pPr>
              <w:pStyle w:val="TAL"/>
              <w:rPr>
                <w:sz w:val="16"/>
              </w:rPr>
            </w:pPr>
            <w:r w:rsidRPr="00416A2B">
              <w:rPr>
                <w:sz w:val="16"/>
              </w:rPr>
              <w:t>postponed</w:t>
            </w:r>
          </w:p>
        </w:tc>
        <w:tc>
          <w:tcPr>
            <w:tcW w:w="0" w:type="auto"/>
            <w:shd w:val="clear" w:color="auto" w:fill="auto"/>
          </w:tcPr>
          <w:p w14:paraId="36A21416" w14:textId="00D7F64E" w:rsidR="00394B10" w:rsidRPr="00416A2B" w:rsidRDefault="00394B10" w:rsidP="00394B10">
            <w:pPr>
              <w:pStyle w:val="TAL"/>
              <w:rPr>
                <w:sz w:val="16"/>
              </w:rPr>
            </w:pPr>
            <w:r w:rsidRPr="00416A2B">
              <w:rPr>
                <w:sz w:val="16"/>
              </w:rPr>
              <w:t>S6-210133</w:t>
            </w:r>
          </w:p>
        </w:tc>
        <w:tc>
          <w:tcPr>
            <w:tcW w:w="0" w:type="auto"/>
            <w:shd w:val="clear" w:color="auto" w:fill="auto"/>
          </w:tcPr>
          <w:p w14:paraId="02E95767" w14:textId="7810B213" w:rsidR="00394B10" w:rsidRPr="00416A2B" w:rsidRDefault="00394B10" w:rsidP="00394B10">
            <w:pPr>
              <w:pStyle w:val="TAL"/>
              <w:rPr>
                <w:sz w:val="16"/>
              </w:rPr>
            </w:pPr>
            <w:r w:rsidRPr="00416A2B">
              <w:rPr>
                <w:sz w:val="16"/>
              </w:rPr>
              <w:t>-</w:t>
            </w:r>
          </w:p>
        </w:tc>
      </w:tr>
      <w:tr w:rsidR="00416A2B" w:rsidRPr="00416A2B" w14:paraId="2E74100F" w14:textId="77777777" w:rsidTr="00416A2B">
        <w:tc>
          <w:tcPr>
            <w:tcW w:w="0" w:type="auto"/>
            <w:shd w:val="clear" w:color="auto" w:fill="auto"/>
          </w:tcPr>
          <w:p w14:paraId="11CD6907" w14:textId="3598E132" w:rsidR="00394B10" w:rsidRPr="00416A2B" w:rsidRDefault="00394B10" w:rsidP="00394B10">
            <w:pPr>
              <w:pStyle w:val="TAL"/>
              <w:rPr>
                <w:sz w:val="16"/>
              </w:rPr>
            </w:pPr>
            <w:r w:rsidRPr="00416A2B">
              <w:rPr>
                <w:sz w:val="16"/>
              </w:rPr>
              <w:t>S6-210305</w:t>
            </w:r>
          </w:p>
        </w:tc>
        <w:tc>
          <w:tcPr>
            <w:tcW w:w="0" w:type="auto"/>
            <w:shd w:val="clear" w:color="auto" w:fill="auto"/>
          </w:tcPr>
          <w:p w14:paraId="1042F236" w14:textId="45041B86" w:rsidR="00394B10" w:rsidRPr="00416A2B" w:rsidRDefault="00394B10" w:rsidP="00394B10">
            <w:pPr>
              <w:pStyle w:val="TAL"/>
              <w:rPr>
                <w:sz w:val="16"/>
              </w:rPr>
            </w:pPr>
            <w:r w:rsidRPr="00416A2B">
              <w:rPr>
                <w:sz w:val="16"/>
              </w:rPr>
              <w:t>Clarification and alignment on ECS address information</w:t>
            </w:r>
          </w:p>
        </w:tc>
        <w:tc>
          <w:tcPr>
            <w:tcW w:w="0" w:type="auto"/>
            <w:shd w:val="clear" w:color="auto" w:fill="auto"/>
          </w:tcPr>
          <w:p w14:paraId="7352ABB9" w14:textId="49A0ADC9" w:rsidR="00394B10" w:rsidRPr="00416A2B" w:rsidRDefault="00394B10" w:rsidP="00394B10">
            <w:pPr>
              <w:pStyle w:val="TAL"/>
              <w:rPr>
                <w:sz w:val="16"/>
              </w:rPr>
            </w:pPr>
            <w:r w:rsidRPr="00416A2B">
              <w:rPr>
                <w:sz w:val="16"/>
              </w:rPr>
              <w:t>Huawei, Hisilicon</w:t>
            </w:r>
          </w:p>
        </w:tc>
        <w:tc>
          <w:tcPr>
            <w:tcW w:w="0" w:type="auto"/>
            <w:shd w:val="clear" w:color="auto" w:fill="auto"/>
          </w:tcPr>
          <w:p w14:paraId="4592DB8E" w14:textId="3437C426" w:rsidR="00394B10" w:rsidRPr="00416A2B" w:rsidRDefault="00394B10" w:rsidP="00394B10">
            <w:pPr>
              <w:pStyle w:val="TAL"/>
              <w:rPr>
                <w:sz w:val="16"/>
              </w:rPr>
            </w:pPr>
            <w:r w:rsidRPr="00416A2B">
              <w:rPr>
                <w:sz w:val="16"/>
              </w:rPr>
              <w:t>revised</w:t>
            </w:r>
          </w:p>
        </w:tc>
        <w:tc>
          <w:tcPr>
            <w:tcW w:w="0" w:type="auto"/>
            <w:shd w:val="clear" w:color="auto" w:fill="auto"/>
          </w:tcPr>
          <w:p w14:paraId="2DFDC076" w14:textId="5A6CAE42" w:rsidR="00394B10" w:rsidRPr="00416A2B" w:rsidRDefault="00394B10" w:rsidP="00394B10">
            <w:pPr>
              <w:pStyle w:val="TAL"/>
              <w:rPr>
                <w:sz w:val="16"/>
              </w:rPr>
            </w:pPr>
            <w:r w:rsidRPr="00416A2B">
              <w:rPr>
                <w:sz w:val="16"/>
              </w:rPr>
              <w:t>S6-210134</w:t>
            </w:r>
          </w:p>
        </w:tc>
        <w:tc>
          <w:tcPr>
            <w:tcW w:w="0" w:type="auto"/>
            <w:shd w:val="clear" w:color="auto" w:fill="auto"/>
          </w:tcPr>
          <w:p w14:paraId="7ACD3B97" w14:textId="16660C9F" w:rsidR="00394B10" w:rsidRPr="00416A2B" w:rsidRDefault="00394B10" w:rsidP="00394B10">
            <w:pPr>
              <w:pStyle w:val="TAL"/>
              <w:rPr>
                <w:sz w:val="16"/>
              </w:rPr>
            </w:pPr>
            <w:r w:rsidRPr="00416A2B">
              <w:rPr>
                <w:sz w:val="16"/>
              </w:rPr>
              <w:t>S6-210335</w:t>
            </w:r>
          </w:p>
        </w:tc>
      </w:tr>
      <w:tr w:rsidR="00416A2B" w:rsidRPr="00416A2B" w14:paraId="120533BF" w14:textId="77777777" w:rsidTr="00416A2B">
        <w:tc>
          <w:tcPr>
            <w:tcW w:w="0" w:type="auto"/>
            <w:shd w:val="clear" w:color="auto" w:fill="auto"/>
          </w:tcPr>
          <w:p w14:paraId="71DEF5BF" w14:textId="6C9EE0AE" w:rsidR="00394B10" w:rsidRPr="00416A2B" w:rsidRDefault="00394B10" w:rsidP="00394B10">
            <w:pPr>
              <w:pStyle w:val="TAL"/>
              <w:rPr>
                <w:sz w:val="16"/>
              </w:rPr>
            </w:pPr>
            <w:r w:rsidRPr="00416A2B">
              <w:rPr>
                <w:sz w:val="16"/>
              </w:rPr>
              <w:t>S6-210306</w:t>
            </w:r>
          </w:p>
        </w:tc>
        <w:tc>
          <w:tcPr>
            <w:tcW w:w="0" w:type="auto"/>
            <w:shd w:val="clear" w:color="auto" w:fill="auto"/>
          </w:tcPr>
          <w:p w14:paraId="11869C3F" w14:textId="261E5931" w:rsidR="00394B10" w:rsidRPr="00416A2B" w:rsidRDefault="00394B10" w:rsidP="00394B10">
            <w:pPr>
              <w:pStyle w:val="TAL"/>
              <w:rPr>
                <w:sz w:val="16"/>
              </w:rPr>
            </w:pPr>
            <w:r w:rsidRPr="00416A2B">
              <w:rPr>
                <w:sz w:val="16"/>
              </w:rPr>
              <w:t>Clarification on service provision failure and EAS discovery failure</w:t>
            </w:r>
          </w:p>
        </w:tc>
        <w:tc>
          <w:tcPr>
            <w:tcW w:w="0" w:type="auto"/>
            <w:shd w:val="clear" w:color="auto" w:fill="auto"/>
          </w:tcPr>
          <w:p w14:paraId="7424DA1A" w14:textId="75506884" w:rsidR="00394B10" w:rsidRPr="00416A2B" w:rsidRDefault="00394B10" w:rsidP="00394B10">
            <w:pPr>
              <w:pStyle w:val="TAL"/>
              <w:rPr>
                <w:sz w:val="16"/>
              </w:rPr>
            </w:pPr>
            <w:r w:rsidRPr="00416A2B">
              <w:rPr>
                <w:sz w:val="16"/>
              </w:rPr>
              <w:t>Huawei, Hisilicon</w:t>
            </w:r>
          </w:p>
        </w:tc>
        <w:tc>
          <w:tcPr>
            <w:tcW w:w="0" w:type="auto"/>
            <w:shd w:val="clear" w:color="auto" w:fill="auto"/>
          </w:tcPr>
          <w:p w14:paraId="44D000A5" w14:textId="28C6873E" w:rsidR="00394B10" w:rsidRPr="00416A2B" w:rsidRDefault="00394B10" w:rsidP="00394B10">
            <w:pPr>
              <w:pStyle w:val="TAL"/>
              <w:rPr>
                <w:sz w:val="16"/>
              </w:rPr>
            </w:pPr>
            <w:r w:rsidRPr="00416A2B">
              <w:rPr>
                <w:sz w:val="16"/>
              </w:rPr>
              <w:t>approved</w:t>
            </w:r>
          </w:p>
        </w:tc>
        <w:tc>
          <w:tcPr>
            <w:tcW w:w="0" w:type="auto"/>
            <w:shd w:val="clear" w:color="auto" w:fill="auto"/>
          </w:tcPr>
          <w:p w14:paraId="7AB594AD" w14:textId="633F0F97" w:rsidR="00394B10" w:rsidRPr="00416A2B" w:rsidRDefault="00394B10" w:rsidP="00394B10">
            <w:pPr>
              <w:pStyle w:val="TAL"/>
              <w:rPr>
                <w:sz w:val="16"/>
              </w:rPr>
            </w:pPr>
            <w:r w:rsidRPr="00416A2B">
              <w:rPr>
                <w:sz w:val="16"/>
              </w:rPr>
              <w:t>S6-210135</w:t>
            </w:r>
          </w:p>
        </w:tc>
        <w:tc>
          <w:tcPr>
            <w:tcW w:w="0" w:type="auto"/>
            <w:shd w:val="clear" w:color="auto" w:fill="auto"/>
          </w:tcPr>
          <w:p w14:paraId="2315AFC7" w14:textId="05460B4C" w:rsidR="00394B10" w:rsidRPr="00416A2B" w:rsidRDefault="00394B10" w:rsidP="00394B10">
            <w:pPr>
              <w:pStyle w:val="TAL"/>
              <w:rPr>
                <w:sz w:val="16"/>
              </w:rPr>
            </w:pPr>
            <w:r w:rsidRPr="00416A2B">
              <w:rPr>
                <w:sz w:val="16"/>
              </w:rPr>
              <w:t>-</w:t>
            </w:r>
          </w:p>
        </w:tc>
      </w:tr>
      <w:tr w:rsidR="00416A2B" w:rsidRPr="00416A2B" w14:paraId="0CAAFC1A" w14:textId="77777777" w:rsidTr="00416A2B">
        <w:tc>
          <w:tcPr>
            <w:tcW w:w="0" w:type="auto"/>
            <w:shd w:val="clear" w:color="auto" w:fill="auto"/>
          </w:tcPr>
          <w:p w14:paraId="09366BA3" w14:textId="16961869" w:rsidR="00394B10" w:rsidRPr="00416A2B" w:rsidRDefault="00394B10" w:rsidP="00394B10">
            <w:pPr>
              <w:pStyle w:val="TAL"/>
              <w:rPr>
                <w:sz w:val="16"/>
              </w:rPr>
            </w:pPr>
            <w:r w:rsidRPr="00416A2B">
              <w:rPr>
                <w:sz w:val="16"/>
              </w:rPr>
              <w:t>S6-210307</w:t>
            </w:r>
          </w:p>
        </w:tc>
        <w:tc>
          <w:tcPr>
            <w:tcW w:w="0" w:type="auto"/>
            <w:shd w:val="clear" w:color="auto" w:fill="auto"/>
          </w:tcPr>
          <w:p w14:paraId="07CC0384" w14:textId="17333902" w:rsidR="00394B10" w:rsidRPr="00416A2B" w:rsidRDefault="00394B10" w:rsidP="00394B10">
            <w:pPr>
              <w:pStyle w:val="TAL"/>
              <w:rPr>
                <w:sz w:val="16"/>
              </w:rPr>
            </w:pPr>
            <w:r w:rsidRPr="00416A2B">
              <w:rPr>
                <w:sz w:val="16"/>
              </w:rPr>
              <w:t>Modifications on EES exposing UE location to EAS</w:t>
            </w:r>
          </w:p>
        </w:tc>
        <w:tc>
          <w:tcPr>
            <w:tcW w:w="0" w:type="auto"/>
            <w:shd w:val="clear" w:color="auto" w:fill="auto"/>
          </w:tcPr>
          <w:p w14:paraId="38AF9461" w14:textId="231EB26F" w:rsidR="00394B10" w:rsidRPr="00416A2B" w:rsidRDefault="00394B10" w:rsidP="00394B10">
            <w:pPr>
              <w:pStyle w:val="TAL"/>
              <w:rPr>
                <w:sz w:val="16"/>
              </w:rPr>
            </w:pPr>
            <w:r w:rsidRPr="00416A2B">
              <w:rPr>
                <w:sz w:val="16"/>
              </w:rPr>
              <w:t>Huawei, Hisilicon</w:t>
            </w:r>
          </w:p>
        </w:tc>
        <w:tc>
          <w:tcPr>
            <w:tcW w:w="0" w:type="auto"/>
            <w:shd w:val="clear" w:color="auto" w:fill="auto"/>
          </w:tcPr>
          <w:p w14:paraId="42DC1445" w14:textId="6BB00258" w:rsidR="00394B10" w:rsidRPr="00416A2B" w:rsidRDefault="00394B10" w:rsidP="00394B10">
            <w:pPr>
              <w:pStyle w:val="TAL"/>
              <w:rPr>
                <w:sz w:val="16"/>
              </w:rPr>
            </w:pPr>
            <w:r w:rsidRPr="00416A2B">
              <w:rPr>
                <w:sz w:val="16"/>
              </w:rPr>
              <w:t>revised</w:t>
            </w:r>
          </w:p>
        </w:tc>
        <w:tc>
          <w:tcPr>
            <w:tcW w:w="0" w:type="auto"/>
            <w:shd w:val="clear" w:color="auto" w:fill="auto"/>
          </w:tcPr>
          <w:p w14:paraId="10027C67" w14:textId="5A56E8BF" w:rsidR="00394B10" w:rsidRPr="00416A2B" w:rsidRDefault="00394B10" w:rsidP="00394B10">
            <w:pPr>
              <w:pStyle w:val="TAL"/>
              <w:rPr>
                <w:sz w:val="16"/>
              </w:rPr>
            </w:pPr>
            <w:r w:rsidRPr="00416A2B">
              <w:rPr>
                <w:sz w:val="16"/>
              </w:rPr>
              <w:t>S6-210136</w:t>
            </w:r>
          </w:p>
        </w:tc>
        <w:tc>
          <w:tcPr>
            <w:tcW w:w="0" w:type="auto"/>
            <w:shd w:val="clear" w:color="auto" w:fill="auto"/>
          </w:tcPr>
          <w:p w14:paraId="4A6B2D05" w14:textId="532BCE1D" w:rsidR="00394B10" w:rsidRPr="00416A2B" w:rsidRDefault="00394B10" w:rsidP="00394B10">
            <w:pPr>
              <w:pStyle w:val="TAL"/>
              <w:rPr>
                <w:sz w:val="16"/>
              </w:rPr>
            </w:pPr>
            <w:r w:rsidRPr="00416A2B">
              <w:rPr>
                <w:sz w:val="16"/>
              </w:rPr>
              <w:t>S6-210338</w:t>
            </w:r>
          </w:p>
        </w:tc>
      </w:tr>
      <w:tr w:rsidR="00416A2B" w:rsidRPr="00416A2B" w14:paraId="2CAC4ADC" w14:textId="77777777" w:rsidTr="00416A2B">
        <w:tc>
          <w:tcPr>
            <w:tcW w:w="0" w:type="auto"/>
            <w:shd w:val="clear" w:color="auto" w:fill="auto"/>
          </w:tcPr>
          <w:p w14:paraId="02B01BF1" w14:textId="68C09D5B" w:rsidR="00394B10" w:rsidRPr="00416A2B" w:rsidRDefault="00394B10" w:rsidP="00394B10">
            <w:pPr>
              <w:pStyle w:val="TAL"/>
              <w:rPr>
                <w:sz w:val="16"/>
              </w:rPr>
            </w:pPr>
            <w:r w:rsidRPr="00416A2B">
              <w:rPr>
                <w:sz w:val="16"/>
              </w:rPr>
              <w:t>S6-210308</w:t>
            </w:r>
          </w:p>
        </w:tc>
        <w:tc>
          <w:tcPr>
            <w:tcW w:w="0" w:type="auto"/>
            <w:shd w:val="clear" w:color="auto" w:fill="auto"/>
          </w:tcPr>
          <w:p w14:paraId="392C9F21" w14:textId="4061982E" w:rsidR="00394B10" w:rsidRPr="00416A2B" w:rsidRDefault="00394B10" w:rsidP="00394B10">
            <w:pPr>
              <w:pStyle w:val="TAL"/>
              <w:rPr>
                <w:sz w:val="16"/>
              </w:rPr>
            </w:pPr>
            <w:r w:rsidRPr="00416A2B">
              <w:rPr>
                <w:sz w:val="16"/>
              </w:rPr>
              <w:t>Simplification on expression of EAS discovery notification trigger</w:t>
            </w:r>
          </w:p>
        </w:tc>
        <w:tc>
          <w:tcPr>
            <w:tcW w:w="0" w:type="auto"/>
            <w:shd w:val="clear" w:color="auto" w:fill="auto"/>
          </w:tcPr>
          <w:p w14:paraId="7FE17FC4" w14:textId="7B17FAAB" w:rsidR="00394B10" w:rsidRPr="00416A2B" w:rsidRDefault="00394B10" w:rsidP="00394B10">
            <w:pPr>
              <w:pStyle w:val="TAL"/>
              <w:rPr>
                <w:sz w:val="16"/>
              </w:rPr>
            </w:pPr>
            <w:r w:rsidRPr="00416A2B">
              <w:rPr>
                <w:sz w:val="16"/>
              </w:rPr>
              <w:t>Huawei, Hisilicon</w:t>
            </w:r>
          </w:p>
        </w:tc>
        <w:tc>
          <w:tcPr>
            <w:tcW w:w="0" w:type="auto"/>
            <w:shd w:val="clear" w:color="auto" w:fill="auto"/>
          </w:tcPr>
          <w:p w14:paraId="08EF7DB0" w14:textId="61F869C8" w:rsidR="00394B10" w:rsidRPr="00416A2B" w:rsidRDefault="00394B10" w:rsidP="00394B10">
            <w:pPr>
              <w:pStyle w:val="TAL"/>
              <w:rPr>
                <w:sz w:val="16"/>
              </w:rPr>
            </w:pPr>
            <w:r w:rsidRPr="00416A2B">
              <w:rPr>
                <w:sz w:val="16"/>
              </w:rPr>
              <w:t>noted</w:t>
            </w:r>
          </w:p>
        </w:tc>
        <w:tc>
          <w:tcPr>
            <w:tcW w:w="0" w:type="auto"/>
            <w:shd w:val="clear" w:color="auto" w:fill="auto"/>
          </w:tcPr>
          <w:p w14:paraId="66B58999" w14:textId="11FEFAA5" w:rsidR="00394B10" w:rsidRPr="00416A2B" w:rsidRDefault="00394B10" w:rsidP="00394B10">
            <w:pPr>
              <w:pStyle w:val="TAL"/>
              <w:rPr>
                <w:sz w:val="16"/>
              </w:rPr>
            </w:pPr>
            <w:r w:rsidRPr="00416A2B">
              <w:rPr>
                <w:sz w:val="16"/>
              </w:rPr>
              <w:t>S6-210137</w:t>
            </w:r>
          </w:p>
        </w:tc>
        <w:tc>
          <w:tcPr>
            <w:tcW w:w="0" w:type="auto"/>
            <w:shd w:val="clear" w:color="auto" w:fill="auto"/>
          </w:tcPr>
          <w:p w14:paraId="5D6CA96B" w14:textId="7DE24F60" w:rsidR="00394B10" w:rsidRPr="00416A2B" w:rsidRDefault="00394B10" w:rsidP="00394B10">
            <w:pPr>
              <w:pStyle w:val="TAL"/>
              <w:rPr>
                <w:sz w:val="16"/>
              </w:rPr>
            </w:pPr>
            <w:r w:rsidRPr="00416A2B">
              <w:rPr>
                <w:sz w:val="16"/>
              </w:rPr>
              <w:t>-</w:t>
            </w:r>
          </w:p>
        </w:tc>
      </w:tr>
      <w:tr w:rsidR="00416A2B" w:rsidRPr="00416A2B" w14:paraId="301D7309" w14:textId="77777777" w:rsidTr="00416A2B">
        <w:tc>
          <w:tcPr>
            <w:tcW w:w="0" w:type="auto"/>
            <w:shd w:val="clear" w:color="auto" w:fill="auto"/>
          </w:tcPr>
          <w:p w14:paraId="1AA36116" w14:textId="74D2EE6B" w:rsidR="00394B10" w:rsidRPr="00416A2B" w:rsidRDefault="00394B10" w:rsidP="00394B10">
            <w:pPr>
              <w:pStyle w:val="TAL"/>
              <w:rPr>
                <w:sz w:val="16"/>
              </w:rPr>
            </w:pPr>
            <w:r w:rsidRPr="00416A2B">
              <w:rPr>
                <w:sz w:val="16"/>
              </w:rPr>
              <w:t>S6-210309</w:t>
            </w:r>
          </w:p>
        </w:tc>
        <w:tc>
          <w:tcPr>
            <w:tcW w:w="0" w:type="auto"/>
            <w:shd w:val="clear" w:color="auto" w:fill="auto"/>
          </w:tcPr>
          <w:p w14:paraId="08D03BB9" w14:textId="5B116A04" w:rsidR="00394B10" w:rsidRPr="00416A2B" w:rsidRDefault="00394B10" w:rsidP="00394B10">
            <w:pPr>
              <w:pStyle w:val="TAL"/>
              <w:rPr>
                <w:sz w:val="16"/>
              </w:rPr>
            </w:pPr>
            <w:r w:rsidRPr="00416A2B">
              <w:rPr>
                <w:sz w:val="16"/>
              </w:rPr>
              <w:t>Clarification on acknowledgement to notification in UPPM event notify operation</w:t>
            </w:r>
          </w:p>
        </w:tc>
        <w:tc>
          <w:tcPr>
            <w:tcW w:w="0" w:type="auto"/>
            <w:shd w:val="clear" w:color="auto" w:fill="auto"/>
          </w:tcPr>
          <w:p w14:paraId="378FDA8F" w14:textId="461D1211" w:rsidR="00394B10" w:rsidRPr="00416A2B" w:rsidRDefault="00394B10" w:rsidP="00394B10">
            <w:pPr>
              <w:pStyle w:val="TAL"/>
              <w:rPr>
                <w:sz w:val="16"/>
              </w:rPr>
            </w:pPr>
            <w:r w:rsidRPr="00416A2B">
              <w:rPr>
                <w:sz w:val="16"/>
              </w:rPr>
              <w:t>Huawei, Hisilicon</w:t>
            </w:r>
          </w:p>
        </w:tc>
        <w:tc>
          <w:tcPr>
            <w:tcW w:w="0" w:type="auto"/>
            <w:shd w:val="clear" w:color="auto" w:fill="auto"/>
          </w:tcPr>
          <w:p w14:paraId="24C07C30" w14:textId="644ADE41" w:rsidR="00394B10" w:rsidRPr="00416A2B" w:rsidRDefault="00394B10" w:rsidP="00394B10">
            <w:pPr>
              <w:pStyle w:val="TAL"/>
              <w:rPr>
                <w:sz w:val="16"/>
              </w:rPr>
            </w:pPr>
            <w:r w:rsidRPr="00416A2B">
              <w:rPr>
                <w:sz w:val="16"/>
              </w:rPr>
              <w:t>approved</w:t>
            </w:r>
          </w:p>
        </w:tc>
        <w:tc>
          <w:tcPr>
            <w:tcW w:w="0" w:type="auto"/>
            <w:shd w:val="clear" w:color="auto" w:fill="auto"/>
          </w:tcPr>
          <w:p w14:paraId="076907EC" w14:textId="273D59C7" w:rsidR="00394B10" w:rsidRPr="00416A2B" w:rsidRDefault="00394B10" w:rsidP="00394B10">
            <w:pPr>
              <w:pStyle w:val="TAL"/>
              <w:rPr>
                <w:sz w:val="16"/>
              </w:rPr>
            </w:pPr>
            <w:r w:rsidRPr="00416A2B">
              <w:rPr>
                <w:sz w:val="16"/>
              </w:rPr>
              <w:t>S6-210138</w:t>
            </w:r>
          </w:p>
        </w:tc>
        <w:tc>
          <w:tcPr>
            <w:tcW w:w="0" w:type="auto"/>
            <w:shd w:val="clear" w:color="auto" w:fill="auto"/>
          </w:tcPr>
          <w:p w14:paraId="63618AFA" w14:textId="77A9EBED" w:rsidR="00394B10" w:rsidRPr="00416A2B" w:rsidRDefault="00394B10" w:rsidP="00394B10">
            <w:pPr>
              <w:pStyle w:val="TAL"/>
              <w:rPr>
                <w:sz w:val="16"/>
              </w:rPr>
            </w:pPr>
            <w:r w:rsidRPr="00416A2B">
              <w:rPr>
                <w:sz w:val="16"/>
              </w:rPr>
              <w:t>-</w:t>
            </w:r>
          </w:p>
        </w:tc>
      </w:tr>
      <w:tr w:rsidR="00416A2B" w:rsidRPr="00416A2B" w14:paraId="737AB26E" w14:textId="77777777" w:rsidTr="00416A2B">
        <w:tc>
          <w:tcPr>
            <w:tcW w:w="0" w:type="auto"/>
            <w:shd w:val="clear" w:color="auto" w:fill="auto"/>
          </w:tcPr>
          <w:p w14:paraId="724DDCDC" w14:textId="451C0E43" w:rsidR="00394B10" w:rsidRPr="00416A2B" w:rsidRDefault="00394B10" w:rsidP="00394B10">
            <w:pPr>
              <w:pStyle w:val="TAL"/>
              <w:rPr>
                <w:sz w:val="16"/>
              </w:rPr>
            </w:pPr>
            <w:r w:rsidRPr="00416A2B">
              <w:rPr>
                <w:sz w:val="16"/>
              </w:rPr>
              <w:t>S6-210310</w:t>
            </w:r>
          </w:p>
        </w:tc>
        <w:tc>
          <w:tcPr>
            <w:tcW w:w="0" w:type="auto"/>
            <w:shd w:val="clear" w:color="auto" w:fill="auto"/>
          </w:tcPr>
          <w:p w14:paraId="301EE22D" w14:textId="605BF42F" w:rsidR="00394B10" w:rsidRPr="00416A2B" w:rsidRDefault="00394B10" w:rsidP="00394B10">
            <w:pPr>
              <w:pStyle w:val="TAL"/>
              <w:rPr>
                <w:sz w:val="16"/>
              </w:rPr>
            </w:pPr>
            <w:r w:rsidRPr="00416A2B">
              <w:rPr>
                <w:sz w:val="16"/>
              </w:rPr>
              <w:t>Automated Application Context Relocation</w:t>
            </w:r>
          </w:p>
        </w:tc>
        <w:tc>
          <w:tcPr>
            <w:tcW w:w="0" w:type="auto"/>
            <w:shd w:val="clear" w:color="auto" w:fill="auto"/>
          </w:tcPr>
          <w:p w14:paraId="2BD7B4BC" w14:textId="42B392BB" w:rsidR="00394B10" w:rsidRPr="00416A2B" w:rsidRDefault="00394B10" w:rsidP="00394B10">
            <w:pPr>
              <w:pStyle w:val="TAL"/>
              <w:rPr>
                <w:sz w:val="16"/>
              </w:rPr>
            </w:pPr>
            <w:r w:rsidRPr="00416A2B">
              <w:rPr>
                <w:sz w:val="16"/>
              </w:rPr>
              <w:t>Huawei, Hisilicon, CMCC, TD-Tech, CATT, Convida Wireless</w:t>
            </w:r>
          </w:p>
        </w:tc>
        <w:tc>
          <w:tcPr>
            <w:tcW w:w="0" w:type="auto"/>
            <w:shd w:val="clear" w:color="auto" w:fill="auto"/>
          </w:tcPr>
          <w:p w14:paraId="0D3D68B7" w14:textId="7E10D9BC" w:rsidR="00394B10" w:rsidRPr="00416A2B" w:rsidRDefault="00394B10" w:rsidP="00394B10">
            <w:pPr>
              <w:pStyle w:val="TAL"/>
              <w:rPr>
                <w:sz w:val="16"/>
              </w:rPr>
            </w:pPr>
            <w:r w:rsidRPr="00416A2B">
              <w:rPr>
                <w:sz w:val="16"/>
              </w:rPr>
              <w:t>postponed</w:t>
            </w:r>
          </w:p>
        </w:tc>
        <w:tc>
          <w:tcPr>
            <w:tcW w:w="0" w:type="auto"/>
            <w:shd w:val="clear" w:color="auto" w:fill="auto"/>
          </w:tcPr>
          <w:p w14:paraId="07E6F4D9" w14:textId="677DFE46" w:rsidR="00394B10" w:rsidRPr="00416A2B" w:rsidRDefault="00394B10" w:rsidP="00394B10">
            <w:pPr>
              <w:pStyle w:val="TAL"/>
              <w:rPr>
                <w:sz w:val="16"/>
              </w:rPr>
            </w:pPr>
            <w:r w:rsidRPr="00416A2B">
              <w:rPr>
                <w:sz w:val="16"/>
              </w:rPr>
              <w:t>S6-210140</w:t>
            </w:r>
          </w:p>
        </w:tc>
        <w:tc>
          <w:tcPr>
            <w:tcW w:w="0" w:type="auto"/>
            <w:shd w:val="clear" w:color="auto" w:fill="auto"/>
          </w:tcPr>
          <w:p w14:paraId="424BDD6F" w14:textId="6790C2BB" w:rsidR="00394B10" w:rsidRPr="00416A2B" w:rsidRDefault="00394B10" w:rsidP="00394B10">
            <w:pPr>
              <w:pStyle w:val="TAL"/>
              <w:rPr>
                <w:sz w:val="16"/>
              </w:rPr>
            </w:pPr>
            <w:r w:rsidRPr="00416A2B">
              <w:rPr>
                <w:sz w:val="16"/>
              </w:rPr>
              <w:t>-</w:t>
            </w:r>
          </w:p>
        </w:tc>
      </w:tr>
      <w:tr w:rsidR="00416A2B" w:rsidRPr="00416A2B" w14:paraId="5AE95EDD" w14:textId="77777777" w:rsidTr="00416A2B">
        <w:tc>
          <w:tcPr>
            <w:tcW w:w="0" w:type="auto"/>
            <w:shd w:val="clear" w:color="auto" w:fill="auto"/>
          </w:tcPr>
          <w:p w14:paraId="43731C9E" w14:textId="45E92278" w:rsidR="00394B10" w:rsidRPr="00416A2B" w:rsidRDefault="00394B10" w:rsidP="00394B10">
            <w:pPr>
              <w:pStyle w:val="TAL"/>
              <w:rPr>
                <w:sz w:val="16"/>
              </w:rPr>
            </w:pPr>
            <w:r w:rsidRPr="00416A2B">
              <w:rPr>
                <w:sz w:val="16"/>
              </w:rPr>
              <w:t>S6-210311</w:t>
            </w:r>
          </w:p>
        </w:tc>
        <w:tc>
          <w:tcPr>
            <w:tcW w:w="0" w:type="auto"/>
            <w:shd w:val="clear" w:color="auto" w:fill="auto"/>
          </w:tcPr>
          <w:p w14:paraId="321DB7BC" w14:textId="1BDC3BCC" w:rsidR="00394B10" w:rsidRPr="00416A2B" w:rsidRDefault="00394B10" w:rsidP="00394B10">
            <w:pPr>
              <w:pStyle w:val="TAL"/>
              <w:rPr>
                <w:sz w:val="16"/>
              </w:rPr>
            </w:pPr>
            <w:r w:rsidRPr="00416A2B">
              <w:rPr>
                <w:sz w:val="16"/>
              </w:rPr>
              <w:t>Clause 4 Overview</w:t>
            </w:r>
          </w:p>
        </w:tc>
        <w:tc>
          <w:tcPr>
            <w:tcW w:w="0" w:type="auto"/>
            <w:shd w:val="clear" w:color="auto" w:fill="auto"/>
          </w:tcPr>
          <w:p w14:paraId="391E7513" w14:textId="6AEED1A8" w:rsidR="00394B10" w:rsidRPr="00416A2B" w:rsidRDefault="00394B10" w:rsidP="00394B10">
            <w:pPr>
              <w:pStyle w:val="TAL"/>
              <w:rPr>
                <w:sz w:val="16"/>
              </w:rPr>
            </w:pPr>
            <w:r w:rsidRPr="00416A2B">
              <w:rPr>
                <w:sz w:val="16"/>
              </w:rPr>
              <w:t>Huawei, Hisilicon</w:t>
            </w:r>
          </w:p>
        </w:tc>
        <w:tc>
          <w:tcPr>
            <w:tcW w:w="0" w:type="auto"/>
            <w:shd w:val="clear" w:color="auto" w:fill="auto"/>
          </w:tcPr>
          <w:p w14:paraId="607E2235" w14:textId="66EDFDFC" w:rsidR="00394B10" w:rsidRPr="00416A2B" w:rsidRDefault="00394B10" w:rsidP="00394B10">
            <w:pPr>
              <w:pStyle w:val="TAL"/>
              <w:rPr>
                <w:sz w:val="16"/>
              </w:rPr>
            </w:pPr>
            <w:r w:rsidRPr="00416A2B">
              <w:rPr>
                <w:sz w:val="16"/>
              </w:rPr>
              <w:t>merged</w:t>
            </w:r>
          </w:p>
        </w:tc>
        <w:tc>
          <w:tcPr>
            <w:tcW w:w="0" w:type="auto"/>
            <w:shd w:val="clear" w:color="auto" w:fill="auto"/>
          </w:tcPr>
          <w:p w14:paraId="61F32FF5" w14:textId="53359260" w:rsidR="00394B10" w:rsidRPr="00416A2B" w:rsidRDefault="00394B10" w:rsidP="00394B10">
            <w:pPr>
              <w:pStyle w:val="TAL"/>
              <w:rPr>
                <w:sz w:val="16"/>
              </w:rPr>
            </w:pPr>
            <w:r w:rsidRPr="00416A2B">
              <w:rPr>
                <w:sz w:val="16"/>
              </w:rPr>
              <w:t>S6-210141</w:t>
            </w:r>
          </w:p>
        </w:tc>
        <w:tc>
          <w:tcPr>
            <w:tcW w:w="0" w:type="auto"/>
            <w:shd w:val="clear" w:color="auto" w:fill="auto"/>
          </w:tcPr>
          <w:p w14:paraId="4983A8A3" w14:textId="493D40F2" w:rsidR="00394B10" w:rsidRPr="00416A2B" w:rsidRDefault="00394B10" w:rsidP="00394B10">
            <w:pPr>
              <w:pStyle w:val="TAL"/>
              <w:rPr>
                <w:sz w:val="16"/>
              </w:rPr>
            </w:pPr>
            <w:r w:rsidRPr="00416A2B">
              <w:rPr>
                <w:sz w:val="16"/>
              </w:rPr>
              <w:t>S6-210284</w:t>
            </w:r>
          </w:p>
        </w:tc>
      </w:tr>
      <w:tr w:rsidR="00416A2B" w:rsidRPr="00416A2B" w14:paraId="721C2D87" w14:textId="77777777" w:rsidTr="00416A2B">
        <w:tc>
          <w:tcPr>
            <w:tcW w:w="0" w:type="auto"/>
            <w:shd w:val="clear" w:color="auto" w:fill="auto"/>
          </w:tcPr>
          <w:p w14:paraId="5F04E8B5" w14:textId="3E0B75C0" w:rsidR="00394B10" w:rsidRPr="00416A2B" w:rsidRDefault="00394B10" w:rsidP="00394B10">
            <w:pPr>
              <w:pStyle w:val="TAL"/>
              <w:rPr>
                <w:sz w:val="16"/>
              </w:rPr>
            </w:pPr>
            <w:r w:rsidRPr="00416A2B">
              <w:rPr>
                <w:sz w:val="16"/>
              </w:rPr>
              <w:t>S6-210312</w:t>
            </w:r>
          </w:p>
        </w:tc>
        <w:tc>
          <w:tcPr>
            <w:tcW w:w="0" w:type="auto"/>
            <w:shd w:val="clear" w:color="auto" w:fill="auto"/>
          </w:tcPr>
          <w:p w14:paraId="5A606362" w14:textId="58B11B31" w:rsidR="00394B10" w:rsidRPr="00416A2B" w:rsidRDefault="00394B10" w:rsidP="00394B10">
            <w:pPr>
              <w:pStyle w:val="TAL"/>
              <w:rPr>
                <w:sz w:val="16"/>
              </w:rPr>
            </w:pPr>
            <w:r w:rsidRPr="00416A2B">
              <w:rPr>
                <w:sz w:val="16"/>
              </w:rPr>
              <w:t>LS on DNAI usage issues and potential enhancements</w:t>
            </w:r>
          </w:p>
        </w:tc>
        <w:tc>
          <w:tcPr>
            <w:tcW w:w="0" w:type="auto"/>
            <w:shd w:val="clear" w:color="auto" w:fill="auto"/>
          </w:tcPr>
          <w:p w14:paraId="3ED19B91" w14:textId="1D6D1BD7" w:rsidR="00394B10" w:rsidRPr="00416A2B" w:rsidRDefault="00394B10" w:rsidP="00394B10">
            <w:pPr>
              <w:pStyle w:val="TAL"/>
              <w:rPr>
                <w:sz w:val="16"/>
              </w:rPr>
            </w:pPr>
            <w:r w:rsidRPr="00416A2B">
              <w:rPr>
                <w:sz w:val="16"/>
              </w:rPr>
              <w:t>Huawei, Hisilicon</w:t>
            </w:r>
          </w:p>
        </w:tc>
        <w:tc>
          <w:tcPr>
            <w:tcW w:w="0" w:type="auto"/>
            <w:shd w:val="clear" w:color="auto" w:fill="auto"/>
          </w:tcPr>
          <w:p w14:paraId="0A49D1E9" w14:textId="7DD1D64D" w:rsidR="00394B10" w:rsidRPr="00416A2B" w:rsidRDefault="00394B10" w:rsidP="00394B10">
            <w:pPr>
              <w:pStyle w:val="TAL"/>
              <w:rPr>
                <w:sz w:val="16"/>
              </w:rPr>
            </w:pPr>
            <w:r w:rsidRPr="00416A2B">
              <w:rPr>
                <w:sz w:val="16"/>
              </w:rPr>
              <w:t>postponed</w:t>
            </w:r>
          </w:p>
        </w:tc>
        <w:tc>
          <w:tcPr>
            <w:tcW w:w="0" w:type="auto"/>
            <w:shd w:val="clear" w:color="auto" w:fill="auto"/>
          </w:tcPr>
          <w:p w14:paraId="4D068F04" w14:textId="761747F2" w:rsidR="00394B10" w:rsidRPr="00416A2B" w:rsidRDefault="00394B10" w:rsidP="00394B10">
            <w:pPr>
              <w:pStyle w:val="TAL"/>
              <w:rPr>
                <w:sz w:val="16"/>
              </w:rPr>
            </w:pPr>
            <w:r w:rsidRPr="00416A2B">
              <w:rPr>
                <w:sz w:val="16"/>
              </w:rPr>
              <w:t>S6-210143</w:t>
            </w:r>
          </w:p>
        </w:tc>
        <w:tc>
          <w:tcPr>
            <w:tcW w:w="0" w:type="auto"/>
            <w:shd w:val="clear" w:color="auto" w:fill="auto"/>
          </w:tcPr>
          <w:p w14:paraId="0FA96F36" w14:textId="76301868" w:rsidR="00394B10" w:rsidRPr="00416A2B" w:rsidRDefault="00394B10" w:rsidP="00394B10">
            <w:pPr>
              <w:pStyle w:val="TAL"/>
              <w:rPr>
                <w:sz w:val="16"/>
              </w:rPr>
            </w:pPr>
            <w:r w:rsidRPr="00416A2B">
              <w:rPr>
                <w:sz w:val="16"/>
              </w:rPr>
              <w:t>-</w:t>
            </w:r>
          </w:p>
        </w:tc>
      </w:tr>
      <w:tr w:rsidR="00416A2B" w:rsidRPr="00416A2B" w14:paraId="6733B5FC" w14:textId="77777777" w:rsidTr="00416A2B">
        <w:tc>
          <w:tcPr>
            <w:tcW w:w="0" w:type="auto"/>
            <w:shd w:val="clear" w:color="auto" w:fill="auto"/>
          </w:tcPr>
          <w:p w14:paraId="5C9E7264" w14:textId="45D96222" w:rsidR="00394B10" w:rsidRPr="00416A2B" w:rsidRDefault="00394B10" w:rsidP="00394B10">
            <w:pPr>
              <w:pStyle w:val="TAL"/>
              <w:rPr>
                <w:sz w:val="16"/>
              </w:rPr>
            </w:pPr>
            <w:r w:rsidRPr="00416A2B">
              <w:rPr>
                <w:sz w:val="16"/>
              </w:rPr>
              <w:t>S6-210313</w:t>
            </w:r>
          </w:p>
        </w:tc>
        <w:tc>
          <w:tcPr>
            <w:tcW w:w="0" w:type="auto"/>
            <w:shd w:val="clear" w:color="auto" w:fill="auto"/>
          </w:tcPr>
          <w:p w14:paraId="45975273" w14:textId="3F96872C" w:rsidR="00394B10" w:rsidRPr="00416A2B" w:rsidRDefault="00394B10" w:rsidP="00394B10">
            <w:pPr>
              <w:pStyle w:val="TAL"/>
              <w:rPr>
                <w:sz w:val="16"/>
              </w:rPr>
            </w:pPr>
            <w:r w:rsidRPr="00416A2B">
              <w:rPr>
                <w:sz w:val="16"/>
              </w:rPr>
              <w:t>UAS application layer functional model</w:t>
            </w:r>
          </w:p>
        </w:tc>
        <w:tc>
          <w:tcPr>
            <w:tcW w:w="0" w:type="auto"/>
            <w:shd w:val="clear" w:color="auto" w:fill="auto"/>
          </w:tcPr>
          <w:p w14:paraId="5942E3BC" w14:textId="0CCC6E24" w:rsidR="00394B10" w:rsidRPr="00416A2B" w:rsidRDefault="00394B10" w:rsidP="00394B10">
            <w:pPr>
              <w:pStyle w:val="TAL"/>
              <w:rPr>
                <w:sz w:val="16"/>
              </w:rPr>
            </w:pPr>
            <w:r w:rsidRPr="00416A2B">
              <w:rPr>
                <w:sz w:val="16"/>
              </w:rPr>
              <w:t>Huawei, Hisilicon</w:t>
            </w:r>
          </w:p>
        </w:tc>
        <w:tc>
          <w:tcPr>
            <w:tcW w:w="0" w:type="auto"/>
            <w:shd w:val="clear" w:color="auto" w:fill="auto"/>
          </w:tcPr>
          <w:p w14:paraId="76279AF4" w14:textId="19AA15AD" w:rsidR="00394B10" w:rsidRPr="00416A2B" w:rsidRDefault="00394B10" w:rsidP="00394B10">
            <w:pPr>
              <w:pStyle w:val="TAL"/>
              <w:rPr>
                <w:sz w:val="16"/>
              </w:rPr>
            </w:pPr>
            <w:r w:rsidRPr="00416A2B">
              <w:rPr>
                <w:sz w:val="16"/>
              </w:rPr>
              <w:t>revised</w:t>
            </w:r>
          </w:p>
        </w:tc>
        <w:tc>
          <w:tcPr>
            <w:tcW w:w="0" w:type="auto"/>
            <w:shd w:val="clear" w:color="auto" w:fill="auto"/>
          </w:tcPr>
          <w:p w14:paraId="687085EA" w14:textId="2D0E42F9" w:rsidR="00394B10" w:rsidRPr="00416A2B" w:rsidRDefault="00394B10" w:rsidP="00394B10">
            <w:pPr>
              <w:pStyle w:val="TAL"/>
              <w:rPr>
                <w:sz w:val="16"/>
              </w:rPr>
            </w:pPr>
            <w:r w:rsidRPr="00416A2B">
              <w:rPr>
                <w:sz w:val="16"/>
              </w:rPr>
              <w:t>S6-210150</w:t>
            </w:r>
          </w:p>
        </w:tc>
        <w:tc>
          <w:tcPr>
            <w:tcW w:w="0" w:type="auto"/>
            <w:shd w:val="clear" w:color="auto" w:fill="auto"/>
          </w:tcPr>
          <w:p w14:paraId="3FCE44D7" w14:textId="172C1BFB" w:rsidR="00394B10" w:rsidRPr="00416A2B" w:rsidRDefault="00394B10" w:rsidP="00394B10">
            <w:pPr>
              <w:pStyle w:val="TAL"/>
              <w:rPr>
                <w:sz w:val="16"/>
              </w:rPr>
            </w:pPr>
            <w:r w:rsidRPr="00416A2B">
              <w:rPr>
                <w:sz w:val="16"/>
              </w:rPr>
              <w:t>S6-210349</w:t>
            </w:r>
          </w:p>
        </w:tc>
      </w:tr>
      <w:tr w:rsidR="00416A2B" w:rsidRPr="00416A2B" w14:paraId="1D12475F" w14:textId="77777777" w:rsidTr="00416A2B">
        <w:tc>
          <w:tcPr>
            <w:tcW w:w="0" w:type="auto"/>
            <w:shd w:val="clear" w:color="auto" w:fill="auto"/>
          </w:tcPr>
          <w:p w14:paraId="25F6A12D" w14:textId="6148C7E0" w:rsidR="00394B10" w:rsidRPr="00416A2B" w:rsidRDefault="00394B10" w:rsidP="00394B10">
            <w:pPr>
              <w:pStyle w:val="TAL"/>
              <w:rPr>
                <w:sz w:val="16"/>
              </w:rPr>
            </w:pPr>
            <w:r w:rsidRPr="00416A2B">
              <w:rPr>
                <w:sz w:val="16"/>
              </w:rPr>
              <w:t>S6-210314</w:t>
            </w:r>
          </w:p>
        </w:tc>
        <w:tc>
          <w:tcPr>
            <w:tcW w:w="0" w:type="auto"/>
            <w:shd w:val="clear" w:color="auto" w:fill="auto"/>
          </w:tcPr>
          <w:p w14:paraId="019214AB" w14:textId="4028B757" w:rsidR="00394B10" w:rsidRPr="00416A2B" w:rsidRDefault="00394B10" w:rsidP="00394B10">
            <w:pPr>
              <w:pStyle w:val="TAL"/>
              <w:rPr>
                <w:sz w:val="16"/>
              </w:rPr>
            </w:pPr>
            <w:r w:rsidRPr="00416A2B">
              <w:rPr>
                <w:sz w:val="16"/>
              </w:rPr>
              <w:t>Requirement for UAV location information</w:t>
            </w:r>
          </w:p>
        </w:tc>
        <w:tc>
          <w:tcPr>
            <w:tcW w:w="0" w:type="auto"/>
            <w:shd w:val="clear" w:color="auto" w:fill="auto"/>
          </w:tcPr>
          <w:p w14:paraId="5C2F8503" w14:textId="750E4BB6" w:rsidR="00394B10" w:rsidRPr="00416A2B" w:rsidRDefault="00394B10" w:rsidP="00394B10">
            <w:pPr>
              <w:pStyle w:val="TAL"/>
              <w:rPr>
                <w:sz w:val="16"/>
              </w:rPr>
            </w:pPr>
            <w:r w:rsidRPr="00416A2B">
              <w:rPr>
                <w:sz w:val="16"/>
              </w:rPr>
              <w:t>Huawei, Hisilicon</w:t>
            </w:r>
          </w:p>
        </w:tc>
        <w:tc>
          <w:tcPr>
            <w:tcW w:w="0" w:type="auto"/>
            <w:shd w:val="clear" w:color="auto" w:fill="auto"/>
          </w:tcPr>
          <w:p w14:paraId="260EBA54" w14:textId="407B6D6B" w:rsidR="00394B10" w:rsidRPr="00416A2B" w:rsidRDefault="00394B10" w:rsidP="00394B10">
            <w:pPr>
              <w:pStyle w:val="TAL"/>
              <w:rPr>
                <w:sz w:val="16"/>
              </w:rPr>
            </w:pPr>
            <w:r w:rsidRPr="00416A2B">
              <w:rPr>
                <w:sz w:val="16"/>
              </w:rPr>
              <w:t>approved</w:t>
            </w:r>
          </w:p>
        </w:tc>
        <w:tc>
          <w:tcPr>
            <w:tcW w:w="0" w:type="auto"/>
            <w:shd w:val="clear" w:color="auto" w:fill="auto"/>
          </w:tcPr>
          <w:p w14:paraId="1E0EFF96" w14:textId="5A2175B7" w:rsidR="00394B10" w:rsidRPr="00416A2B" w:rsidRDefault="00394B10" w:rsidP="00394B10">
            <w:pPr>
              <w:pStyle w:val="TAL"/>
              <w:rPr>
                <w:sz w:val="16"/>
              </w:rPr>
            </w:pPr>
            <w:r w:rsidRPr="00416A2B">
              <w:rPr>
                <w:sz w:val="16"/>
              </w:rPr>
              <w:t>S6-210151</w:t>
            </w:r>
          </w:p>
        </w:tc>
        <w:tc>
          <w:tcPr>
            <w:tcW w:w="0" w:type="auto"/>
            <w:shd w:val="clear" w:color="auto" w:fill="auto"/>
          </w:tcPr>
          <w:p w14:paraId="406FD384" w14:textId="50ADD122" w:rsidR="00394B10" w:rsidRPr="00416A2B" w:rsidRDefault="00394B10" w:rsidP="00394B10">
            <w:pPr>
              <w:pStyle w:val="TAL"/>
              <w:rPr>
                <w:sz w:val="16"/>
              </w:rPr>
            </w:pPr>
            <w:r w:rsidRPr="00416A2B">
              <w:rPr>
                <w:sz w:val="16"/>
              </w:rPr>
              <w:t>-</w:t>
            </w:r>
          </w:p>
        </w:tc>
      </w:tr>
      <w:tr w:rsidR="00416A2B" w:rsidRPr="00416A2B" w14:paraId="2C8F075B" w14:textId="77777777" w:rsidTr="00416A2B">
        <w:tc>
          <w:tcPr>
            <w:tcW w:w="0" w:type="auto"/>
            <w:shd w:val="clear" w:color="auto" w:fill="auto"/>
          </w:tcPr>
          <w:p w14:paraId="294625D8" w14:textId="061A0248" w:rsidR="00394B10" w:rsidRPr="00416A2B" w:rsidRDefault="00394B10" w:rsidP="00394B10">
            <w:pPr>
              <w:pStyle w:val="TAL"/>
              <w:rPr>
                <w:sz w:val="16"/>
              </w:rPr>
            </w:pPr>
            <w:r w:rsidRPr="00416A2B">
              <w:rPr>
                <w:sz w:val="16"/>
              </w:rPr>
              <w:t>S6-210315</w:t>
            </w:r>
          </w:p>
        </w:tc>
        <w:tc>
          <w:tcPr>
            <w:tcW w:w="0" w:type="auto"/>
            <w:shd w:val="clear" w:color="auto" w:fill="auto"/>
          </w:tcPr>
          <w:p w14:paraId="032686EB" w14:textId="2ED63DED" w:rsidR="00394B10" w:rsidRPr="00416A2B" w:rsidRDefault="00394B10" w:rsidP="00394B10">
            <w:pPr>
              <w:pStyle w:val="TAL"/>
              <w:rPr>
                <w:sz w:val="16"/>
              </w:rPr>
            </w:pPr>
            <w:r w:rsidRPr="00416A2B">
              <w:rPr>
                <w:sz w:val="16"/>
              </w:rPr>
              <w:t>Requirement for UAV broadcast communications support</w:t>
            </w:r>
          </w:p>
        </w:tc>
        <w:tc>
          <w:tcPr>
            <w:tcW w:w="0" w:type="auto"/>
            <w:shd w:val="clear" w:color="auto" w:fill="auto"/>
          </w:tcPr>
          <w:p w14:paraId="7812A8BB" w14:textId="6C1288A8" w:rsidR="00394B10" w:rsidRPr="00416A2B" w:rsidRDefault="00394B10" w:rsidP="00394B10">
            <w:pPr>
              <w:pStyle w:val="TAL"/>
              <w:rPr>
                <w:sz w:val="16"/>
              </w:rPr>
            </w:pPr>
            <w:r w:rsidRPr="00416A2B">
              <w:rPr>
                <w:sz w:val="16"/>
              </w:rPr>
              <w:t>Huawei, Hisilicon</w:t>
            </w:r>
          </w:p>
        </w:tc>
        <w:tc>
          <w:tcPr>
            <w:tcW w:w="0" w:type="auto"/>
            <w:shd w:val="clear" w:color="auto" w:fill="auto"/>
          </w:tcPr>
          <w:p w14:paraId="7EDFF316" w14:textId="1E1193E3" w:rsidR="00394B10" w:rsidRPr="00416A2B" w:rsidRDefault="00394B10" w:rsidP="00394B10">
            <w:pPr>
              <w:pStyle w:val="TAL"/>
              <w:rPr>
                <w:sz w:val="16"/>
              </w:rPr>
            </w:pPr>
            <w:r w:rsidRPr="00416A2B">
              <w:rPr>
                <w:sz w:val="16"/>
              </w:rPr>
              <w:t>revised</w:t>
            </w:r>
          </w:p>
        </w:tc>
        <w:tc>
          <w:tcPr>
            <w:tcW w:w="0" w:type="auto"/>
            <w:shd w:val="clear" w:color="auto" w:fill="auto"/>
          </w:tcPr>
          <w:p w14:paraId="707D8C26" w14:textId="236332E0" w:rsidR="00394B10" w:rsidRPr="00416A2B" w:rsidRDefault="00394B10" w:rsidP="00394B10">
            <w:pPr>
              <w:pStyle w:val="TAL"/>
              <w:rPr>
                <w:sz w:val="16"/>
              </w:rPr>
            </w:pPr>
            <w:r w:rsidRPr="00416A2B">
              <w:rPr>
                <w:sz w:val="16"/>
              </w:rPr>
              <w:t>S6-210152</w:t>
            </w:r>
          </w:p>
        </w:tc>
        <w:tc>
          <w:tcPr>
            <w:tcW w:w="0" w:type="auto"/>
            <w:shd w:val="clear" w:color="auto" w:fill="auto"/>
          </w:tcPr>
          <w:p w14:paraId="1B768312" w14:textId="2FA372D3" w:rsidR="00394B10" w:rsidRPr="00416A2B" w:rsidRDefault="00394B10" w:rsidP="00394B10">
            <w:pPr>
              <w:pStyle w:val="TAL"/>
              <w:rPr>
                <w:sz w:val="16"/>
              </w:rPr>
            </w:pPr>
            <w:r w:rsidRPr="00416A2B">
              <w:rPr>
                <w:sz w:val="16"/>
              </w:rPr>
              <w:t>S6-210350</w:t>
            </w:r>
          </w:p>
        </w:tc>
      </w:tr>
      <w:tr w:rsidR="00416A2B" w:rsidRPr="00416A2B" w14:paraId="52E47EA8" w14:textId="77777777" w:rsidTr="00416A2B">
        <w:tc>
          <w:tcPr>
            <w:tcW w:w="0" w:type="auto"/>
            <w:shd w:val="clear" w:color="auto" w:fill="auto"/>
          </w:tcPr>
          <w:p w14:paraId="12CC5837" w14:textId="22DBD0B2" w:rsidR="00394B10" w:rsidRPr="00416A2B" w:rsidRDefault="00394B10" w:rsidP="00394B10">
            <w:pPr>
              <w:pStyle w:val="TAL"/>
              <w:rPr>
                <w:sz w:val="16"/>
              </w:rPr>
            </w:pPr>
            <w:r w:rsidRPr="00416A2B">
              <w:rPr>
                <w:sz w:val="16"/>
              </w:rPr>
              <w:t>S6-210316</w:t>
            </w:r>
          </w:p>
        </w:tc>
        <w:tc>
          <w:tcPr>
            <w:tcW w:w="0" w:type="auto"/>
            <w:shd w:val="clear" w:color="auto" w:fill="auto"/>
          </w:tcPr>
          <w:p w14:paraId="4460FED0" w14:textId="65E1F216" w:rsidR="00394B10" w:rsidRPr="00416A2B" w:rsidRDefault="00394B10" w:rsidP="00394B10">
            <w:pPr>
              <w:pStyle w:val="TAL"/>
              <w:rPr>
                <w:sz w:val="16"/>
              </w:rPr>
            </w:pPr>
            <w:r w:rsidRPr="00416A2B">
              <w:rPr>
                <w:sz w:val="16"/>
              </w:rPr>
              <w:t>Requirement for Provisioning UAS service information</w:t>
            </w:r>
          </w:p>
        </w:tc>
        <w:tc>
          <w:tcPr>
            <w:tcW w:w="0" w:type="auto"/>
            <w:shd w:val="clear" w:color="auto" w:fill="auto"/>
          </w:tcPr>
          <w:p w14:paraId="581C3A51" w14:textId="28112364" w:rsidR="00394B10" w:rsidRPr="00416A2B" w:rsidRDefault="00394B10" w:rsidP="00394B10">
            <w:pPr>
              <w:pStyle w:val="TAL"/>
              <w:rPr>
                <w:sz w:val="16"/>
              </w:rPr>
            </w:pPr>
            <w:r w:rsidRPr="00416A2B">
              <w:rPr>
                <w:sz w:val="16"/>
              </w:rPr>
              <w:t>Huawei, Hisilicon</w:t>
            </w:r>
          </w:p>
        </w:tc>
        <w:tc>
          <w:tcPr>
            <w:tcW w:w="0" w:type="auto"/>
            <w:shd w:val="clear" w:color="auto" w:fill="auto"/>
          </w:tcPr>
          <w:p w14:paraId="4DF61D93" w14:textId="34876E4C" w:rsidR="00394B10" w:rsidRPr="00416A2B" w:rsidRDefault="00394B10" w:rsidP="00394B10">
            <w:pPr>
              <w:pStyle w:val="TAL"/>
              <w:rPr>
                <w:sz w:val="16"/>
              </w:rPr>
            </w:pPr>
            <w:r w:rsidRPr="00416A2B">
              <w:rPr>
                <w:sz w:val="16"/>
              </w:rPr>
              <w:t>postponed</w:t>
            </w:r>
          </w:p>
        </w:tc>
        <w:tc>
          <w:tcPr>
            <w:tcW w:w="0" w:type="auto"/>
            <w:shd w:val="clear" w:color="auto" w:fill="auto"/>
          </w:tcPr>
          <w:p w14:paraId="75D97CAC" w14:textId="4A9F3193" w:rsidR="00394B10" w:rsidRPr="00416A2B" w:rsidRDefault="00394B10" w:rsidP="00394B10">
            <w:pPr>
              <w:pStyle w:val="TAL"/>
              <w:rPr>
                <w:sz w:val="16"/>
              </w:rPr>
            </w:pPr>
            <w:r w:rsidRPr="00416A2B">
              <w:rPr>
                <w:sz w:val="16"/>
              </w:rPr>
              <w:t>S6-210153</w:t>
            </w:r>
          </w:p>
        </w:tc>
        <w:tc>
          <w:tcPr>
            <w:tcW w:w="0" w:type="auto"/>
            <w:shd w:val="clear" w:color="auto" w:fill="auto"/>
          </w:tcPr>
          <w:p w14:paraId="3390BE62" w14:textId="583DB7AE" w:rsidR="00394B10" w:rsidRPr="00416A2B" w:rsidRDefault="00394B10" w:rsidP="00394B10">
            <w:pPr>
              <w:pStyle w:val="TAL"/>
              <w:rPr>
                <w:sz w:val="16"/>
              </w:rPr>
            </w:pPr>
            <w:r w:rsidRPr="00416A2B">
              <w:rPr>
                <w:sz w:val="16"/>
              </w:rPr>
              <w:t>-</w:t>
            </w:r>
          </w:p>
        </w:tc>
      </w:tr>
      <w:tr w:rsidR="00416A2B" w:rsidRPr="00416A2B" w14:paraId="6E94E0D9" w14:textId="77777777" w:rsidTr="00416A2B">
        <w:tc>
          <w:tcPr>
            <w:tcW w:w="0" w:type="auto"/>
            <w:shd w:val="clear" w:color="auto" w:fill="auto"/>
          </w:tcPr>
          <w:p w14:paraId="1E7BB6CE" w14:textId="6082E4F5" w:rsidR="00394B10" w:rsidRPr="00416A2B" w:rsidRDefault="00394B10" w:rsidP="00394B10">
            <w:pPr>
              <w:pStyle w:val="TAL"/>
              <w:rPr>
                <w:sz w:val="16"/>
              </w:rPr>
            </w:pPr>
            <w:r w:rsidRPr="00416A2B">
              <w:rPr>
                <w:sz w:val="16"/>
              </w:rPr>
              <w:t>S6-210317</w:t>
            </w:r>
          </w:p>
        </w:tc>
        <w:tc>
          <w:tcPr>
            <w:tcW w:w="0" w:type="auto"/>
            <w:shd w:val="clear" w:color="auto" w:fill="auto"/>
          </w:tcPr>
          <w:p w14:paraId="0B20C3F2" w14:textId="18967C39" w:rsidR="00394B10" w:rsidRPr="00416A2B" w:rsidRDefault="00394B10" w:rsidP="00394B10">
            <w:pPr>
              <w:pStyle w:val="TAL"/>
              <w:rPr>
                <w:sz w:val="16"/>
              </w:rPr>
            </w:pPr>
            <w:r w:rsidRPr="00416A2B">
              <w:rPr>
                <w:sz w:val="16"/>
              </w:rPr>
              <w:t>Solution to KI#10</w:t>
            </w:r>
          </w:p>
        </w:tc>
        <w:tc>
          <w:tcPr>
            <w:tcW w:w="0" w:type="auto"/>
            <w:shd w:val="clear" w:color="auto" w:fill="auto"/>
          </w:tcPr>
          <w:p w14:paraId="0309DCDB" w14:textId="60285BCA" w:rsidR="00394B10" w:rsidRPr="00416A2B" w:rsidRDefault="00394B10" w:rsidP="00394B10">
            <w:pPr>
              <w:pStyle w:val="TAL"/>
              <w:rPr>
                <w:sz w:val="16"/>
              </w:rPr>
            </w:pPr>
            <w:r w:rsidRPr="00416A2B">
              <w:rPr>
                <w:sz w:val="16"/>
              </w:rPr>
              <w:t>Huawei, Hisilicon</w:t>
            </w:r>
          </w:p>
        </w:tc>
        <w:tc>
          <w:tcPr>
            <w:tcW w:w="0" w:type="auto"/>
            <w:shd w:val="clear" w:color="auto" w:fill="auto"/>
          </w:tcPr>
          <w:p w14:paraId="2C6A6B0B" w14:textId="0756405C" w:rsidR="00394B10" w:rsidRPr="00416A2B" w:rsidRDefault="00394B10" w:rsidP="00394B10">
            <w:pPr>
              <w:pStyle w:val="TAL"/>
              <w:rPr>
                <w:sz w:val="16"/>
              </w:rPr>
            </w:pPr>
            <w:r w:rsidRPr="00416A2B">
              <w:rPr>
                <w:sz w:val="16"/>
              </w:rPr>
              <w:t>approved</w:t>
            </w:r>
          </w:p>
        </w:tc>
        <w:tc>
          <w:tcPr>
            <w:tcW w:w="0" w:type="auto"/>
            <w:shd w:val="clear" w:color="auto" w:fill="auto"/>
          </w:tcPr>
          <w:p w14:paraId="0999424B" w14:textId="12EFB316" w:rsidR="00394B10" w:rsidRPr="00416A2B" w:rsidRDefault="00394B10" w:rsidP="00394B10">
            <w:pPr>
              <w:pStyle w:val="TAL"/>
              <w:rPr>
                <w:sz w:val="16"/>
              </w:rPr>
            </w:pPr>
            <w:r w:rsidRPr="00416A2B">
              <w:rPr>
                <w:sz w:val="16"/>
              </w:rPr>
              <w:t>S6-210155</w:t>
            </w:r>
          </w:p>
        </w:tc>
        <w:tc>
          <w:tcPr>
            <w:tcW w:w="0" w:type="auto"/>
            <w:shd w:val="clear" w:color="auto" w:fill="auto"/>
          </w:tcPr>
          <w:p w14:paraId="5790F1B0" w14:textId="10B6062C" w:rsidR="00394B10" w:rsidRPr="00416A2B" w:rsidRDefault="00394B10" w:rsidP="00394B10">
            <w:pPr>
              <w:pStyle w:val="TAL"/>
              <w:rPr>
                <w:sz w:val="16"/>
              </w:rPr>
            </w:pPr>
            <w:r w:rsidRPr="00416A2B">
              <w:rPr>
                <w:sz w:val="16"/>
              </w:rPr>
              <w:t>-</w:t>
            </w:r>
          </w:p>
        </w:tc>
      </w:tr>
      <w:tr w:rsidR="00416A2B" w:rsidRPr="00416A2B" w14:paraId="59743902" w14:textId="77777777" w:rsidTr="00416A2B">
        <w:tc>
          <w:tcPr>
            <w:tcW w:w="0" w:type="auto"/>
            <w:shd w:val="clear" w:color="auto" w:fill="auto"/>
          </w:tcPr>
          <w:p w14:paraId="2C9F098F" w14:textId="5ABBF1F8" w:rsidR="00394B10" w:rsidRPr="00416A2B" w:rsidRDefault="00394B10" w:rsidP="00394B10">
            <w:pPr>
              <w:pStyle w:val="TAL"/>
              <w:rPr>
                <w:sz w:val="16"/>
              </w:rPr>
            </w:pPr>
            <w:r w:rsidRPr="00416A2B">
              <w:rPr>
                <w:sz w:val="16"/>
              </w:rPr>
              <w:t>S6-210318</w:t>
            </w:r>
          </w:p>
        </w:tc>
        <w:tc>
          <w:tcPr>
            <w:tcW w:w="0" w:type="auto"/>
            <w:shd w:val="clear" w:color="auto" w:fill="auto"/>
          </w:tcPr>
          <w:p w14:paraId="6C3E7EB3" w14:textId="773E94AD" w:rsidR="00394B10" w:rsidRPr="00416A2B" w:rsidRDefault="00394B10" w:rsidP="00394B10">
            <w:pPr>
              <w:pStyle w:val="TAL"/>
              <w:rPr>
                <w:sz w:val="16"/>
              </w:rPr>
            </w:pPr>
            <w:r w:rsidRPr="00416A2B">
              <w:rPr>
                <w:sz w:val="16"/>
              </w:rPr>
              <w:t>Solution to KI#7</w:t>
            </w:r>
          </w:p>
        </w:tc>
        <w:tc>
          <w:tcPr>
            <w:tcW w:w="0" w:type="auto"/>
            <w:shd w:val="clear" w:color="auto" w:fill="auto"/>
          </w:tcPr>
          <w:p w14:paraId="348F8B5E" w14:textId="36DAAC08" w:rsidR="00394B10" w:rsidRPr="00416A2B" w:rsidRDefault="00394B10" w:rsidP="00394B10">
            <w:pPr>
              <w:pStyle w:val="TAL"/>
              <w:rPr>
                <w:sz w:val="16"/>
              </w:rPr>
            </w:pPr>
            <w:r w:rsidRPr="00416A2B">
              <w:rPr>
                <w:sz w:val="16"/>
              </w:rPr>
              <w:t>Huawei, Hisilicon</w:t>
            </w:r>
          </w:p>
        </w:tc>
        <w:tc>
          <w:tcPr>
            <w:tcW w:w="0" w:type="auto"/>
            <w:shd w:val="clear" w:color="auto" w:fill="auto"/>
          </w:tcPr>
          <w:p w14:paraId="01E2762F" w14:textId="7E067A0E" w:rsidR="00394B10" w:rsidRPr="00416A2B" w:rsidRDefault="00394B10" w:rsidP="00394B10">
            <w:pPr>
              <w:pStyle w:val="TAL"/>
              <w:rPr>
                <w:sz w:val="16"/>
              </w:rPr>
            </w:pPr>
            <w:r w:rsidRPr="00416A2B">
              <w:rPr>
                <w:sz w:val="16"/>
              </w:rPr>
              <w:t>revised</w:t>
            </w:r>
          </w:p>
        </w:tc>
        <w:tc>
          <w:tcPr>
            <w:tcW w:w="0" w:type="auto"/>
            <w:shd w:val="clear" w:color="auto" w:fill="auto"/>
          </w:tcPr>
          <w:p w14:paraId="67DCA52A" w14:textId="59857268" w:rsidR="00394B10" w:rsidRPr="00416A2B" w:rsidRDefault="00394B10" w:rsidP="00394B10">
            <w:pPr>
              <w:pStyle w:val="TAL"/>
              <w:rPr>
                <w:sz w:val="16"/>
              </w:rPr>
            </w:pPr>
            <w:r w:rsidRPr="00416A2B">
              <w:rPr>
                <w:sz w:val="16"/>
              </w:rPr>
              <w:t>S6-210156</w:t>
            </w:r>
          </w:p>
        </w:tc>
        <w:tc>
          <w:tcPr>
            <w:tcW w:w="0" w:type="auto"/>
            <w:shd w:val="clear" w:color="auto" w:fill="auto"/>
          </w:tcPr>
          <w:p w14:paraId="16B93007" w14:textId="6F82DB6A" w:rsidR="00394B10" w:rsidRPr="00416A2B" w:rsidRDefault="00394B10" w:rsidP="00394B10">
            <w:pPr>
              <w:pStyle w:val="TAL"/>
              <w:rPr>
                <w:sz w:val="16"/>
              </w:rPr>
            </w:pPr>
            <w:r w:rsidRPr="00416A2B">
              <w:rPr>
                <w:sz w:val="16"/>
              </w:rPr>
              <w:t>S6-210355</w:t>
            </w:r>
          </w:p>
        </w:tc>
      </w:tr>
      <w:tr w:rsidR="00416A2B" w:rsidRPr="00416A2B" w14:paraId="6465FFC3" w14:textId="77777777" w:rsidTr="00416A2B">
        <w:tc>
          <w:tcPr>
            <w:tcW w:w="0" w:type="auto"/>
            <w:shd w:val="clear" w:color="auto" w:fill="auto"/>
          </w:tcPr>
          <w:p w14:paraId="4198D46B" w14:textId="3811CB42" w:rsidR="00394B10" w:rsidRPr="00416A2B" w:rsidRDefault="00394B10" w:rsidP="00394B10">
            <w:pPr>
              <w:pStyle w:val="TAL"/>
              <w:rPr>
                <w:sz w:val="16"/>
              </w:rPr>
            </w:pPr>
            <w:r w:rsidRPr="00416A2B">
              <w:rPr>
                <w:sz w:val="16"/>
              </w:rPr>
              <w:t>S6-210319</w:t>
            </w:r>
          </w:p>
        </w:tc>
        <w:tc>
          <w:tcPr>
            <w:tcW w:w="0" w:type="auto"/>
            <w:shd w:val="clear" w:color="auto" w:fill="auto"/>
          </w:tcPr>
          <w:p w14:paraId="1F19D4E1" w14:textId="1DAF80A4" w:rsidR="00394B10" w:rsidRPr="00416A2B" w:rsidRDefault="00394B10" w:rsidP="00394B10">
            <w:pPr>
              <w:pStyle w:val="TAL"/>
              <w:rPr>
                <w:sz w:val="16"/>
              </w:rPr>
            </w:pPr>
            <w:r w:rsidRPr="00416A2B">
              <w:rPr>
                <w:sz w:val="16"/>
              </w:rPr>
              <w:t>Solution to KI#2</w:t>
            </w:r>
          </w:p>
        </w:tc>
        <w:tc>
          <w:tcPr>
            <w:tcW w:w="0" w:type="auto"/>
            <w:shd w:val="clear" w:color="auto" w:fill="auto"/>
          </w:tcPr>
          <w:p w14:paraId="3D088492" w14:textId="70E6C900" w:rsidR="00394B10" w:rsidRPr="00416A2B" w:rsidRDefault="00394B10" w:rsidP="00394B10">
            <w:pPr>
              <w:pStyle w:val="TAL"/>
              <w:rPr>
                <w:sz w:val="16"/>
              </w:rPr>
            </w:pPr>
            <w:r w:rsidRPr="00416A2B">
              <w:rPr>
                <w:sz w:val="16"/>
              </w:rPr>
              <w:t>Huawei, Hisilicon</w:t>
            </w:r>
          </w:p>
        </w:tc>
        <w:tc>
          <w:tcPr>
            <w:tcW w:w="0" w:type="auto"/>
            <w:shd w:val="clear" w:color="auto" w:fill="auto"/>
          </w:tcPr>
          <w:p w14:paraId="0AD29DCC" w14:textId="60B9F265" w:rsidR="00394B10" w:rsidRPr="00416A2B" w:rsidRDefault="00394B10" w:rsidP="00394B10">
            <w:pPr>
              <w:pStyle w:val="TAL"/>
              <w:rPr>
                <w:sz w:val="16"/>
              </w:rPr>
            </w:pPr>
            <w:r w:rsidRPr="00416A2B">
              <w:rPr>
                <w:sz w:val="16"/>
              </w:rPr>
              <w:t>approved</w:t>
            </w:r>
          </w:p>
        </w:tc>
        <w:tc>
          <w:tcPr>
            <w:tcW w:w="0" w:type="auto"/>
            <w:shd w:val="clear" w:color="auto" w:fill="auto"/>
          </w:tcPr>
          <w:p w14:paraId="4CFC5CE5" w14:textId="5894EE06" w:rsidR="00394B10" w:rsidRPr="00416A2B" w:rsidRDefault="00394B10" w:rsidP="00394B10">
            <w:pPr>
              <w:pStyle w:val="TAL"/>
              <w:rPr>
                <w:sz w:val="16"/>
              </w:rPr>
            </w:pPr>
            <w:r w:rsidRPr="00416A2B">
              <w:rPr>
                <w:sz w:val="16"/>
              </w:rPr>
              <w:t>S6-210157</w:t>
            </w:r>
          </w:p>
        </w:tc>
        <w:tc>
          <w:tcPr>
            <w:tcW w:w="0" w:type="auto"/>
            <w:shd w:val="clear" w:color="auto" w:fill="auto"/>
          </w:tcPr>
          <w:p w14:paraId="0884A977" w14:textId="647C3425" w:rsidR="00394B10" w:rsidRPr="00416A2B" w:rsidRDefault="00394B10" w:rsidP="00394B10">
            <w:pPr>
              <w:pStyle w:val="TAL"/>
              <w:rPr>
                <w:sz w:val="16"/>
              </w:rPr>
            </w:pPr>
            <w:r w:rsidRPr="00416A2B">
              <w:rPr>
                <w:sz w:val="16"/>
              </w:rPr>
              <w:t>-</w:t>
            </w:r>
          </w:p>
        </w:tc>
      </w:tr>
      <w:tr w:rsidR="00416A2B" w:rsidRPr="00416A2B" w14:paraId="6105EB74" w14:textId="77777777" w:rsidTr="00416A2B">
        <w:tc>
          <w:tcPr>
            <w:tcW w:w="0" w:type="auto"/>
            <w:shd w:val="clear" w:color="auto" w:fill="auto"/>
          </w:tcPr>
          <w:p w14:paraId="67C443BC" w14:textId="3B26A0E6" w:rsidR="00394B10" w:rsidRPr="00416A2B" w:rsidRDefault="00394B10" w:rsidP="00394B10">
            <w:pPr>
              <w:pStyle w:val="TAL"/>
              <w:rPr>
                <w:sz w:val="16"/>
              </w:rPr>
            </w:pPr>
            <w:r w:rsidRPr="00416A2B">
              <w:rPr>
                <w:sz w:val="16"/>
              </w:rPr>
              <w:t>S6-210320</w:t>
            </w:r>
          </w:p>
        </w:tc>
        <w:tc>
          <w:tcPr>
            <w:tcW w:w="0" w:type="auto"/>
            <w:shd w:val="clear" w:color="auto" w:fill="auto"/>
          </w:tcPr>
          <w:p w14:paraId="6F6784B2" w14:textId="53F776A3" w:rsidR="00394B10" w:rsidRPr="00416A2B" w:rsidRDefault="00394B10" w:rsidP="00394B10">
            <w:pPr>
              <w:pStyle w:val="TAL"/>
              <w:rPr>
                <w:sz w:val="16"/>
              </w:rPr>
            </w:pPr>
            <w:r w:rsidRPr="00416A2B">
              <w:rPr>
                <w:sz w:val="16"/>
              </w:rPr>
              <w:t>Overall Evaluation for KI#3</w:t>
            </w:r>
          </w:p>
        </w:tc>
        <w:tc>
          <w:tcPr>
            <w:tcW w:w="0" w:type="auto"/>
            <w:shd w:val="clear" w:color="auto" w:fill="auto"/>
          </w:tcPr>
          <w:p w14:paraId="715A951A" w14:textId="578F384F" w:rsidR="00394B10" w:rsidRPr="00416A2B" w:rsidRDefault="00394B10" w:rsidP="00394B10">
            <w:pPr>
              <w:pStyle w:val="TAL"/>
              <w:rPr>
                <w:sz w:val="16"/>
              </w:rPr>
            </w:pPr>
            <w:r w:rsidRPr="00416A2B">
              <w:rPr>
                <w:sz w:val="16"/>
              </w:rPr>
              <w:t>Huawei, Hisilicon</w:t>
            </w:r>
          </w:p>
        </w:tc>
        <w:tc>
          <w:tcPr>
            <w:tcW w:w="0" w:type="auto"/>
            <w:shd w:val="clear" w:color="auto" w:fill="auto"/>
          </w:tcPr>
          <w:p w14:paraId="3B16EAC6" w14:textId="2C701A86" w:rsidR="00394B10" w:rsidRPr="00416A2B" w:rsidRDefault="00394B10" w:rsidP="00394B10">
            <w:pPr>
              <w:pStyle w:val="TAL"/>
              <w:rPr>
                <w:sz w:val="16"/>
              </w:rPr>
            </w:pPr>
            <w:r w:rsidRPr="00416A2B">
              <w:rPr>
                <w:sz w:val="16"/>
              </w:rPr>
              <w:t>approved</w:t>
            </w:r>
          </w:p>
        </w:tc>
        <w:tc>
          <w:tcPr>
            <w:tcW w:w="0" w:type="auto"/>
            <w:shd w:val="clear" w:color="auto" w:fill="auto"/>
          </w:tcPr>
          <w:p w14:paraId="79399028" w14:textId="63B648C4" w:rsidR="00394B10" w:rsidRPr="00416A2B" w:rsidRDefault="00394B10" w:rsidP="00394B10">
            <w:pPr>
              <w:pStyle w:val="TAL"/>
              <w:rPr>
                <w:sz w:val="16"/>
              </w:rPr>
            </w:pPr>
            <w:r w:rsidRPr="00416A2B">
              <w:rPr>
                <w:sz w:val="16"/>
              </w:rPr>
              <w:t>S6-210159</w:t>
            </w:r>
          </w:p>
        </w:tc>
        <w:tc>
          <w:tcPr>
            <w:tcW w:w="0" w:type="auto"/>
            <w:shd w:val="clear" w:color="auto" w:fill="auto"/>
          </w:tcPr>
          <w:p w14:paraId="305C53C1" w14:textId="631268FC" w:rsidR="00394B10" w:rsidRPr="00416A2B" w:rsidRDefault="00394B10" w:rsidP="00394B10">
            <w:pPr>
              <w:pStyle w:val="TAL"/>
              <w:rPr>
                <w:sz w:val="16"/>
              </w:rPr>
            </w:pPr>
            <w:r w:rsidRPr="00416A2B">
              <w:rPr>
                <w:sz w:val="16"/>
              </w:rPr>
              <w:t>-</w:t>
            </w:r>
          </w:p>
        </w:tc>
      </w:tr>
      <w:tr w:rsidR="00416A2B" w:rsidRPr="00416A2B" w14:paraId="4F65F53D" w14:textId="77777777" w:rsidTr="00416A2B">
        <w:tc>
          <w:tcPr>
            <w:tcW w:w="0" w:type="auto"/>
            <w:shd w:val="clear" w:color="auto" w:fill="auto"/>
          </w:tcPr>
          <w:p w14:paraId="78412C73" w14:textId="157E0AFE" w:rsidR="00394B10" w:rsidRPr="00416A2B" w:rsidRDefault="00394B10" w:rsidP="00394B10">
            <w:pPr>
              <w:pStyle w:val="TAL"/>
              <w:rPr>
                <w:sz w:val="16"/>
              </w:rPr>
            </w:pPr>
            <w:r w:rsidRPr="00416A2B">
              <w:rPr>
                <w:sz w:val="16"/>
              </w:rPr>
              <w:t>S6-210321</w:t>
            </w:r>
          </w:p>
        </w:tc>
        <w:tc>
          <w:tcPr>
            <w:tcW w:w="0" w:type="auto"/>
            <w:shd w:val="clear" w:color="auto" w:fill="auto"/>
          </w:tcPr>
          <w:p w14:paraId="775339DA" w14:textId="1F785FFB" w:rsidR="00394B10" w:rsidRPr="00416A2B" w:rsidRDefault="00394B10" w:rsidP="00394B10">
            <w:pPr>
              <w:pStyle w:val="TAL"/>
              <w:rPr>
                <w:sz w:val="16"/>
              </w:rPr>
            </w:pPr>
            <w:r w:rsidRPr="00416A2B">
              <w:rPr>
                <w:sz w:val="16"/>
              </w:rPr>
              <w:t>Initial Conclusion</w:t>
            </w:r>
          </w:p>
        </w:tc>
        <w:tc>
          <w:tcPr>
            <w:tcW w:w="0" w:type="auto"/>
            <w:shd w:val="clear" w:color="auto" w:fill="auto"/>
          </w:tcPr>
          <w:p w14:paraId="4EDF469F" w14:textId="6806F261" w:rsidR="00394B10" w:rsidRPr="00416A2B" w:rsidRDefault="00394B10" w:rsidP="00394B10">
            <w:pPr>
              <w:pStyle w:val="TAL"/>
              <w:rPr>
                <w:sz w:val="16"/>
              </w:rPr>
            </w:pPr>
            <w:r w:rsidRPr="00416A2B">
              <w:rPr>
                <w:sz w:val="16"/>
              </w:rPr>
              <w:t>Huawei, Hisilicon</w:t>
            </w:r>
          </w:p>
        </w:tc>
        <w:tc>
          <w:tcPr>
            <w:tcW w:w="0" w:type="auto"/>
            <w:shd w:val="clear" w:color="auto" w:fill="auto"/>
          </w:tcPr>
          <w:p w14:paraId="66A5274A" w14:textId="6D8D570A" w:rsidR="00394B10" w:rsidRPr="00416A2B" w:rsidRDefault="00394B10" w:rsidP="00394B10">
            <w:pPr>
              <w:pStyle w:val="TAL"/>
              <w:rPr>
                <w:sz w:val="16"/>
              </w:rPr>
            </w:pPr>
            <w:r w:rsidRPr="00416A2B">
              <w:rPr>
                <w:sz w:val="16"/>
              </w:rPr>
              <w:t>approved</w:t>
            </w:r>
          </w:p>
        </w:tc>
        <w:tc>
          <w:tcPr>
            <w:tcW w:w="0" w:type="auto"/>
            <w:shd w:val="clear" w:color="auto" w:fill="auto"/>
          </w:tcPr>
          <w:p w14:paraId="68E12071" w14:textId="625118BC" w:rsidR="00394B10" w:rsidRPr="00416A2B" w:rsidRDefault="00394B10" w:rsidP="00394B10">
            <w:pPr>
              <w:pStyle w:val="TAL"/>
              <w:rPr>
                <w:sz w:val="16"/>
              </w:rPr>
            </w:pPr>
            <w:r w:rsidRPr="00416A2B">
              <w:rPr>
                <w:sz w:val="16"/>
              </w:rPr>
              <w:t>S6-210160</w:t>
            </w:r>
          </w:p>
        </w:tc>
        <w:tc>
          <w:tcPr>
            <w:tcW w:w="0" w:type="auto"/>
            <w:shd w:val="clear" w:color="auto" w:fill="auto"/>
          </w:tcPr>
          <w:p w14:paraId="1FA671BC" w14:textId="5C2ED91C" w:rsidR="00394B10" w:rsidRPr="00416A2B" w:rsidRDefault="00394B10" w:rsidP="00394B10">
            <w:pPr>
              <w:pStyle w:val="TAL"/>
              <w:rPr>
                <w:sz w:val="16"/>
              </w:rPr>
            </w:pPr>
            <w:r w:rsidRPr="00416A2B">
              <w:rPr>
                <w:sz w:val="16"/>
              </w:rPr>
              <w:t>-</w:t>
            </w:r>
          </w:p>
        </w:tc>
      </w:tr>
      <w:tr w:rsidR="00416A2B" w:rsidRPr="00416A2B" w14:paraId="0F5656C3" w14:textId="77777777" w:rsidTr="00416A2B">
        <w:tc>
          <w:tcPr>
            <w:tcW w:w="0" w:type="auto"/>
            <w:shd w:val="clear" w:color="auto" w:fill="auto"/>
          </w:tcPr>
          <w:p w14:paraId="10FDBFAC" w14:textId="7E4B296A" w:rsidR="00394B10" w:rsidRPr="00416A2B" w:rsidRDefault="00394B10" w:rsidP="00394B10">
            <w:pPr>
              <w:pStyle w:val="TAL"/>
              <w:rPr>
                <w:sz w:val="16"/>
              </w:rPr>
            </w:pPr>
            <w:r w:rsidRPr="00416A2B">
              <w:rPr>
                <w:sz w:val="16"/>
              </w:rPr>
              <w:t>S6-210322</w:t>
            </w:r>
          </w:p>
        </w:tc>
        <w:tc>
          <w:tcPr>
            <w:tcW w:w="0" w:type="auto"/>
            <w:shd w:val="clear" w:color="auto" w:fill="auto"/>
          </w:tcPr>
          <w:p w14:paraId="71AEE786" w14:textId="2480B8A7" w:rsidR="00394B10" w:rsidRPr="00416A2B" w:rsidRDefault="00394B10" w:rsidP="00394B10">
            <w:pPr>
              <w:pStyle w:val="TAL"/>
              <w:rPr>
                <w:sz w:val="16"/>
              </w:rPr>
            </w:pPr>
            <w:r w:rsidRPr="00416A2B">
              <w:rPr>
                <w:sz w:val="16"/>
              </w:rPr>
              <w:t>Dynamic local service information in multiple V2X service provider</w:t>
            </w:r>
          </w:p>
        </w:tc>
        <w:tc>
          <w:tcPr>
            <w:tcW w:w="0" w:type="auto"/>
            <w:shd w:val="clear" w:color="auto" w:fill="auto"/>
          </w:tcPr>
          <w:p w14:paraId="5DF4E8CD" w14:textId="79389CEE" w:rsidR="00394B10" w:rsidRPr="00416A2B" w:rsidRDefault="00394B10" w:rsidP="00394B10">
            <w:pPr>
              <w:pStyle w:val="TAL"/>
              <w:rPr>
                <w:sz w:val="16"/>
              </w:rPr>
            </w:pPr>
            <w:r w:rsidRPr="00416A2B">
              <w:rPr>
                <w:sz w:val="16"/>
              </w:rPr>
              <w:t>Huawei, Hisilicon</w:t>
            </w:r>
          </w:p>
        </w:tc>
        <w:tc>
          <w:tcPr>
            <w:tcW w:w="0" w:type="auto"/>
            <w:shd w:val="clear" w:color="auto" w:fill="auto"/>
          </w:tcPr>
          <w:p w14:paraId="1793FAAF" w14:textId="0BE9547E" w:rsidR="00394B10" w:rsidRPr="00416A2B" w:rsidRDefault="00394B10" w:rsidP="00394B10">
            <w:pPr>
              <w:pStyle w:val="TAL"/>
              <w:rPr>
                <w:sz w:val="16"/>
              </w:rPr>
            </w:pPr>
            <w:r w:rsidRPr="00416A2B">
              <w:rPr>
                <w:sz w:val="16"/>
              </w:rPr>
              <w:t>agreed</w:t>
            </w:r>
          </w:p>
        </w:tc>
        <w:tc>
          <w:tcPr>
            <w:tcW w:w="0" w:type="auto"/>
            <w:shd w:val="clear" w:color="auto" w:fill="auto"/>
          </w:tcPr>
          <w:p w14:paraId="2304C8DE" w14:textId="115B2D55" w:rsidR="00394B10" w:rsidRPr="00416A2B" w:rsidRDefault="00394B10" w:rsidP="00394B10">
            <w:pPr>
              <w:pStyle w:val="TAL"/>
              <w:rPr>
                <w:sz w:val="16"/>
              </w:rPr>
            </w:pPr>
            <w:r w:rsidRPr="00416A2B">
              <w:rPr>
                <w:sz w:val="16"/>
              </w:rPr>
              <w:t>S6-210161</w:t>
            </w:r>
          </w:p>
        </w:tc>
        <w:tc>
          <w:tcPr>
            <w:tcW w:w="0" w:type="auto"/>
            <w:shd w:val="clear" w:color="auto" w:fill="auto"/>
          </w:tcPr>
          <w:p w14:paraId="099AB675" w14:textId="71E6DB43" w:rsidR="00394B10" w:rsidRPr="00416A2B" w:rsidRDefault="00394B10" w:rsidP="00394B10">
            <w:pPr>
              <w:pStyle w:val="TAL"/>
              <w:rPr>
                <w:sz w:val="16"/>
              </w:rPr>
            </w:pPr>
            <w:r w:rsidRPr="00416A2B">
              <w:rPr>
                <w:sz w:val="16"/>
              </w:rPr>
              <w:t>-</w:t>
            </w:r>
          </w:p>
        </w:tc>
      </w:tr>
      <w:tr w:rsidR="00416A2B" w:rsidRPr="00416A2B" w14:paraId="2EA5FE1B" w14:textId="77777777" w:rsidTr="00416A2B">
        <w:tc>
          <w:tcPr>
            <w:tcW w:w="0" w:type="auto"/>
            <w:shd w:val="clear" w:color="auto" w:fill="auto"/>
          </w:tcPr>
          <w:p w14:paraId="06903A25" w14:textId="31122967" w:rsidR="00394B10" w:rsidRPr="00416A2B" w:rsidRDefault="00394B10" w:rsidP="00394B10">
            <w:pPr>
              <w:pStyle w:val="TAL"/>
              <w:rPr>
                <w:sz w:val="16"/>
              </w:rPr>
            </w:pPr>
            <w:r w:rsidRPr="00416A2B">
              <w:rPr>
                <w:sz w:val="16"/>
              </w:rPr>
              <w:t>S6-210323</w:t>
            </w:r>
          </w:p>
        </w:tc>
        <w:tc>
          <w:tcPr>
            <w:tcW w:w="0" w:type="auto"/>
            <w:shd w:val="clear" w:color="auto" w:fill="auto"/>
          </w:tcPr>
          <w:p w14:paraId="66134C45" w14:textId="20CB14DC" w:rsidR="00394B10" w:rsidRPr="00416A2B" w:rsidRDefault="00394B10" w:rsidP="00394B10">
            <w:pPr>
              <w:pStyle w:val="TAL"/>
              <w:rPr>
                <w:sz w:val="16"/>
              </w:rPr>
            </w:pPr>
            <w:r w:rsidRPr="00416A2B">
              <w:rPr>
                <w:sz w:val="16"/>
              </w:rPr>
              <w:t xml:space="preserve">UE initiated </w:t>
            </w:r>
            <w:proofErr w:type="gramStart"/>
            <w:r w:rsidRPr="00416A2B">
              <w:rPr>
                <w:sz w:val="16"/>
              </w:rPr>
              <w:t>session oriented</w:t>
            </w:r>
            <w:proofErr w:type="gramEnd"/>
            <w:r w:rsidRPr="00416A2B">
              <w:rPr>
                <w:sz w:val="16"/>
              </w:rPr>
              <w:t xml:space="preserve"> service</w:t>
            </w:r>
          </w:p>
        </w:tc>
        <w:tc>
          <w:tcPr>
            <w:tcW w:w="0" w:type="auto"/>
            <w:shd w:val="clear" w:color="auto" w:fill="auto"/>
          </w:tcPr>
          <w:p w14:paraId="0D61E111" w14:textId="29EBF77E" w:rsidR="00394B10" w:rsidRPr="00416A2B" w:rsidRDefault="00394B10" w:rsidP="00394B10">
            <w:pPr>
              <w:pStyle w:val="TAL"/>
              <w:rPr>
                <w:sz w:val="16"/>
              </w:rPr>
            </w:pPr>
            <w:r w:rsidRPr="00416A2B">
              <w:rPr>
                <w:sz w:val="16"/>
              </w:rPr>
              <w:t>Huawei, Hisilicon</w:t>
            </w:r>
          </w:p>
        </w:tc>
        <w:tc>
          <w:tcPr>
            <w:tcW w:w="0" w:type="auto"/>
            <w:shd w:val="clear" w:color="auto" w:fill="auto"/>
          </w:tcPr>
          <w:p w14:paraId="7F03EF29" w14:textId="5C825FC2" w:rsidR="00394B10" w:rsidRPr="00416A2B" w:rsidRDefault="00394B10" w:rsidP="00394B10">
            <w:pPr>
              <w:pStyle w:val="TAL"/>
              <w:rPr>
                <w:sz w:val="16"/>
              </w:rPr>
            </w:pPr>
            <w:r w:rsidRPr="00416A2B">
              <w:rPr>
                <w:sz w:val="16"/>
              </w:rPr>
              <w:t>agreed</w:t>
            </w:r>
          </w:p>
        </w:tc>
        <w:tc>
          <w:tcPr>
            <w:tcW w:w="0" w:type="auto"/>
            <w:shd w:val="clear" w:color="auto" w:fill="auto"/>
          </w:tcPr>
          <w:p w14:paraId="54FAFB9E" w14:textId="10A07E28" w:rsidR="00394B10" w:rsidRPr="00416A2B" w:rsidRDefault="00394B10" w:rsidP="00394B10">
            <w:pPr>
              <w:pStyle w:val="TAL"/>
              <w:rPr>
                <w:sz w:val="16"/>
              </w:rPr>
            </w:pPr>
            <w:r w:rsidRPr="00416A2B">
              <w:rPr>
                <w:sz w:val="16"/>
              </w:rPr>
              <w:t>S6-210162</w:t>
            </w:r>
          </w:p>
        </w:tc>
        <w:tc>
          <w:tcPr>
            <w:tcW w:w="0" w:type="auto"/>
            <w:shd w:val="clear" w:color="auto" w:fill="auto"/>
          </w:tcPr>
          <w:p w14:paraId="3B93C2D3" w14:textId="78146E7D" w:rsidR="00394B10" w:rsidRPr="00416A2B" w:rsidRDefault="00394B10" w:rsidP="00394B10">
            <w:pPr>
              <w:pStyle w:val="TAL"/>
              <w:rPr>
                <w:sz w:val="16"/>
              </w:rPr>
            </w:pPr>
            <w:r w:rsidRPr="00416A2B">
              <w:rPr>
                <w:sz w:val="16"/>
              </w:rPr>
              <w:t>-</w:t>
            </w:r>
          </w:p>
        </w:tc>
      </w:tr>
      <w:tr w:rsidR="00416A2B" w:rsidRPr="00416A2B" w14:paraId="63C7CBCD" w14:textId="77777777" w:rsidTr="00416A2B">
        <w:tc>
          <w:tcPr>
            <w:tcW w:w="0" w:type="auto"/>
            <w:shd w:val="clear" w:color="auto" w:fill="auto"/>
          </w:tcPr>
          <w:p w14:paraId="63461D3E" w14:textId="02E266D2" w:rsidR="00394B10" w:rsidRPr="00416A2B" w:rsidRDefault="00394B10" w:rsidP="00394B10">
            <w:pPr>
              <w:pStyle w:val="TAL"/>
              <w:rPr>
                <w:sz w:val="16"/>
              </w:rPr>
            </w:pPr>
            <w:r w:rsidRPr="00416A2B">
              <w:rPr>
                <w:sz w:val="16"/>
              </w:rPr>
              <w:t>S6-210324</w:t>
            </w:r>
          </w:p>
        </w:tc>
        <w:tc>
          <w:tcPr>
            <w:tcW w:w="0" w:type="auto"/>
            <w:shd w:val="clear" w:color="auto" w:fill="auto"/>
          </w:tcPr>
          <w:p w14:paraId="13DCADAA" w14:textId="428F369E" w:rsidR="00394B10" w:rsidRPr="00416A2B" w:rsidRDefault="00394B10" w:rsidP="00394B10">
            <w:pPr>
              <w:pStyle w:val="TAL"/>
              <w:rPr>
                <w:sz w:val="16"/>
              </w:rPr>
            </w:pPr>
            <w:r w:rsidRPr="00416A2B">
              <w:rPr>
                <w:sz w:val="16"/>
              </w:rPr>
              <w:t>Monitoring and control of QoS for eV2X communications</w:t>
            </w:r>
          </w:p>
        </w:tc>
        <w:tc>
          <w:tcPr>
            <w:tcW w:w="0" w:type="auto"/>
            <w:shd w:val="clear" w:color="auto" w:fill="auto"/>
          </w:tcPr>
          <w:p w14:paraId="13FF19F1" w14:textId="0B2F2B50" w:rsidR="00394B10" w:rsidRPr="00416A2B" w:rsidRDefault="00394B10" w:rsidP="00394B10">
            <w:pPr>
              <w:pStyle w:val="TAL"/>
              <w:rPr>
                <w:sz w:val="16"/>
              </w:rPr>
            </w:pPr>
            <w:r w:rsidRPr="00416A2B">
              <w:rPr>
                <w:sz w:val="16"/>
              </w:rPr>
              <w:t>Huawei, Hisilicon</w:t>
            </w:r>
          </w:p>
        </w:tc>
        <w:tc>
          <w:tcPr>
            <w:tcW w:w="0" w:type="auto"/>
            <w:shd w:val="clear" w:color="auto" w:fill="auto"/>
          </w:tcPr>
          <w:p w14:paraId="3C92FB75" w14:textId="2B9D535C" w:rsidR="00394B10" w:rsidRPr="00416A2B" w:rsidRDefault="00394B10" w:rsidP="00394B10">
            <w:pPr>
              <w:pStyle w:val="TAL"/>
              <w:rPr>
                <w:sz w:val="16"/>
              </w:rPr>
            </w:pPr>
            <w:r w:rsidRPr="00416A2B">
              <w:rPr>
                <w:sz w:val="16"/>
              </w:rPr>
              <w:t>agreed</w:t>
            </w:r>
          </w:p>
        </w:tc>
        <w:tc>
          <w:tcPr>
            <w:tcW w:w="0" w:type="auto"/>
            <w:shd w:val="clear" w:color="auto" w:fill="auto"/>
          </w:tcPr>
          <w:p w14:paraId="6DC5873A" w14:textId="4D93CC35" w:rsidR="00394B10" w:rsidRPr="00416A2B" w:rsidRDefault="00394B10" w:rsidP="00394B10">
            <w:pPr>
              <w:pStyle w:val="TAL"/>
              <w:rPr>
                <w:sz w:val="16"/>
              </w:rPr>
            </w:pPr>
            <w:r w:rsidRPr="00416A2B">
              <w:rPr>
                <w:sz w:val="16"/>
              </w:rPr>
              <w:t>S6-210163</w:t>
            </w:r>
          </w:p>
        </w:tc>
        <w:tc>
          <w:tcPr>
            <w:tcW w:w="0" w:type="auto"/>
            <w:shd w:val="clear" w:color="auto" w:fill="auto"/>
          </w:tcPr>
          <w:p w14:paraId="4DE1A019" w14:textId="3A0DFAA6" w:rsidR="00394B10" w:rsidRPr="00416A2B" w:rsidRDefault="00394B10" w:rsidP="00394B10">
            <w:pPr>
              <w:pStyle w:val="TAL"/>
              <w:rPr>
                <w:sz w:val="16"/>
              </w:rPr>
            </w:pPr>
            <w:r w:rsidRPr="00416A2B">
              <w:rPr>
                <w:sz w:val="16"/>
              </w:rPr>
              <w:t>-</w:t>
            </w:r>
          </w:p>
        </w:tc>
      </w:tr>
      <w:tr w:rsidR="00416A2B" w:rsidRPr="00416A2B" w14:paraId="3173C0EB" w14:textId="77777777" w:rsidTr="00416A2B">
        <w:tc>
          <w:tcPr>
            <w:tcW w:w="0" w:type="auto"/>
            <w:shd w:val="clear" w:color="auto" w:fill="auto"/>
          </w:tcPr>
          <w:p w14:paraId="55AC2782" w14:textId="40BCCFB6" w:rsidR="00394B10" w:rsidRPr="00416A2B" w:rsidRDefault="00394B10" w:rsidP="00394B10">
            <w:pPr>
              <w:pStyle w:val="TAL"/>
              <w:rPr>
                <w:sz w:val="16"/>
              </w:rPr>
            </w:pPr>
            <w:r w:rsidRPr="00416A2B">
              <w:rPr>
                <w:sz w:val="16"/>
              </w:rPr>
              <w:t>S6-210325</w:t>
            </w:r>
          </w:p>
        </w:tc>
        <w:tc>
          <w:tcPr>
            <w:tcW w:w="0" w:type="auto"/>
            <w:shd w:val="clear" w:color="auto" w:fill="auto"/>
          </w:tcPr>
          <w:p w14:paraId="48747B1F" w14:textId="267958E1"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37A42662" w14:textId="18536876"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2F615A70" w14:textId="52DB3D99" w:rsidR="00394B10" w:rsidRPr="00416A2B" w:rsidRDefault="00394B10" w:rsidP="00394B10">
            <w:pPr>
              <w:pStyle w:val="TAL"/>
              <w:rPr>
                <w:sz w:val="16"/>
              </w:rPr>
            </w:pPr>
            <w:r w:rsidRPr="00416A2B">
              <w:rPr>
                <w:sz w:val="16"/>
              </w:rPr>
              <w:t>postponed</w:t>
            </w:r>
          </w:p>
        </w:tc>
        <w:tc>
          <w:tcPr>
            <w:tcW w:w="0" w:type="auto"/>
            <w:shd w:val="clear" w:color="auto" w:fill="auto"/>
          </w:tcPr>
          <w:p w14:paraId="44D7568D" w14:textId="3FD70267" w:rsidR="00394B10" w:rsidRPr="00416A2B" w:rsidRDefault="00394B10" w:rsidP="00394B10">
            <w:pPr>
              <w:pStyle w:val="TAL"/>
              <w:rPr>
                <w:sz w:val="16"/>
              </w:rPr>
            </w:pPr>
            <w:r w:rsidRPr="00416A2B">
              <w:rPr>
                <w:sz w:val="16"/>
              </w:rPr>
              <w:t>S6-210129</w:t>
            </w:r>
          </w:p>
        </w:tc>
        <w:tc>
          <w:tcPr>
            <w:tcW w:w="0" w:type="auto"/>
            <w:shd w:val="clear" w:color="auto" w:fill="auto"/>
          </w:tcPr>
          <w:p w14:paraId="14202D3A" w14:textId="368411DE" w:rsidR="00394B10" w:rsidRPr="00416A2B" w:rsidRDefault="00394B10" w:rsidP="00394B10">
            <w:pPr>
              <w:pStyle w:val="TAL"/>
              <w:rPr>
                <w:sz w:val="16"/>
              </w:rPr>
            </w:pPr>
            <w:r w:rsidRPr="00416A2B">
              <w:rPr>
                <w:sz w:val="16"/>
              </w:rPr>
              <w:t>-</w:t>
            </w:r>
          </w:p>
        </w:tc>
      </w:tr>
      <w:tr w:rsidR="00416A2B" w:rsidRPr="00416A2B" w14:paraId="3B2AE9E2" w14:textId="77777777" w:rsidTr="00416A2B">
        <w:tc>
          <w:tcPr>
            <w:tcW w:w="0" w:type="auto"/>
            <w:shd w:val="clear" w:color="auto" w:fill="auto"/>
          </w:tcPr>
          <w:p w14:paraId="6FB687D3" w14:textId="785B5213" w:rsidR="00394B10" w:rsidRPr="00416A2B" w:rsidRDefault="00394B10" w:rsidP="00394B10">
            <w:pPr>
              <w:pStyle w:val="TAL"/>
              <w:rPr>
                <w:sz w:val="16"/>
              </w:rPr>
            </w:pPr>
            <w:r w:rsidRPr="00416A2B">
              <w:rPr>
                <w:sz w:val="16"/>
              </w:rPr>
              <w:t>S6-210326</w:t>
            </w:r>
          </w:p>
        </w:tc>
        <w:tc>
          <w:tcPr>
            <w:tcW w:w="0" w:type="auto"/>
            <w:shd w:val="clear" w:color="auto" w:fill="auto"/>
          </w:tcPr>
          <w:p w14:paraId="48858B82" w14:textId="62688DF9" w:rsidR="00394B10" w:rsidRPr="00416A2B" w:rsidRDefault="00394B10" w:rsidP="00394B10">
            <w:pPr>
              <w:pStyle w:val="TAL"/>
              <w:rPr>
                <w:sz w:val="16"/>
              </w:rPr>
            </w:pPr>
            <w:r w:rsidRPr="00416A2B">
              <w:rPr>
                <w:sz w:val="16"/>
              </w:rPr>
              <w:t>Terms of Reference (ToR) update for TSG SA WG6 (SA6)</w:t>
            </w:r>
          </w:p>
        </w:tc>
        <w:tc>
          <w:tcPr>
            <w:tcW w:w="0" w:type="auto"/>
            <w:shd w:val="clear" w:color="auto" w:fill="auto"/>
          </w:tcPr>
          <w:p w14:paraId="4645DCC2" w14:textId="601B7906" w:rsidR="00394B10" w:rsidRPr="00416A2B" w:rsidRDefault="00394B10" w:rsidP="00394B10">
            <w:pPr>
              <w:pStyle w:val="TAL"/>
              <w:rPr>
                <w:sz w:val="16"/>
              </w:rPr>
            </w:pPr>
            <w:r w:rsidRPr="00416A2B">
              <w:rPr>
                <w:sz w:val="16"/>
              </w:rPr>
              <w:t>Motorola Solutions Germany</w:t>
            </w:r>
          </w:p>
        </w:tc>
        <w:tc>
          <w:tcPr>
            <w:tcW w:w="0" w:type="auto"/>
            <w:shd w:val="clear" w:color="auto" w:fill="auto"/>
          </w:tcPr>
          <w:p w14:paraId="0132D2DA" w14:textId="18FEC6C8" w:rsidR="00394B10" w:rsidRPr="00416A2B" w:rsidRDefault="00394B10" w:rsidP="00394B10">
            <w:pPr>
              <w:pStyle w:val="TAL"/>
              <w:rPr>
                <w:sz w:val="16"/>
              </w:rPr>
            </w:pPr>
            <w:r w:rsidRPr="00416A2B">
              <w:rPr>
                <w:sz w:val="16"/>
              </w:rPr>
              <w:t>merged</w:t>
            </w:r>
          </w:p>
        </w:tc>
        <w:tc>
          <w:tcPr>
            <w:tcW w:w="0" w:type="auto"/>
            <w:shd w:val="clear" w:color="auto" w:fill="auto"/>
          </w:tcPr>
          <w:p w14:paraId="15CF968B" w14:textId="011C93D8" w:rsidR="00394B10" w:rsidRPr="00416A2B" w:rsidRDefault="00394B10" w:rsidP="00394B10">
            <w:pPr>
              <w:pStyle w:val="TAL"/>
              <w:rPr>
                <w:sz w:val="16"/>
              </w:rPr>
            </w:pPr>
            <w:r w:rsidRPr="00416A2B">
              <w:rPr>
                <w:sz w:val="16"/>
              </w:rPr>
              <w:t>S6-210193</w:t>
            </w:r>
          </w:p>
        </w:tc>
        <w:tc>
          <w:tcPr>
            <w:tcW w:w="0" w:type="auto"/>
            <w:shd w:val="clear" w:color="auto" w:fill="auto"/>
          </w:tcPr>
          <w:p w14:paraId="57CEFF74" w14:textId="406066E3" w:rsidR="00394B10" w:rsidRPr="00416A2B" w:rsidRDefault="00394B10" w:rsidP="00394B10">
            <w:pPr>
              <w:pStyle w:val="TAL"/>
              <w:rPr>
                <w:sz w:val="16"/>
              </w:rPr>
            </w:pPr>
            <w:r w:rsidRPr="00416A2B">
              <w:rPr>
                <w:sz w:val="16"/>
              </w:rPr>
              <w:t>S6-210268</w:t>
            </w:r>
          </w:p>
        </w:tc>
      </w:tr>
      <w:tr w:rsidR="00416A2B" w:rsidRPr="00416A2B" w14:paraId="20A9E805" w14:textId="77777777" w:rsidTr="00416A2B">
        <w:tc>
          <w:tcPr>
            <w:tcW w:w="0" w:type="auto"/>
            <w:shd w:val="clear" w:color="auto" w:fill="auto"/>
          </w:tcPr>
          <w:p w14:paraId="3D8EB937" w14:textId="3136C57C" w:rsidR="00394B10" w:rsidRPr="00416A2B" w:rsidRDefault="00394B10" w:rsidP="00394B10">
            <w:pPr>
              <w:pStyle w:val="TAL"/>
              <w:rPr>
                <w:sz w:val="16"/>
              </w:rPr>
            </w:pPr>
            <w:r w:rsidRPr="00416A2B">
              <w:rPr>
                <w:sz w:val="16"/>
              </w:rPr>
              <w:t>S6-210327</w:t>
            </w:r>
          </w:p>
        </w:tc>
        <w:tc>
          <w:tcPr>
            <w:tcW w:w="0" w:type="auto"/>
            <w:shd w:val="clear" w:color="auto" w:fill="auto"/>
          </w:tcPr>
          <w:p w14:paraId="27645AC2" w14:textId="1D42EC55" w:rsidR="00394B10" w:rsidRPr="00416A2B" w:rsidRDefault="00394B10" w:rsidP="00394B10">
            <w:pPr>
              <w:pStyle w:val="TAL"/>
              <w:rPr>
                <w:sz w:val="16"/>
              </w:rPr>
            </w:pPr>
            <w:r w:rsidRPr="00416A2B">
              <w:rPr>
                <w:sz w:val="16"/>
              </w:rPr>
              <w:t xml:space="preserve">Add the IE of Emergency indicator in the message of MCData FD request </w:t>
            </w:r>
          </w:p>
        </w:tc>
        <w:tc>
          <w:tcPr>
            <w:tcW w:w="0" w:type="auto"/>
            <w:shd w:val="clear" w:color="auto" w:fill="auto"/>
          </w:tcPr>
          <w:p w14:paraId="4FFA8DE8" w14:textId="2B713AE4" w:rsidR="00394B10" w:rsidRPr="00416A2B" w:rsidRDefault="00394B10" w:rsidP="00394B10">
            <w:pPr>
              <w:pStyle w:val="TAL"/>
              <w:rPr>
                <w:sz w:val="16"/>
              </w:rPr>
            </w:pPr>
            <w:r w:rsidRPr="00416A2B">
              <w:rPr>
                <w:sz w:val="16"/>
              </w:rPr>
              <w:t>TD Tech Ltd</w:t>
            </w:r>
          </w:p>
        </w:tc>
        <w:tc>
          <w:tcPr>
            <w:tcW w:w="0" w:type="auto"/>
            <w:shd w:val="clear" w:color="auto" w:fill="auto"/>
          </w:tcPr>
          <w:p w14:paraId="5A22D76B" w14:textId="31ED17A4" w:rsidR="00394B10" w:rsidRPr="00416A2B" w:rsidRDefault="00394B10" w:rsidP="00394B10">
            <w:pPr>
              <w:pStyle w:val="TAL"/>
              <w:rPr>
                <w:sz w:val="16"/>
              </w:rPr>
            </w:pPr>
            <w:r w:rsidRPr="00416A2B">
              <w:rPr>
                <w:sz w:val="16"/>
              </w:rPr>
              <w:t>postponed</w:t>
            </w:r>
          </w:p>
        </w:tc>
        <w:tc>
          <w:tcPr>
            <w:tcW w:w="0" w:type="auto"/>
            <w:shd w:val="clear" w:color="auto" w:fill="auto"/>
          </w:tcPr>
          <w:p w14:paraId="05AF116C" w14:textId="6FB0CE1C" w:rsidR="00394B10" w:rsidRPr="00416A2B" w:rsidRDefault="00394B10" w:rsidP="00394B10">
            <w:pPr>
              <w:pStyle w:val="TAL"/>
              <w:rPr>
                <w:sz w:val="16"/>
              </w:rPr>
            </w:pPr>
            <w:r w:rsidRPr="00416A2B">
              <w:rPr>
                <w:sz w:val="16"/>
              </w:rPr>
              <w:t>S6-210017</w:t>
            </w:r>
          </w:p>
        </w:tc>
        <w:tc>
          <w:tcPr>
            <w:tcW w:w="0" w:type="auto"/>
            <w:shd w:val="clear" w:color="auto" w:fill="auto"/>
          </w:tcPr>
          <w:p w14:paraId="283BFEC7" w14:textId="6CDFF8B6" w:rsidR="00394B10" w:rsidRPr="00416A2B" w:rsidRDefault="00394B10" w:rsidP="00394B10">
            <w:pPr>
              <w:pStyle w:val="TAL"/>
              <w:rPr>
                <w:sz w:val="16"/>
              </w:rPr>
            </w:pPr>
            <w:r w:rsidRPr="00416A2B">
              <w:rPr>
                <w:sz w:val="16"/>
              </w:rPr>
              <w:t>-</w:t>
            </w:r>
          </w:p>
        </w:tc>
      </w:tr>
      <w:tr w:rsidR="00416A2B" w:rsidRPr="00416A2B" w14:paraId="13595552" w14:textId="77777777" w:rsidTr="00416A2B">
        <w:tc>
          <w:tcPr>
            <w:tcW w:w="0" w:type="auto"/>
            <w:shd w:val="clear" w:color="auto" w:fill="auto"/>
          </w:tcPr>
          <w:p w14:paraId="71AA1391" w14:textId="652AF2A5" w:rsidR="00394B10" w:rsidRPr="00416A2B" w:rsidRDefault="00394B10" w:rsidP="00394B10">
            <w:pPr>
              <w:pStyle w:val="TAL"/>
              <w:rPr>
                <w:sz w:val="16"/>
              </w:rPr>
            </w:pPr>
            <w:r w:rsidRPr="00416A2B">
              <w:rPr>
                <w:sz w:val="16"/>
              </w:rPr>
              <w:t>S6-210328</w:t>
            </w:r>
          </w:p>
        </w:tc>
        <w:tc>
          <w:tcPr>
            <w:tcW w:w="0" w:type="auto"/>
            <w:shd w:val="clear" w:color="auto" w:fill="auto"/>
          </w:tcPr>
          <w:p w14:paraId="24BD870E" w14:textId="3BAB8533" w:rsidR="00394B10" w:rsidRPr="00416A2B" w:rsidRDefault="00394B10" w:rsidP="00394B10">
            <w:pPr>
              <w:pStyle w:val="TAL"/>
              <w:rPr>
                <w:sz w:val="16"/>
              </w:rPr>
            </w:pPr>
            <w:r w:rsidRPr="00416A2B">
              <w:rPr>
                <w:sz w:val="16"/>
              </w:rPr>
              <w:t xml:space="preserve">Pseudo-CR on MC service system 5GS resource control for unicast </w:t>
            </w:r>
            <w:r w:rsidRPr="00416A2B">
              <w:rPr>
                <w:sz w:val="16"/>
              </w:rPr>
              <w:lastRenderedPageBreak/>
              <w:t>communication</w:t>
            </w:r>
          </w:p>
        </w:tc>
        <w:tc>
          <w:tcPr>
            <w:tcW w:w="0" w:type="auto"/>
            <w:shd w:val="clear" w:color="auto" w:fill="auto"/>
          </w:tcPr>
          <w:p w14:paraId="15F2F4C9" w14:textId="3E21C686" w:rsidR="00394B10" w:rsidRPr="00C5536D" w:rsidRDefault="00394B10" w:rsidP="00394B10">
            <w:pPr>
              <w:pStyle w:val="TAL"/>
              <w:rPr>
                <w:sz w:val="16"/>
                <w:lang w:val="fr-FR"/>
              </w:rPr>
            </w:pPr>
            <w:r w:rsidRPr="00C5536D">
              <w:rPr>
                <w:sz w:val="16"/>
                <w:lang w:val="fr-FR"/>
              </w:rPr>
              <w:lastRenderedPageBreak/>
              <w:t>Union Inter. Chemins de Fer</w:t>
            </w:r>
          </w:p>
        </w:tc>
        <w:tc>
          <w:tcPr>
            <w:tcW w:w="0" w:type="auto"/>
            <w:shd w:val="clear" w:color="auto" w:fill="auto"/>
          </w:tcPr>
          <w:p w14:paraId="24A58E8D" w14:textId="30C9EA15" w:rsidR="00394B10" w:rsidRPr="00416A2B" w:rsidRDefault="00394B10" w:rsidP="00394B10">
            <w:pPr>
              <w:pStyle w:val="TAL"/>
              <w:rPr>
                <w:sz w:val="16"/>
              </w:rPr>
            </w:pPr>
            <w:r w:rsidRPr="00416A2B">
              <w:rPr>
                <w:sz w:val="16"/>
              </w:rPr>
              <w:t>withdrawn</w:t>
            </w:r>
          </w:p>
        </w:tc>
        <w:tc>
          <w:tcPr>
            <w:tcW w:w="0" w:type="auto"/>
            <w:shd w:val="clear" w:color="auto" w:fill="auto"/>
          </w:tcPr>
          <w:p w14:paraId="7E5A6E4B" w14:textId="4D25F494" w:rsidR="00394B10" w:rsidRPr="00416A2B" w:rsidRDefault="00394B10" w:rsidP="00394B10">
            <w:pPr>
              <w:pStyle w:val="TAL"/>
              <w:rPr>
                <w:sz w:val="16"/>
              </w:rPr>
            </w:pPr>
            <w:r w:rsidRPr="00416A2B">
              <w:rPr>
                <w:sz w:val="16"/>
              </w:rPr>
              <w:t>-</w:t>
            </w:r>
          </w:p>
        </w:tc>
        <w:tc>
          <w:tcPr>
            <w:tcW w:w="0" w:type="auto"/>
            <w:shd w:val="clear" w:color="auto" w:fill="auto"/>
          </w:tcPr>
          <w:p w14:paraId="6E46207D" w14:textId="4424C082" w:rsidR="00394B10" w:rsidRPr="00416A2B" w:rsidRDefault="00394B10" w:rsidP="00394B10">
            <w:pPr>
              <w:pStyle w:val="TAL"/>
              <w:rPr>
                <w:sz w:val="16"/>
              </w:rPr>
            </w:pPr>
            <w:r w:rsidRPr="00416A2B">
              <w:rPr>
                <w:sz w:val="16"/>
              </w:rPr>
              <w:t>-</w:t>
            </w:r>
          </w:p>
        </w:tc>
      </w:tr>
      <w:tr w:rsidR="00416A2B" w:rsidRPr="00416A2B" w14:paraId="7426EAB5" w14:textId="77777777" w:rsidTr="00416A2B">
        <w:tc>
          <w:tcPr>
            <w:tcW w:w="0" w:type="auto"/>
            <w:shd w:val="clear" w:color="auto" w:fill="auto"/>
          </w:tcPr>
          <w:p w14:paraId="307C8BAB" w14:textId="14071A9E" w:rsidR="00394B10" w:rsidRPr="00416A2B" w:rsidRDefault="00394B10" w:rsidP="00394B10">
            <w:pPr>
              <w:pStyle w:val="TAL"/>
              <w:rPr>
                <w:sz w:val="16"/>
              </w:rPr>
            </w:pPr>
            <w:r w:rsidRPr="00416A2B">
              <w:rPr>
                <w:sz w:val="16"/>
              </w:rPr>
              <w:t>S6-210329</w:t>
            </w:r>
          </w:p>
        </w:tc>
        <w:tc>
          <w:tcPr>
            <w:tcW w:w="0" w:type="auto"/>
            <w:shd w:val="clear" w:color="auto" w:fill="auto"/>
          </w:tcPr>
          <w:p w14:paraId="3506EA93" w14:textId="6F94D26C" w:rsidR="00394B10" w:rsidRPr="00416A2B" w:rsidRDefault="00394B10" w:rsidP="00394B10">
            <w:pPr>
              <w:pStyle w:val="TAL"/>
              <w:rPr>
                <w:sz w:val="16"/>
              </w:rPr>
            </w:pPr>
            <w:r w:rsidRPr="00416A2B">
              <w:rPr>
                <w:sz w:val="16"/>
              </w:rPr>
              <w:t>SA6#41-e Work Plan discussion</w:t>
            </w:r>
          </w:p>
        </w:tc>
        <w:tc>
          <w:tcPr>
            <w:tcW w:w="0" w:type="auto"/>
            <w:shd w:val="clear" w:color="auto" w:fill="auto"/>
          </w:tcPr>
          <w:p w14:paraId="6561DFDE" w14:textId="3B596DD3" w:rsidR="00394B10" w:rsidRPr="00416A2B" w:rsidRDefault="00394B10" w:rsidP="00394B10">
            <w:pPr>
              <w:pStyle w:val="TAL"/>
              <w:rPr>
                <w:sz w:val="16"/>
              </w:rPr>
            </w:pPr>
            <w:r w:rsidRPr="00416A2B">
              <w:rPr>
                <w:sz w:val="16"/>
              </w:rPr>
              <w:t>SA6 Chair</w:t>
            </w:r>
          </w:p>
        </w:tc>
        <w:tc>
          <w:tcPr>
            <w:tcW w:w="0" w:type="auto"/>
            <w:shd w:val="clear" w:color="auto" w:fill="auto"/>
          </w:tcPr>
          <w:p w14:paraId="76D63903" w14:textId="70D70367" w:rsidR="00394B10" w:rsidRPr="00416A2B" w:rsidRDefault="00394B10" w:rsidP="00394B10">
            <w:pPr>
              <w:pStyle w:val="TAL"/>
              <w:rPr>
                <w:sz w:val="16"/>
              </w:rPr>
            </w:pPr>
            <w:r w:rsidRPr="00416A2B">
              <w:rPr>
                <w:sz w:val="16"/>
              </w:rPr>
              <w:t>noted</w:t>
            </w:r>
          </w:p>
        </w:tc>
        <w:tc>
          <w:tcPr>
            <w:tcW w:w="0" w:type="auto"/>
            <w:shd w:val="clear" w:color="auto" w:fill="auto"/>
          </w:tcPr>
          <w:p w14:paraId="1356217A" w14:textId="03AA78C3" w:rsidR="00394B10" w:rsidRPr="00416A2B" w:rsidRDefault="00394B10" w:rsidP="00394B10">
            <w:pPr>
              <w:pStyle w:val="TAL"/>
              <w:rPr>
                <w:sz w:val="16"/>
              </w:rPr>
            </w:pPr>
            <w:r w:rsidRPr="00416A2B">
              <w:rPr>
                <w:sz w:val="16"/>
              </w:rPr>
              <w:t>-</w:t>
            </w:r>
          </w:p>
        </w:tc>
        <w:tc>
          <w:tcPr>
            <w:tcW w:w="0" w:type="auto"/>
            <w:shd w:val="clear" w:color="auto" w:fill="auto"/>
          </w:tcPr>
          <w:p w14:paraId="6A4F02AF" w14:textId="3DE78B82" w:rsidR="00394B10" w:rsidRPr="00416A2B" w:rsidRDefault="00394B10" w:rsidP="00394B10">
            <w:pPr>
              <w:pStyle w:val="TAL"/>
              <w:rPr>
                <w:sz w:val="16"/>
              </w:rPr>
            </w:pPr>
            <w:r w:rsidRPr="00416A2B">
              <w:rPr>
                <w:sz w:val="16"/>
              </w:rPr>
              <w:t>-</w:t>
            </w:r>
          </w:p>
        </w:tc>
      </w:tr>
      <w:tr w:rsidR="00416A2B" w:rsidRPr="00416A2B" w14:paraId="6A6A7967" w14:textId="77777777" w:rsidTr="00416A2B">
        <w:tc>
          <w:tcPr>
            <w:tcW w:w="0" w:type="auto"/>
            <w:shd w:val="clear" w:color="auto" w:fill="auto"/>
          </w:tcPr>
          <w:p w14:paraId="31372F56" w14:textId="11C047DA" w:rsidR="00394B10" w:rsidRPr="00416A2B" w:rsidRDefault="00394B10" w:rsidP="00394B10">
            <w:pPr>
              <w:pStyle w:val="TAL"/>
              <w:rPr>
                <w:sz w:val="16"/>
              </w:rPr>
            </w:pPr>
            <w:r w:rsidRPr="00416A2B">
              <w:rPr>
                <w:sz w:val="16"/>
              </w:rPr>
              <w:t>S6-210330</w:t>
            </w:r>
          </w:p>
        </w:tc>
        <w:tc>
          <w:tcPr>
            <w:tcW w:w="0" w:type="auto"/>
            <w:shd w:val="clear" w:color="auto" w:fill="auto"/>
          </w:tcPr>
          <w:p w14:paraId="2D1FBF4C" w14:textId="18912B19" w:rsidR="00394B10" w:rsidRPr="00416A2B" w:rsidRDefault="00394B10" w:rsidP="00394B10">
            <w:pPr>
              <w:pStyle w:val="TAL"/>
              <w:rPr>
                <w:sz w:val="16"/>
              </w:rPr>
            </w:pPr>
            <w:r w:rsidRPr="00416A2B">
              <w:rPr>
                <w:sz w:val="16"/>
              </w:rPr>
              <w:t>Reply LS on APIs in EDGEAPP</w:t>
            </w:r>
          </w:p>
        </w:tc>
        <w:tc>
          <w:tcPr>
            <w:tcW w:w="0" w:type="auto"/>
            <w:shd w:val="clear" w:color="auto" w:fill="auto"/>
          </w:tcPr>
          <w:p w14:paraId="35FAA445" w14:textId="142F1AB4" w:rsidR="00394B10" w:rsidRPr="00416A2B" w:rsidRDefault="00394B10" w:rsidP="00394B10">
            <w:pPr>
              <w:pStyle w:val="TAL"/>
              <w:rPr>
                <w:sz w:val="16"/>
              </w:rPr>
            </w:pPr>
            <w:r w:rsidRPr="00416A2B">
              <w:rPr>
                <w:sz w:val="16"/>
              </w:rPr>
              <w:t>Samsung</w:t>
            </w:r>
          </w:p>
        </w:tc>
        <w:tc>
          <w:tcPr>
            <w:tcW w:w="0" w:type="auto"/>
            <w:shd w:val="clear" w:color="auto" w:fill="auto"/>
          </w:tcPr>
          <w:p w14:paraId="6B7CC6DA" w14:textId="6E201CD7" w:rsidR="00394B10" w:rsidRPr="00416A2B" w:rsidRDefault="00394B10" w:rsidP="00394B10">
            <w:pPr>
              <w:pStyle w:val="TAL"/>
              <w:rPr>
                <w:sz w:val="16"/>
              </w:rPr>
            </w:pPr>
            <w:r w:rsidRPr="00416A2B">
              <w:rPr>
                <w:sz w:val="16"/>
              </w:rPr>
              <w:t>approved</w:t>
            </w:r>
          </w:p>
        </w:tc>
        <w:tc>
          <w:tcPr>
            <w:tcW w:w="0" w:type="auto"/>
            <w:shd w:val="clear" w:color="auto" w:fill="auto"/>
          </w:tcPr>
          <w:p w14:paraId="2CE58698" w14:textId="60FF5FCF" w:rsidR="00394B10" w:rsidRPr="00416A2B" w:rsidRDefault="00394B10" w:rsidP="00394B10">
            <w:pPr>
              <w:pStyle w:val="TAL"/>
              <w:rPr>
                <w:sz w:val="16"/>
              </w:rPr>
            </w:pPr>
            <w:r w:rsidRPr="00416A2B">
              <w:rPr>
                <w:sz w:val="16"/>
              </w:rPr>
              <w:t>S6-210282</w:t>
            </w:r>
          </w:p>
        </w:tc>
        <w:tc>
          <w:tcPr>
            <w:tcW w:w="0" w:type="auto"/>
            <w:shd w:val="clear" w:color="auto" w:fill="auto"/>
          </w:tcPr>
          <w:p w14:paraId="7C69302F" w14:textId="400B8435" w:rsidR="00394B10" w:rsidRPr="00416A2B" w:rsidRDefault="00394B10" w:rsidP="00394B10">
            <w:pPr>
              <w:pStyle w:val="TAL"/>
              <w:rPr>
                <w:sz w:val="16"/>
              </w:rPr>
            </w:pPr>
            <w:r w:rsidRPr="00416A2B">
              <w:rPr>
                <w:sz w:val="16"/>
              </w:rPr>
              <w:t>-</w:t>
            </w:r>
          </w:p>
        </w:tc>
      </w:tr>
      <w:tr w:rsidR="00416A2B" w:rsidRPr="00416A2B" w14:paraId="4E19B4BC" w14:textId="77777777" w:rsidTr="00416A2B">
        <w:tc>
          <w:tcPr>
            <w:tcW w:w="0" w:type="auto"/>
            <w:shd w:val="clear" w:color="auto" w:fill="auto"/>
          </w:tcPr>
          <w:p w14:paraId="710C6A29" w14:textId="4B37730D" w:rsidR="00394B10" w:rsidRPr="00416A2B" w:rsidRDefault="00394B10" w:rsidP="00394B10">
            <w:pPr>
              <w:pStyle w:val="TAL"/>
              <w:rPr>
                <w:sz w:val="16"/>
              </w:rPr>
            </w:pPr>
            <w:r w:rsidRPr="00416A2B">
              <w:rPr>
                <w:sz w:val="16"/>
              </w:rPr>
              <w:t>S6-210331</w:t>
            </w:r>
          </w:p>
        </w:tc>
        <w:tc>
          <w:tcPr>
            <w:tcW w:w="0" w:type="auto"/>
            <w:shd w:val="clear" w:color="auto" w:fill="auto"/>
          </w:tcPr>
          <w:p w14:paraId="0451A8D3" w14:textId="2945A300" w:rsidR="00394B10" w:rsidRPr="00416A2B" w:rsidRDefault="00394B10" w:rsidP="00394B10">
            <w:pPr>
              <w:pStyle w:val="TAL"/>
              <w:rPr>
                <w:sz w:val="16"/>
              </w:rPr>
            </w:pPr>
            <w:r w:rsidRPr="00416A2B">
              <w:rPr>
                <w:sz w:val="16"/>
              </w:rPr>
              <w:t>LS on RAT type for network monitoring</w:t>
            </w:r>
          </w:p>
        </w:tc>
        <w:tc>
          <w:tcPr>
            <w:tcW w:w="0" w:type="auto"/>
            <w:shd w:val="clear" w:color="auto" w:fill="auto"/>
          </w:tcPr>
          <w:p w14:paraId="4BC658EE" w14:textId="6F8AF257" w:rsidR="00394B10" w:rsidRPr="00416A2B" w:rsidRDefault="00394B10" w:rsidP="00394B10">
            <w:pPr>
              <w:pStyle w:val="TAL"/>
              <w:rPr>
                <w:sz w:val="16"/>
              </w:rPr>
            </w:pPr>
            <w:r w:rsidRPr="00416A2B">
              <w:rPr>
                <w:sz w:val="16"/>
              </w:rPr>
              <w:t>CATT</w:t>
            </w:r>
          </w:p>
        </w:tc>
        <w:tc>
          <w:tcPr>
            <w:tcW w:w="0" w:type="auto"/>
            <w:shd w:val="clear" w:color="auto" w:fill="auto"/>
          </w:tcPr>
          <w:p w14:paraId="134E77BB" w14:textId="407FEE6A" w:rsidR="00394B10" w:rsidRPr="00416A2B" w:rsidRDefault="00394B10" w:rsidP="00394B10">
            <w:pPr>
              <w:pStyle w:val="TAL"/>
              <w:rPr>
                <w:sz w:val="16"/>
              </w:rPr>
            </w:pPr>
            <w:r w:rsidRPr="00416A2B">
              <w:rPr>
                <w:sz w:val="16"/>
              </w:rPr>
              <w:t>approved</w:t>
            </w:r>
          </w:p>
        </w:tc>
        <w:tc>
          <w:tcPr>
            <w:tcW w:w="0" w:type="auto"/>
            <w:shd w:val="clear" w:color="auto" w:fill="auto"/>
          </w:tcPr>
          <w:p w14:paraId="44540F89" w14:textId="06EA2743" w:rsidR="00394B10" w:rsidRPr="00416A2B" w:rsidRDefault="00394B10" w:rsidP="00394B10">
            <w:pPr>
              <w:pStyle w:val="TAL"/>
              <w:rPr>
                <w:sz w:val="16"/>
              </w:rPr>
            </w:pPr>
            <w:r w:rsidRPr="00416A2B">
              <w:rPr>
                <w:sz w:val="16"/>
              </w:rPr>
              <w:t>S6-210212</w:t>
            </w:r>
          </w:p>
        </w:tc>
        <w:tc>
          <w:tcPr>
            <w:tcW w:w="0" w:type="auto"/>
            <w:shd w:val="clear" w:color="auto" w:fill="auto"/>
          </w:tcPr>
          <w:p w14:paraId="67E4C300" w14:textId="5FF0E524" w:rsidR="00394B10" w:rsidRPr="00416A2B" w:rsidRDefault="00394B10" w:rsidP="00394B10">
            <w:pPr>
              <w:pStyle w:val="TAL"/>
              <w:rPr>
                <w:sz w:val="16"/>
              </w:rPr>
            </w:pPr>
            <w:r w:rsidRPr="00416A2B">
              <w:rPr>
                <w:sz w:val="16"/>
              </w:rPr>
              <w:t>-</w:t>
            </w:r>
          </w:p>
        </w:tc>
      </w:tr>
      <w:tr w:rsidR="00416A2B" w:rsidRPr="00416A2B" w14:paraId="0DFC8273" w14:textId="77777777" w:rsidTr="00416A2B">
        <w:tc>
          <w:tcPr>
            <w:tcW w:w="0" w:type="auto"/>
            <w:shd w:val="clear" w:color="auto" w:fill="auto"/>
          </w:tcPr>
          <w:p w14:paraId="70988019" w14:textId="2B251F10" w:rsidR="00394B10" w:rsidRPr="00416A2B" w:rsidRDefault="00394B10" w:rsidP="00394B10">
            <w:pPr>
              <w:pStyle w:val="TAL"/>
              <w:rPr>
                <w:sz w:val="16"/>
              </w:rPr>
            </w:pPr>
            <w:r w:rsidRPr="00416A2B">
              <w:rPr>
                <w:sz w:val="16"/>
              </w:rPr>
              <w:t>S6-210332</w:t>
            </w:r>
          </w:p>
        </w:tc>
        <w:tc>
          <w:tcPr>
            <w:tcW w:w="0" w:type="auto"/>
            <w:shd w:val="clear" w:color="auto" w:fill="auto"/>
          </w:tcPr>
          <w:p w14:paraId="25772C2E" w14:textId="4A2585E0" w:rsidR="00394B10" w:rsidRPr="00416A2B" w:rsidRDefault="00394B10" w:rsidP="00394B10">
            <w:pPr>
              <w:pStyle w:val="TAL"/>
              <w:rPr>
                <w:sz w:val="16"/>
              </w:rPr>
            </w:pPr>
            <w:r w:rsidRPr="00416A2B">
              <w:rPr>
                <w:sz w:val="16"/>
              </w:rPr>
              <w:t>SA6 ToR Update</w:t>
            </w:r>
          </w:p>
        </w:tc>
        <w:tc>
          <w:tcPr>
            <w:tcW w:w="0" w:type="auto"/>
            <w:shd w:val="clear" w:color="auto" w:fill="auto"/>
          </w:tcPr>
          <w:p w14:paraId="67E6A62B" w14:textId="1C8DACC8" w:rsidR="00394B10" w:rsidRPr="00416A2B" w:rsidRDefault="00394B10" w:rsidP="00394B10">
            <w:pPr>
              <w:pStyle w:val="TAL"/>
              <w:rPr>
                <w:sz w:val="16"/>
              </w:rPr>
            </w:pPr>
            <w:r w:rsidRPr="00416A2B">
              <w:rPr>
                <w:sz w:val="16"/>
              </w:rPr>
              <w:t>SA6 Leadership</w:t>
            </w:r>
          </w:p>
        </w:tc>
        <w:tc>
          <w:tcPr>
            <w:tcW w:w="0" w:type="auto"/>
            <w:shd w:val="clear" w:color="auto" w:fill="auto"/>
          </w:tcPr>
          <w:p w14:paraId="1681A813" w14:textId="022A364C" w:rsidR="00394B10" w:rsidRPr="00416A2B" w:rsidRDefault="00394B10" w:rsidP="00394B10">
            <w:pPr>
              <w:pStyle w:val="TAL"/>
              <w:rPr>
                <w:sz w:val="16"/>
              </w:rPr>
            </w:pPr>
            <w:r w:rsidRPr="00416A2B">
              <w:rPr>
                <w:sz w:val="16"/>
              </w:rPr>
              <w:t>endorsed</w:t>
            </w:r>
          </w:p>
        </w:tc>
        <w:tc>
          <w:tcPr>
            <w:tcW w:w="0" w:type="auto"/>
            <w:shd w:val="clear" w:color="auto" w:fill="auto"/>
          </w:tcPr>
          <w:p w14:paraId="07199C53" w14:textId="2871B995" w:rsidR="00394B10" w:rsidRPr="00416A2B" w:rsidRDefault="00394B10" w:rsidP="00394B10">
            <w:pPr>
              <w:pStyle w:val="TAL"/>
              <w:rPr>
                <w:sz w:val="16"/>
              </w:rPr>
            </w:pPr>
            <w:r w:rsidRPr="00416A2B">
              <w:rPr>
                <w:sz w:val="16"/>
              </w:rPr>
              <w:t>S6-210268</w:t>
            </w:r>
          </w:p>
        </w:tc>
        <w:tc>
          <w:tcPr>
            <w:tcW w:w="0" w:type="auto"/>
            <w:shd w:val="clear" w:color="auto" w:fill="auto"/>
          </w:tcPr>
          <w:p w14:paraId="7C8ED133" w14:textId="2DE956E9" w:rsidR="00394B10" w:rsidRPr="00416A2B" w:rsidRDefault="00394B10" w:rsidP="00394B10">
            <w:pPr>
              <w:pStyle w:val="TAL"/>
              <w:rPr>
                <w:sz w:val="16"/>
              </w:rPr>
            </w:pPr>
            <w:r w:rsidRPr="00416A2B">
              <w:rPr>
                <w:sz w:val="16"/>
              </w:rPr>
              <w:t>-</w:t>
            </w:r>
          </w:p>
        </w:tc>
      </w:tr>
      <w:tr w:rsidR="00416A2B" w:rsidRPr="00416A2B" w14:paraId="69119A29" w14:textId="77777777" w:rsidTr="00416A2B">
        <w:tc>
          <w:tcPr>
            <w:tcW w:w="0" w:type="auto"/>
            <w:shd w:val="clear" w:color="auto" w:fill="auto"/>
          </w:tcPr>
          <w:p w14:paraId="1FD42DB3" w14:textId="635417FF" w:rsidR="00394B10" w:rsidRPr="00416A2B" w:rsidRDefault="00394B10" w:rsidP="00394B10">
            <w:pPr>
              <w:pStyle w:val="TAL"/>
              <w:rPr>
                <w:sz w:val="16"/>
              </w:rPr>
            </w:pPr>
            <w:r w:rsidRPr="00416A2B">
              <w:rPr>
                <w:sz w:val="16"/>
              </w:rPr>
              <w:t>S6-210333</w:t>
            </w:r>
          </w:p>
        </w:tc>
        <w:tc>
          <w:tcPr>
            <w:tcW w:w="0" w:type="auto"/>
            <w:shd w:val="clear" w:color="auto" w:fill="auto"/>
          </w:tcPr>
          <w:p w14:paraId="29E9FFA6" w14:textId="2C296A34" w:rsidR="00394B10" w:rsidRPr="00416A2B" w:rsidRDefault="00394B10" w:rsidP="00394B10">
            <w:pPr>
              <w:pStyle w:val="TAL"/>
              <w:rPr>
                <w:sz w:val="16"/>
              </w:rPr>
            </w:pPr>
            <w:r w:rsidRPr="00416A2B">
              <w:rPr>
                <w:sz w:val="16"/>
              </w:rPr>
              <w:t>Pseudo-CR on MC service system 5GS resource control for unicast communication</w:t>
            </w:r>
          </w:p>
        </w:tc>
        <w:tc>
          <w:tcPr>
            <w:tcW w:w="0" w:type="auto"/>
            <w:shd w:val="clear" w:color="auto" w:fill="auto"/>
          </w:tcPr>
          <w:p w14:paraId="1101520F" w14:textId="4BDC1B31" w:rsidR="00394B10" w:rsidRPr="00C5536D" w:rsidRDefault="00394B10" w:rsidP="00394B10">
            <w:pPr>
              <w:pStyle w:val="TAL"/>
              <w:rPr>
                <w:sz w:val="16"/>
                <w:lang w:val="fr-FR"/>
              </w:rPr>
            </w:pPr>
            <w:r w:rsidRPr="00C5536D">
              <w:rPr>
                <w:sz w:val="16"/>
                <w:lang w:val="fr-FR"/>
              </w:rPr>
              <w:t>Union Inter. Chemins de Fer</w:t>
            </w:r>
          </w:p>
        </w:tc>
        <w:tc>
          <w:tcPr>
            <w:tcW w:w="0" w:type="auto"/>
            <w:shd w:val="clear" w:color="auto" w:fill="auto"/>
          </w:tcPr>
          <w:p w14:paraId="7AB5B940" w14:textId="560BF985" w:rsidR="00394B10" w:rsidRPr="00416A2B" w:rsidRDefault="00394B10" w:rsidP="00394B10">
            <w:pPr>
              <w:pStyle w:val="TAL"/>
              <w:rPr>
                <w:sz w:val="16"/>
              </w:rPr>
            </w:pPr>
            <w:r w:rsidRPr="00416A2B">
              <w:rPr>
                <w:sz w:val="16"/>
              </w:rPr>
              <w:t>approved</w:t>
            </w:r>
          </w:p>
        </w:tc>
        <w:tc>
          <w:tcPr>
            <w:tcW w:w="0" w:type="auto"/>
            <w:shd w:val="clear" w:color="auto" w:fill="auto"/>
          </w:tcPr>
          <w:p w14:paraId="2890C81C" w14:textId="2470518A" w:rsidR="00394B10" w:rsidRPr="00416A2B" w:rsidRDefault="00394B10" w:rsidP="00394B10">
            <w:pPr>
              <w:pStyle w:val="TAL"/>
              <w:rPr>
                <w:sz w:val="16"/>
              </w:rPr>
            </w:pPr>
            <w:r w:rsidRPr="00416A2B">
              <w:rPr>
                <w:sz w:val="16"/>
              </w:rPr>
              <w:t>S6-210198</w:t>
            </w:r>
          </w:p>
        </w:tc>
        <w:tc>
          <w:tcPr>
            <w:tcW w:w="0" w:type="auto"/>
            <w:shd w:val="clear" w:color="auto" w:fill="auto"/>
          </w:tcPr>
          <w:p w14:paraId="55599763" w14:textId="03F4D608" w:rsidR="00394B10" w:rsidRPr="00416A2B" w:rsidRDefault="00394B10" w:rsidP="00394B10">
            <w:pPr>
              <w:pStyle w:val="TAL"/>
              <w:rPr>
                <w:sz w:val="16"/>
              </w:rPr>
            </w:pPr>
            <w:r w:rsidRPr="00416A2B">
              <w:rPr>
                <w:sz w:val="16"/>
              </w:rPr>
              <w:t>-</w:t>
            </w:r>
          </w:p>
        </w:tc>
      </w:tr>
      <w:tr w:rsidR="00416A2B" w:rsidRPr="00416A2B" w14:paraId="30228EC4" w14:textId="77777777" w:rsidTr="00416A2B">
        <w:tc>
          <w:tcPr>
            <w:tcW w:w="0" w:type="auto"/>
            <w:shd w:val="clear" w:color="auto" w:fill="auto"/>
          </w:tcPr>
          <w:p w14:paraId="09D72398" w14:textId="38CBC454" w:rsidR="00394B10" w:rsidRPr="00416A2B" w:rsidRDefault="00394B10" w:rsidP="00394B10">
            <w:pPr>
              <w:pStyle w:val="TAL"/>
              <w:rPr>
                <w:sz w:val="16"/>
              </w:rPr>
            </w:pPr>
            <w:r w:rsidRPr="00416A2B">
              <w:rPr>
                <w:sz w:val="16"/>
              </w:rPr>
              <w:t>S6-210334</w:t>
            </w:r>
          </w:p>
        </w:tc>
        <w:tc>
          <w:tcPr>
            <w:tcW w:w="0" w:type="auto"/>
            <w:shd w:val="clear" w:color="auto" w:fill="auto"/>
          </w:tcPr>
          <w:p w14:paraId="1D7D3285" w14:textId="7C379D28" w:rsidR="00394B10" w:rsidRPr="00416A2B" w:rsidRDefault="00394B10" w:rsidP="00394B10">
            <w:pPr>
              <w:pStyle w:val="TAL"/>
              <w:rPr>
                <w:sz w:val="16"/>
              </w:rPr>
            </w:pPr>
            <w:r w:rsidRPr="00416A2B">
              <w:rPr>
                <w:sz w:val="16"/>
              </w:rPr>
              <w:t>High level feature description</w:t>
            </w:r>
          </w:p>
        </w:tc>
        <w:tc>
          <w:tcPr>
            <w:tcW w:w="0" w:type="auto"/>
            <w:shd w:val="clear" w:color="auto" w:fill="auto"/>
          </w:tcPr>
          <w:p w14:paraId="6707E9E9" w14:textId="7C951524" w:rsidR="00394B10" w:rsidRPr="00416A2B" w:rsidRDefault="00394B10" w:rsidP="00394B10">
            <w:pPr>
              <w:pStyle w:val="TAL"/>
              <w:rPr>
                <w:sz w:val="16"/>
              </w:rPr>
            </w:pPr>
            <w:r w:rsidRPr="00416A2B">
              <w:rPr>
                <w:sz w:val="16"/>
              </w:rPr>
              <w:t>Samsung, Huawei, Apple</w:t>
            </w:r>
          </w:p>
        </w:tc>
        <w:tc>
          <w:tcPr>
            <w:tcW w:w="0" w:type="auto"/>
            <w:shd w:val="clear" w:color="auto" w:fill="auto"/>
          </w:tcPr>
          <w:p w14:paraId="35A5886E" w14:textId="7E5911F7" w:rsidR="00394B10" w:rsidRPr="00416A2B" w:rsidRDefault="00394B10" w:rsidP="00394B10">
            <w:pPr>
              <w:pStyle w:val="TAL"/>
              <w:rPr>
                <w:sz w:val="16"/>
              </w:rPr>
            </w:pPr>
            <w:r w:rsidRPr="00416A2B">
              <w:rPr>
                <w:sz w:val="16"/>
              </w:rPr>
              <w:t>approved</w:t>
            </w:r>
          </w:p>
        </w:tc>
        <w:tc>
          <w:tcPr>
            <w:tcW w:w="0" w:type="auto"/>
            <w:shd w:val="clear" w:color="auto" w:fill="auto"/>
          </w:tcPr>
          <w:p w14:paraId="2A6FB64F" w14:textId="3A1335BB" w:rsidR="00394B10" w:rsidRPr="00416A2B" w:rsidRDefault="00394B10" w:rsidP="00394B10">
            <w:pPr>
              <w:pStyle w:val="TAL"/>
              <w:rPr>
                <w:sz w:val="16"/>
              </w:rPr>
            </w:pPr>
            <w:r w:rsidRPr="00416A2B">
              <w:rPr>
                <w:sz w:val="16"/>
              </w:rPr>
              <w:t>S6-210284</w:t>
            </w:r>
          </w:p>
        </w:tc>
        <w:tc>
          <w:tcPr>
            <w:tcW w:w="0" w:type="auto"/>
            <w:shd w:val="clear" w:color="auto" w:fill="auto"/>
          </w:tcPr>
          <w:p w14:paraId="1AB1C014" w14:textId="0E010A4C" w:rsidR="00394B10" w:rsidRPr="00416A2B" w:rsidRDefault="00394B10" w:rsidP="00394B10">
            <w:pPr>
              <w:pStyle w:val="TAL"/>
              <w:rPr>
                <w:sz w:val="16"/>
              </w:rPr>
            </w:pPr>
            <w:r w:rsidRPr="00416A2B">
              <w:rPr>
                <w:sz w:val="16"/>
              </w:rPr>
              <w:t>-</w:t>
            </w:r>
          </w:p>
        </w:tc>
      </w:tr>
      <w:tr w:rsidR="00416A2B" w:rsidRPr="00416A2B" w14:paraId="6FD26825" w14:textId="77777777" w:rsidTr="00416A2B">
        <w:tc>
          <w:tcPr>
            <w:tcW w:w="0" w:type="auto"/>
            <w:shd w:val="clear" w:color="auto" w:fill="auto"/>
          </w:tcPr>
          <w:p w14:paraId="6A0CBC9B" w14:textId="75F23897" w:rsidR="00394B10" w:rsidRPr="00416A2B" w:rsidRDefault="00394B10" w:rsidP="00394B10">
            <w:pPr>
              <w:pStyle w:val="TAL"/>
              <w:rPr>
                <w:sz w:val="16"/>
              </w:rPr>
            </w:pPr>
            <w:r w:rsidRPr="00416A2B">
              <w:rPr>
                <w:sz w:val="16"/>
              </w:rPr>
              <w:t>S6-210335</w:t>
            </w:r>
          </w:p>
        </w:tc>
        <w:tc>
          <w:tcPr>
            <w:tcW w:w="0" w:type="auto"/>
            <w:shd w:val="clear" w:color="auto" w:fill="auto"/>
          </w:tcPr>
          <w:p w14:paraId="05AC75CE" w14:textId="68720173" w:rsidR="00394B10" w:rsidRPr="00416A2B" w:rsidRDefault="00394B10" w:rsidP="00394B10">
            <w:pPr>
              <w:pStyle w:val="TAL"/>
              <w:rPr>
                <w:sz w:val="16"/>
              </w:rPr>
            </w:pPr>
            <w:r w:rsidRPr="00416A2B">
              <w:rPr>
                <w:sz w:val="16"/>
              </w:rPr>
              <w:t>Clarification and alignment on ECS address information</w:t>
            </w:r>
          </w:p>
        </w:tc>
        <w:tc>
          <w:tcPr>
            <w:tcW w:w="0" w:type="auto"/>
            <w:shd w:val="clear" w:color="auto" w:fill="auto"/>
          </w:tcPr>
          <w:p w14:paraId="44301E1A" w14:textId="78AE77B5" w:rsidR="00394B10" w:rsidRPr="00416A2B" w:rsidRDefault="00394B10" w:rsidP="00394B10">
            <w:pPr>
              <w:pStyle w:val="TAL"/>
              <w:rPr>
                <w:sz w:val="16"/>
              </w:rPr>
            </w:pPr>
            <w:r w:rsidRPr="00416A2B">
              <w:rPr>
                <w:sz w:val="16"/>
              </w:rPr>
              <w:t>Huawei, Hisilicon</w:t>
            </w:r>
          </w:p>
        </w:tc>
        <w:tc>
          <w:tcPr>
            <w:tcW w:w="0" w:type="auto"/>
            <w:shd w:val="clear" w:color="auto" w:fill="auto"/>
          </w:tcPr>
          <w:p w14:paraId="04FFA31E" w14:textId="58336046" w:rsidR="00394B10" w:rsidRPr="00416A2B" w:rsidRDefault="00394B10" w:rsidP="00394B10">
            <w:pPr>
              <w:pStyle w:val="TAL"/>
              <w:rPr>
                <w:sz w:val="16"/>
              </w:rPr>
            </w:pPr>
            <w:r w:rsidRPr="00416A2B">
              <w:rPr>
                <w:sz w:val="16"/>
              </w:rPr>
              <w:t>approved</w:t>
            </w:r>
          </w:p>
        </w:tc>
        <w:tc>
          <w:tcPr>
            <w:tcW w:w="0" w:type="auto"/>
            <w:shd w:val="clear" w:color="auto" w:fill="auto"/>
          </w:tcPr>
          <w:p w14:paraId="5E2156F1" w14:textId="460151A5" w:rsidR="00394B10" w:rsidRPr="00416A2B" w:rsidRDefault="00394B10" w:rsidP="00394B10">
            <w:pPr>
              <w:pStyle w:val="TAL"/>
              <w:rPr>
                <w:sz w:val="16"/>
              </w:rPr>
            </w:pPr>
            <w:r w:rsidRPr="00416A2B">
              <w:rPr>
                <w:sz w:val="16"/>
              </w:rPr>
              <w:t>S6-210305</w:t>
            </w:r>
          </w:p>
        </w:tc>
        <w:tc>
          <w:tcPr>
            <w:tcW w:w="0" w:type="auto"/>
            <w:shd w:val="clear" w:color="auto" w:fill="auto"/>
          </w:tcPr>
          <w:p w14:paraId="4011395C" w14:textId="3BA5F637" w:rsidR="00394B10" w:rsidRPr="00416A2B" w:rsidRDefault="00394B10" w:rsidP="00394B10">
            <w:pPr>
              <w:pStyle w:val="TAL"/>
              <w:rPr>
                <w:sz w:val="16"/>
              </w:rPr>
            </w:pPr>
            <w:r w:rsidRPr="00416A2B">
              <w:rPr>
                <w:sz w:val="16"/>
              </w:rPr>
              <w:t>-</w:t>
            </w:r>
          </w:p>
        </w:tc>
      </w:tr>
      <w:tr w:rsidR="00416A2B" w:rsidRPr="00416A2B" w14:paraId="2FF47B71" w14:textId="77777777" w:rsidTr="00416A2B">
        <w:tc>
          <w:tcPr>
            <w:tcW w:w="0" w:type="auto"/>
            <w:shd w:val="clear" w:color="auto" w:fill="auto"/>
          </w:tcPr>
          <w:p w14:paraId="107607EF" w14:textId="513069CD" w:rsidR="00394B10" w:rsidRPr="00416A2B" w:rsidRDefault="00394B10" w:rsidP="00394B10">
            <w:pPr>
              <w:pStyle w:val="TAL"/>
              <w:rPr>
                <w:sz w:val="16"/>
              </w:rPr>
            </w:pPr>
            <w:r w:rsidRPr="00416A2B">
              <w:rPr>
                <w:sz w:val="16"/>
              </w:rPr>
              <w:t>S6-210336</w:t>
            </w:r>
          </w:p>
        </w:tc>
        <w:tc>
          <w:tcPr>
            <w:tcW w:w="0" w:type="auto"/>
            <w:shd w:val="clear" w:color="auto" w:fill="auto"/>
          </w:tcPr>
          <w:p w14:paraId="1B1B27F4" w14:textId="4957CFD0"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issue of network exposure function selection</w:t>
            </w:r>
          </w:p>
        </w:tc>
        <w:tc>
          <w:tcPr>
            <w:tcW w:w="0" w:type="auto"/>
            <w:shd w:val="clear" w:color="auto" w:fill="auto"/>
          </w:tcPr>
          <w:p w14:paraId="7BD88418" w14:textId="48CC3F72" w:rsidR="00394B10" w:rsidRPr="00416A2B" w:rsidRDefault="00394B10" w:rsidP="00394B10">
            <w:pPr>
              <w:pStyle w:val="TAL"/>
              <w:rPr>
                <w:sz w:val="16"/>
              </w:rPr>
            </w:pPr>
            <w:r w:rsidRPr="00416A2B">
              <w:rPr>
                <w:sz w:val="16"/>
              </w:rPr>
              <w:t>Samsung</w:t>
            </w:r>
          </w:p>
        </w:tc>
        <w:tc>
          <w:tcPr>
            <w:tcW w:w="0" w:type="auto"/>
            <w:shd w:val="clear" w:color="auto" w:fill="auto"/>
          </w:tcPr>
          <w:p w14:paraId="3C507F5C" w14:textId="5EAACCEE" w:rsidR="00394B10" w:rsidRPr="00416A2B" w:rsidRDefault="00394B10" w:rsidP="00394B10">
            <w:pPr>
              <w:pStyle w:val="TAL"/>
              <w:rPr>
                <w:sz w:val="16"/>
              </w:rPr>
            </w:pPr>
            <w:r w:rsidRPr="00416A2B">
              <w:rPr>
                <w:sz w:val="16"/>
              </w:rPr>
              <w:t>approved</w:t>
            </w:r>
          </w:p>
        </w:tc>
        <w:tc>
          <w:tcPr>
            <w:tcW w:w="0" w:type="auto"/>
            <w:shd w:val="clear" w:color="auto" w:fill="auto"/>
          </w:tcPr>
          <w:p w14:paraId="7732C2F6" w14:textId="5984C277" w:rsidR="00394B10" w:rsidRPr="00416A2B" w:rsidRDefault="00394B10" w:rsidP="00394B10">
            <w:pPr>
              <w:pStyle w:val="TAL"/>
              <w:rPr>
                <w:sz w:val="16"/>
              </w:rPr>
            </w:pPr>
            <w:r w:rsidRPr="00416A2B">
              <w:rPr>
                <w:sz w:val="16"/>
              </w:rPr>
              <w:t>S6-210225</w:t>
            </w:r>
          </w:p>
        </w:tc>
        <w:tc>
          <w:tcPr>
            <w:tcW w:w="0" w:type="auto"/>
            <w:shd w:val="clear" w:color="auto" w:fill="auto"/>
          </w:tcPr>
          <w:p w14:paraId="716E4FB3" w14:textId="552540AC" w:rsidR="00394B10" w:rsidRPr="00416A2B" w:rsidRDefault="00394B10" w:rsidP="00394B10">
            <w:pPr>
              <w:pStyle w:val="TAL"/>
              <w:rPr>
                <w:sz w:val="16"/>
              </w:rPr>
            </w:pPr>
            <w:r w:rsidRPr="00416A2B">
              <w:rPr>
                <w:sz w:val="16"/>
              </w:rPr>
              <w:t>-</w:t>
            </w:r>
          </w:p>
        </w:tc>
      </w:tr>
      <w:tr w:rsidR="00416A2B" w:rsidRPr="00416A2B" w14:paraId="11D63145" w14:textId="77777777" w:rsidTr="00416A2B">
        <w:tc>
          <w:tcPr>
            <w:tcW w:w="0" w:type="auto"/>
            <w:shd w:val="clear" w:color="auto" w:fill="auto"/>
          </w:tcPr>
          <w:p w14:paraId="14F2E0AA" w14:textId="612CCEA0" w:rsidR="00394B10" w:rsidRPr="00416A2B" w:rsidRDefault="00394B10" w:rsidP="00394B10">
            <w:pPr>
              <w:pStyle w:val="TAL"/>
              <w:rPr>
                <w:sz w:val="16"/>
              </w:rPr>
            </w:pPr>
            <w:r w:rsidRPr="00416A2B">
              <w:rPr>
                <w:sz w:val="16"/>
              </w:rPr>
              <w:t>S6-210337</w:t>
            </w:r>
          </w:p>
        </w:tc>
        <w:tc>
          <w:tcPr>
            <w:tcW w:w="0" w:type="auto"/>
            <w:shd w:val="clear" w:color="auto" w:fill="auto"/>
          </w:tcPr>
          <w:p w14:paraId="44A18B10" w14:textId="0EFFB090" w:rsidR="00394B10" w:rsidRPr="00416A2B" w:rsidRDefault="00394B10" w:rsidP="00394B10">
            <w:pPr>
              <w:pStyle w:val="TAL"/>
              <w:rPr>
                <w:sz w:val="16"/>
              </w:rPr>
            </w:pPr>
            <w:r w:rsidRPr="00416A2B">
              <w:rPr>
                <w:sz w:val="16"/>
              </w:rPr>
              <w:t>EEC registration clarification</w:t>
            </w:r>
          </w:p>
        </w:tc>
        <w:tc>
          <w:tcPr>
            <w:tcW w:w="0" w:type="auto"/>
            <w:shd w:val="clear" w:color="auto" w:fill="auto"/>
          </w:tcPr>
          <w:p w14:paraId="0460AC39" w14:textId="02252F07" w:rsidR="00394B10" w:rsidRPr="00416A2B" w:rsidRDefault="00394B10" w:rsidP="00394B10">
            <w:pPr>
              <w:pStyle w:val="TAL"/>
              <w:rPr>
                <w:sz w:val="16"/>
              </w:rPr>
            </w:pPr>
            <w:r w:rsidRPr="00416A2B">
              <w:rPr>
                <w:sz w:val="16"/>
              </w:rPr>
              <w:t>Ericsson</w:t>
            </w:r>
          </w:p>
        </w:tc>
        <w:tc>
          <w:tcPr>
            <w:tcW w:w="0" w:type="auto"/>
            <w:shd w:val="clear" w:color="auto" w:fill="auto"/>
          </w:tcPr>
          <w:p w14:paraId="0BBBBE28" w14:textId="6789C12F" w:rsidR="00394B10" w:rsidRPr="00416A2B" w:rsidRDefault="00394B10" w:rsidP="00394B10">
            <w:pPr>
              <w:pStyle w:val="TAL"/>
              <w:rPr>
                <w:sz w:val="16"/>
              </w:rPr>
            </w:pPr>
            <w:r w:rsidRPr="00416A2B">
              <w:rPr>
                <w:sz w:val="16"/>
              </w:rPr>
              <w:t>approved</w:t>
            </w:r>
          </w:p>
        </w:tc>
        <w:tc>
          <w:tcPr>
            <w:tcW w:w="0" w:type="auto"/>
            <w:shd w:val="clear" w:color="auto" w:fill="auto"/>
          </w:tcPr>
          <w:p w14:paraId="3C7AC7E4" w14:textId="2AC51746" w:rsidR="00394B10" w:rsidRPr="00416A2B" w:rsidRDefault="00394B10" w:rsidP="00394B10">
            <w:pPr>
              <w:pStyle w:val="TAL"/>
              <w:rPr>
                <w:sz w:val="16"/>
              </w:rPr>
            </w:pPr>
            <w:r w:rsidRPr="00416A2B">
              <w:rPr>
                <w:sz w:val="16"/>
              </w:rPr>
              <w:t>S6-210245</w:t>
            </w:r>
          </w:p>
        </w:tc>
        <w:tc>
          <w:tcPr>
            <w:tcW w:w="0" w:type="auto"/>
            <w:shd w:val="clear" w:color="auto" w:fill="auto"/>
          </w:tcPr>
          <w:p w14:paraId="4D535AFB" w14:textId="661A91D3" w:rsidR="00394B10" w:rsidRPr="00416A2B" w:rsidRDefault="00394B10" w:rsidP="00394B10">
            <w:pPr>
              <w:pStyle w:val="TAL"/>
              <w:rPr>
                <w:sz w:val="16"/>
              </w:rPr>
            </w:pPr>
            <w:r w:rsidRPr="00416A2B">
              <w:rPr>
                <w:sz w:val="16"/>
              </w:rPr>
              <w:t>-</w:t>
            </w:r>
          </w:p>
        </w:tc>
      </w:tr>
      <w:tr w:rsidR="00416A2B" w:rsidRPr="00416A2B" w14:paraId="64326BE4" w14:textId="77777777" w:rsidTr="00416A2B">
        <w:tc>
          <w:tcPr>
            <w:tcW w:w="0" w:type="auto"/>
            <w:shd w:val="clear" w:color="auto" w:fill="auto"/>
          </w:tcPr>
          <w:p w14:paraId="31209C5D" w14:textId="7D61F98B" w:rsidR="00394B10" w:rsidRPr="00416A2B" w:rsidRDefault="00394B10" w:rsidP="00394B10">
            <w:pPr>
              <w:pStyle w:val="TAL"/>
              <w:rPr>
                <w:sz w:val="16"/>
              </w:rPr>
            </w:pPr>
            <w:r w:rsidRPr="00416A2B">
              <w:rPr>
                <w:sz w:val="16"/>
              </w:rPr>
              <w:t>S6-210338</w:t>
            </w:r>
          </w:p>
        </w:tc>
        <w:tc>
          <w:tcPr>
            <w:tcW w:w="0" w:type="auto"/>
            <w:shd w:val="clear" w:color="auto" w:fill="auto"/>
          </w:tcPr>
          <w:p w14:paraId="4B1B6B5C" w14:textId="32AF4308" w:rsidR="00394B10" w:rsidRPr="00416A2B" w:rsidRDefault="00394B10" w:rsidP="00394B10">
            <w:pPr>
              <w:pStyle w:val="TAL"/>
              <w:rPr>
                <w:sz w:val="16"/>
              </w:rPr>
            </w:pPr>
            <w:r w:rsidRPr="00416A2B">
              <w:rPr>
                <w:sz w:val="16"/>
              </w:rPr>
              <w:t>Modifications on EES exposing UE location to EAS</w:t>
            </w:r>
          </w:p>
        </w:tc>
        <w:tc>
          <w:tcPr>
            <w:tcW w:w="0" w:type="auto"/>
            <w:shd w:val="clear" w:color="auto" w:fill="auto"/>
          </w:tcPr>
          <w:p w14:paraId="75F27E83" w14:textId="08AB555D" w:rsidR="00394B10" w:rsidRPr="00416A2B" w:rsidRDefault="00394B10" w:rsidP="00394B10">
            <w:pPr>
              <w:pStyle w:val="TAL"/>
              <w:rPr>
                <w:sz w:val="16"/>
              </w:rPr>
            </w:pPr>
            <w:r w:rsidRPr="00416A2B">
              <w:rPr>
                <w:sz w:val="16"/>
              </w:rPr>
              <w:t>Huawei, Hisilicon</w:t>
            </w:r>
          </w:p>
        </w:tc>
        <w:tc>
          <w:tcPr>
            <w:tcW w:w="0" w:type="auto"/>
            <w:shd w:val="clear" w:color="auto" w:fill="auto"/>
          </w:tcPr>
          <w:p w14:paraId="72EC5C7A" w14:textId="2FF680E4" w:rsidR="00394B10" w:rsidRPr="00416A2B" w:rsidRDefault="00394B10" w:rsidP="00394B10">
            <w:pPr>
              <w:pStyle w:val="TAL"/>
              <w:rPr>
                <w:sz w:val="16"/>
              </w:rPr>
            </w:pPr>
            <w:r w:rsidRPr="00416A2B">
              <w:rPr>
                <w:sz w:val="16"/>
              </w:rPr>
              <w:t>approved</w:t>
            </w:r>
          </w:p>
        </w:tc>
        <w:tc>
          <w:tcPr>
            <w:tcW w:w="0" w:type="auto"/>
            <w:shd w:val="clear" w:color="auto" w:fill="auto"/>
          </w:tcPr>
          <w:p w14:paraId="70A49BF2" w14:textId="1EBB75D5" w:rsidR="00394B10" w:rsidRPr="00416A2B" w:rsidRDefault="00394B10" w:rsidP="00394B10">
            <w:pPr>
              <w:pStyle w:val="TAL"/>
              <w:rPr>
                <w:sz w:val="16"/>
              </w:rPr>
            </w:pPr>
            <w:r w:rsidRPr="00416A2B">
              <w:rPr>
                <w:sz w:val="16"/>
              </w:rPr>
              <w:t>S6-210307</w:t>
            </w:r>
          </w:p>
        </w:tc>
        <w:tc>
          <w:tcPr>
            <w:tcW w:w="0" w:type="auto"/>
            <w:shd w:val="clear" w:color="auto" w:fill="auto"/>
          </w:tcPr>
          <w:p w14:paraId="75FF74D8" w14:textId="18A43F67" w:rsidR="00394B10" w:rsidRPr="00416A2B" w:rsidRDefault="00394B10" w:rsidP="00394B10">
            <w:pPr>
              <w:pStyle w:val="TAL"/>
              <w:rPr>
                <w:sz w:val="16"/>
              </w:rPr>
            </w:pPr>
            <w:r w:rsidRPr="00416A2B">
              <w:rPr>
                <w:sz w:val="16"/>
              </w:rPr>
              <w:t>-</w:t>
            </w:r>
          </w:p>
        </w:tc>
      </w:tr>
      <w:tr w:rsidR="00416A2B" w:rsidRPr="00416A2B" w14:paraId="69760F45" w14:textId="77777777" w:rsidTr="00416A2B">
        <w:tc>
          <w:tcPr>
            <w:tcW w:w="0" w:type="auto"/>
            <w:shd w:val="clear" w:color="auto" w:fill="auto"/>
          </w:tcPr>
          <w:p w14:paraId="60514284" w14:textId="7134C0AD" w:rsidR="00394B10" w:rsidRPr="00416A2B" w:rsidRDefault="00394B10" w:rsidP="00394B10">
            <w:pPr>
              <w:pStyle w:val="TAL"/>
              <w:rPr>
                <w:sz w:val="16"/>
              </w:rPr>
            </w:pPr>
            <w:r w:rsidRPr="00416A2B">
              <w:rPr>
                <w:sz w:val="16"/>
              </w:rPr>
              <w:t>S6-210339</w:t>
            </w:r>
          </w:p>
        </w:tc>
        <w:tc>
          <w:tcPr>
            <w:tcW w:w="0" w:type="auto"/>
            <w:shd w:val="clear" w:color="auto" w:fill="auto"/>
          </w:tcPr>
          <w:p w14:paraId="2871A456" w14:textId="0FD09B4C" w:rsidR="00394B10" w:rsidRPr="00416A2B" w:rsidRDefault="00394B10" w:rsidP="00394B10">
            <w:pPr>
              <w:pStyle w:val="TAL"/>
              <w:rPr>
                <w:sz w:val="16"/>
              </w:rPr>
            </w:pPr>
            <w:r w:rsidRPr="00416A2B">
              <w:rPr>
                <w:sz w:val="16"/>
              </w:rPr>
              <w:t>UE id retrieval for the EEC</w:t>
            </w:r>
          </w:p>
        </w:tc>
        <w:tc>
          <w:tcPr>
            <w:tcW w:w="0" w:type="auto"/>
            <w:shd w:val="clear" w:color="auto" w:fill="auto"/>
          </w:tcPr>
          <w:p w14:paraId="2ABA3DAD" w14:textId="50E25C32" w:rsidR="00394B10" w:rsidRPr="00416A2B" w:rsidRDefault="00394B10" w:rsidP="00394B10">
            <w:pPr>
              <w:pStyle w:val="TAL"/>
              <w:rPr>
                <w:sz w:val="16"/>
              </w:rPr>
            </w:pPr>
            <w:r w:rsidRPr="00416A2B">
              <w:rPr>
                <w:sz w:val="16"/>
              </w:rPr>
              <w:t>Ericsson</w:t>
            </w:r>
          </w:p>
        </w:tc>
        <w:tc>
          <w:tcPr>
            <w:tcW w:w="0" w:type="auto"/>
            <w:shd w:val="clear" w:color="auto" w:fill="auto"/>
          </w:tcPr>
          <w:p w14:paraId="45DCE5CC" w14:textId="16F7BCBD" w:rsidR="00394B10" w:rsidRPr="00416A2B" w:rsidRDefault="00394B10" w:rsidP="00394B10">
            <w:pPr>
              <w:pStyle w:val="TAL"/>
              <w:rPr>
                <w:sz w:val="16"/>
              </w:rPr>
            </w:pPr>
            <w:r w:rsidRPr="00416A2B">
              <w:rPr>
                <w:sz w:val="16"/>
              </w:rPr>
              <w:t>approved</w:t>
            </w:r>
          </w:p>
        </w:tc>
        <w:tc>
          <w:tcPr>
            <w:tcW w:w="0" w:type="auto"/>
            <w:shd w:val="clear" w:color="auto" w:fill="auto"/>
          </w:tcPr>
          <w:p w14:paraId="466895AE" w14:textId="39105895" w:rsidR="00394B10" w:rsidRPr="00416A2B" w:rsidRDefault="00394B10" w:rsidP="00394B10">
            <w:pPr>
              <w:pStyle w:val="TAL"/>
              <w:rPr>
                <w:sz w:val="16"/>
              </w:rPr>
            </w:pPr>
            <w:r w:rsidRPr="00416A2B">
              <w:rPr>
                <w:sz w:val="16"/>
              </w:rPr>
              <w:t>S6-210247</w:t>
            </w:r>
          </w:p>
        </w:tc>
        <w:tc>
          <w:tcPr>
            <w:tcW w:w="0" w:type="auto"/>
            <w:shd w:val="clear" w:color="auto" w:fill="auto"/>
          </w:tcPr>
          <w:p w14:paraId="3543147F" w14:textId="43230F44" w:rsidR="00394B10" w:rsidRPr="00416A2B" w:rsidRDefault="00394B10" w:rsidP="00394B10">
            <w:pPr>
              <w:pStyle w:val="TAL"/>
              <w:rPr>
                <w:sz w:val="16"/>
              </w:rPr>
            </w:pPr>
            <w:r w:rsidRPr="00416A2B">
              <w:rPr>
                <w:sz w:val="16"/>
              </w:rPr>
              <w:t>-</w:t>
            </w:r>
          </w:p>
        </w:tc>
      </w:tr>
      <w:tr w:rsidR="00416A2B" w:rsidRPr="00416A2B" w14:paraId="2E6125EB" w14:textId="77777777" w:rsidTr="00416A2B">
        <w:tc>
          <w:tcPr>
            <w:tcW w:w="0" w:type="auto"/>
            <w:shd w:val="clear" w:color="auto" w:fill="auto"/>
          </w:tcPr>
          <w:p w14:paraId="10FC270D" w14:textId="5FF87698" w:rsidR="00394B10" w:rsidRPr="00416A2B" w:rsidRDefault="00394B10" w:rsidP="00394B10">
            <w:pPr>
              <w:pStyle w:val="TAL"/>
              <w:rPr>
                <w:sz w:val="16"/>
              </w:rPr>
            </w:pPr>
            <w:r w:rsidRPr="00416A2B">
              <w:rPr>
                <w:sz w:val="16"/>
              </w:rPr>
              <w:t>S6-210340</w:t>
            </w:r>
          </w:p>
        </w:tc>
        <w:tc>
          <w:tcPr>
            <w:tcW w:w="0" w:type="auto"/>
            <w:shd w:val="clear" w:color="auto" w:fill="auto"/>
          </w:tcPr>
          <w:p w14:paraId="3472E8BA" w14:textId="59EA9755" w:rsidR="00394B10" w:rsidRPr="00416A2B" w:rsidRDefault="00394B10" w:rsidP="00394B10">
            <w:pPr>
              <w:pStyle w:val="TAL"/>
              <w:rPr>
                <w:sz w:val="16"/>
              </w:rPr>
            </w:pPr>
            <w:r w:rsidRPr="00416A2B">
              <w:rPr>
                <w:sz w:val="16"/>
              </w:rPr>
              <w:t>Network Capability Exposure information transfer</w:t>
            </w:r>
          </w:p>
        </w:tc>
        <w:tc>
          <w:tcPr>
            <w:tcW w:w="0" w:type="auto"/>
            <w:shd w:val="clear" w:color="auto" w:fill="auto"/>
          </w:tcPr>
          <w:p w14:paraId="3756FA97" w14:textId="17BC8A39" w:rsidR="00394B10" w:rsidRPr="00416A2B" w:rsidRDefault="00394B10" w:rsidP="00394B10">
            <w:pPr>
              <w:pStyle w:val="TAL"/>
              <w:rPr>
                <w:sz w:val="16"/>
              </w:rPr>
            </w:pPr>
            <w:r w:rsidRPr="00416A2B">
              <w:rPr>
                <w:sz w:val="16"/>
              </w:rPr>
              <w:t>Samsung</w:t>
            </w:r>
          </w:p>
        </w:tc>
        <w:tc>
          <w:tcPr>
            <w:tcW w:w="0" w:type="auto"/>
            <w:shd w:val="clear" w:color="auto" w:fill="auto"/>
          </w:tcPr>
          <w:p w14:paraId="1ED85696" w14:textId="370F673A" w:rsidR="00394B10" w:rsidRPr="00416A2B" w:rsidRDefault="00394B10" w:rsidP="00394B10">
            <w:pPr>
              <w:pStyle w:val="TAL"/>
              <w:rPr>
                <w:sz w:val="16"/>
              </w:rPr>
            </w:pPr>
            <w:r w:rsidRPr="00416A2B">
              <w:rPr>
                <w:sz w:val="16"/>
              </w:rPr>
              <w:t>approved</w:t>
            </w:r>
          </w:p>
        </w:tc>
        <w:tc>
          <w:tcPr>
            <w:tcW w:w="0" w:type="auto"/>
            <w:shd w:val="clear" w:color="auto" w:fill="auto"/>
          </w:tcPr>
          <w:p w14:paraId="6C7E8943" w14:textId="64F7F096" w:rsidR="00394B10" w:rsidRPr="00416A2B" w:rsidRDefault="00394B10" w:rsidP="00394B10">
            <w:pPr>
              <w:pStyle w:val="TAL"/>
              <w:rPr>
                <w:sz w:val="16"/>
              </w:rPr>
            </w:pPr>
            <w:r w:rsidRPr="00416A2B">
              <w:rPr>
                <w:sz w:val="16"/>
              </w:rPr>
              <w:t>S6-210224</w:t>
            </w:r>
          </w:p>
        </w:tc>
        <w:tc>
          <w:tcPr>
            <w:tcW w:w="0" w:type="auto"/>
            <w:shd w:val="clear" w:color="auto" w:fill="auto"/>
          </w:tcPr>
          <w:p w14:paraId="4D64C833" w14:textId="16D5A680" w:rsidR="00394B10" w:rsidRPr="00416A2B" w:rsidRDefault="00394B10" w:rsidP="00394B10">
            <w:pPr>
              <w:pStyle w:val="TAL"/>
              <w:rPr>
                <w:sz w:val="16"/>
              </w:rPr>
            </w:pPr>
            <w:r w:rsidRPr="00416A2B">
              <w:rPr>
                <w:sz w:val="16"/>
              </w:rPr>
              <w:t>-</w:t>
            </w:r>
          </w:p>
        </w:tc>
      </w:tr>
      <w:tr w:rsidR="00416A2B" w:rsidRPr="00416A2B" w14:paraId="0F013764" w14:textId="77777777" w:rsidTr="00416A2B">
        <w:tc>
          <w:tcPr>
            <w:tcW w:w="0" w:type="auto"/>
            <w:shd w:val="clear" w:color="auto" w:fill="auto"/>
          </w:tcPr>
          <w:p w14:paraId="18B64851" w14:textId="3CB6B30C" w:rsidR="00394B10" w:rsidRPr="00416A2B" w:rsidRDefault="00394B10" w:rsidP="00394B10">
            <w:pPr>
              <w:pStyle w:val="TAL"/>
              <w:rPr>
                <w:sz w:val="16"/>
              </w:rPr>
            </w:pPr>
            <w:r w:rsidRPr="00416A2B">
              <w:rPr>
                <w:sz w:val="16"/>
              </w:rPr>
              <w:t>S6-210341</w:t>
            </w:r>
          </w:p>
        </w:tc>
        <w:tc>
          <w:tcPr>
            <w:tcW w:w="0" w:type="auto"/>
            <w:shd w:val="clear" w:color="auto" w:fill="auto"/>
          </w:tcPr>
          <w:p w14:paraId="240109B1" w14:textId="47FFA448" w:rsidR="00394B10" w:rsidRPr="00416A2B" w:rsidRDefault="00394B10" w:rsidP="00394B10">
            <w:pPr>
              <w:pStyle w:val="TAL"/>
              <w:rPr>
                <w:sz w:val="16"/>
              </w:rPr>
            </w:pPr>
            <w:r w:rsidRPr="00416A2B">
              <w:rPr>
                <w:sz w:val="16"/>
              </w:rPr>
              <w:t>EEC context</w:t>
            </w:r>
          </w:p>
        </w:tc>
        <w:tc>
          <w:tcPr>
            <w:tcW w:w="0" w:type="auto"/>
            <w:shd w:val="clear" w:color="auto" w:fill="auto"/>
          </w:tcPr>
          <w:p w14:paraId="56DDA2F7" w14:textId="354E3E97" w:rsidR="00394B10" w:rsidRPr="00416A2B" w:rsidRDefault="00394B10" w:rsidP="00394B10">
            <w:pPr>
              <w:pStyle w:val="TAL"/>
              <w:rPr>
                <w:sz w:val="16"/>
              </w:rPr>
            </w:pPr>
            <w:r w:rsidRPr="00416A2B">
              <w:rPr>
                <w:sz w:val="16"/>
              </w:rPr>
              <w:t>Convida Wireless LLC</w:t>
            </w:r>
          </w:p>
        </w:tc>
        <w:tc>
          <w:tcPr>
            <w:tcW w:w="0" w:type="auto"/>
            <w:shd w:val="clear" w:color="auto" w:fill="auto"/>
          </w:tcPr>
          <w:p w14:paraId="0FC1CB81" w14:textId="15C3F7EE" w:rsidR="00394B10" w:rsidRPr="00416A2B" w:rsidRDefault="00394B10" w:rsidP="00394B10">
            <w:pPr>
              <w:pStyle w:val="TAL"/>
              <w:rPr>
                <w:sz w:val="16"/>
              </w:rPr>
            </w:pPr>
            <w:r w:rsidRPr="00416A2B">
              <w:rPr>
                <w:sz w:val="16"/>
              </w:rPr>
              <w:t>approved</w:t>
            </w:r>
          </w:p>
        </w:tc>
        <w:tc>
          <w:tcPr>
            <w:tcW w:w="0" w:type="auto"/>
            <w:shd w:val="clear" w:color="auto" w:fill="auto"/>
          </w:tcPr>
          <w:p w14:paraId="18A8CB50" w14:textId="1A0B2D78" w:rsidR="00394B10" w:rsidRPr="00416A2B" w:rsidRDefault="00394B10" w:rsidP="00394B10">
            <w:pPr>
              <w:pStyle w:val="TAL"/>
              <w:rPr>
                <w:sz w:val="16"/>
              </w:rPr>
            </w:pPr>
            <w:r w:rsidRPr="00416A2B">
              <w:rPr>
                <w:sz w:val="16"/>
              </w:rPr>
              <w:t>S6-210235</w:t>
            </w:r>
          </w:p>
        </w:tc>
        <w:tc>
          <w:tcPr>
            <w:tcW w:w="0" w:type="auto"/>
            <w:shd w:val="clear" w:color="auto" w:fill="auto"/>
          </w:tcPr>
          <w:p w14:paraId="1E8C7F6D" w14:textId="39DC1D6D" w:rsidR="00394B10" w:rsidRPr="00416A2B" w:rsidRDefault="00394B10" w:rsidP="00394B10">
            <w:pPr>
              <w:pStyle w:val="TAL"/>
              <w:rPr>
                <w:sz w:val="16"/>
              </w:rPr>
            </w:pPr>
            <w:r w:rsidRPr="00416A2B">
              <w:rPr>
                <w:sz w:val="16"/>
              </w:rPr>
              <w:t>-</w:t>
            </w:r>
          </w:p>
        </w:tc>
      </w:tr>
      <w:tr w:rsidR="00416A2B" w:rsidRPr="00416A2B" w14:paraId="44EB9604" w14:textId="77777777" w:rsidTr="00416A2B">
        <w:tc>
          <w:tcPr>
            <w:tcW w:w="0" w:type="auto"/>
            <w:shd w:val="clear" w:color="auto" w:fill="auto"/>
          </w:tcPr>
          <w:p w14:paraId="7AEDF377" w14:textId="1CE6E1DD" w:rsidR="00394B10" w:rsidRPr="00416A2B" w:rsidRDefault="00394B10" w:rsidP="00394B10">
            <w:pPr>
              <w:pStyle w:val="TAL"/>
              <w:rPr>
                <w:sz w:val="16"/>
              </w:rPr>
            </w:pPr>
            <w:r w:rsidRPr="00416A2B">
              <w:rPr>
                <w:sz w:val="16"/>
              </w:rPr>
              <w:t>S6-210342</w:t>
            </w:r>
          </w:p>
        </w:tc>
        <w:tc>
          <w:tcPr>
            <w:tcW w:w="0" w:type="auto"/>
            <w:shd w:val="clear" w:color="auto" w:fill="auto"/>
          </w:tcPr>
          <w:p w14:paraId="15A21847" w14:textId="60738D8F" w:rsidR="00394B10" w:rsidRPr="00416A2B" w:rsidRDefault="00394B10" w:rsidP="00394B10">
            <w:pPr>
              <w:pStyle w:val="TAL"/>
              <w:rPr>
                <w:sz w:val="16"/>
              </w:rPr>
            </w:pPr>
            <w:r w:rsidRPr="00416A2B">
              <w:rPr>
                <w:sz w:val="16"/>
              </w:rPr>
              <w:t>Service continuity clean-up</w:t>
            </w:r>
          </w:p>
        </w:tc>
        <w:tc>
          <w:tcPr>
            <w:tcW w:w="0" w:type="auto"/>
            <w:shd w:val="clear" w:color="auto" w:fill="auto"/>
          </w:tcPr>
          <w:p w14:paraId="068A1737" w14:textId="4C0AA295" w:rsidR="00394B10" w:rsidRPr="00416A2B" w:rsidRDefault="00394B10" w:rsidP="00394B10">
            <w:pPr>
              <w:pStyle w:val="TAL"/>
              <w:rPr>
                <w:sz w:val="16"/>
              </w:rPr>
            </w:pPr>
            <w:r w:rsidRPr="00416A2B">
              <w:rPr>
                <w:sz w:val="16"/>
              </w:rPr>
              <w:t>Ericsson</w:t>
            </w:r>
          </w:p>
        </w:tc>
        <w:tc>
          <w:tcPr>
            <w:tcW w:w="0" w:type="auto"/>
            <w:shd w:val="clear" w:color="auto" w:fill="auto"/>
          </w:tcPr>
          <w:p w14:paraId="7AA94E07" w14:textId="4F0BFCBA" w:rsidR="00394B10" w:rsidRPr="00416A2B" w:rsidRDefault="00394B10" w:rsidP="00394B10">
            <w:pPr>
              <w:pStyle w:val="TAL"/>
              <w:rPr>
                <w:sz w:val="16"/>
              </w:rPr>
            </w:pPr>
            <w:r w:rsidRPr="00416A2B">
              <w:rPr>
                <w:sz w:val="16"/>
              </w:rPr>
              <w:t>approved</w:t>
            </w:r>
          </w:p>
        </w:tc>
        <w:tc>
          <w:tcPr>
            <w:tcW w:w="0" w:type="auto"/>
            <w:shd w:val="clear" w:color="auto" w:fill="auto"/>
          </w:tcPr>
          <w:p w14:paraId="4C235376" w14:textId="19EB5A2B" w:rsidR="00394B10" w:rsidRPr="00416A2B" w:rsidRDefault="00394B10" w:rsidP="00394B10">
            <w:pPr>
              <w:pStyle w:val="TAL"/>
              <w:rPr>
                <w:sz w:val="16"/>
              </w:rPr>
            </w:pPr>
            <w:r w:rsidRPr="00416A2B">
              <w:rPr>
                <w:sz w:val="16"/>
              </w:rPr>
              <w:t>S6-210246</w:t>
            </w:r>
          </w:p>
        </w:tc>
        <w:tc>
          <w:tcPr>
            <w:tcW w:w="0" w:type="auto"/>
            <w:shd w:val="clear" w:color="auto" w:fill="auto"/>
          </w:tcPr>
          <w:p w14:paraId="0245A585" w14:textId="74EEDAFD" w:rsidR="00394B10" w:rsidRPr="00416A2B" w:rsidRDefault="00394B10" w:rsidP="00394B10">
            <w:pPr>
              <w:pStyle w:val="TAL"/>
              <w:rPr>
                <w:sz w:val="16"/>
              </w:rPr>
            </w:pPr>
            <w:r w:rsidRPr="00416A2B">
              <w:rPr>
                <w:sz w:val="16"/>
              </w:rPr>
              <w:t>-</w:t>
            </w:r>
          </w:p>
        </w:tc>
      </w:tr>
      <w:tr w:rsidR="00416A2B" w:rsidRPr="00416A2B" w14:paraId="7AE8AC81" w14:textId="77777777" w:rsidTr="00416A2B">
        <w:tc>
          <w:tcPr>
            <w:tcW w:w="0" w:type="auto"/>
            <w:shd w:val="clear" w:color="auto" w:fill="auto"/>
          </w:tcPr>
          <w:p w14:paraId="03642F46" w14:textId="4B2EC4C7" w:rsidR="00394B10" w:rsidRPr="00416A2B" w:rsidRDefault="00394B10" w:rsidP="00394B10">
            <w:pPr>
              <w:pStyle w:val="TAL"/>
              <w:rPr>
                <w:sz w:val="16"/>
              </w:rPr>
            </w:pPr>
            <w:r w:rsidRPr="00416A2B">
              <w:rPr>
                <w:sz w:val="16"/>
              </w:rPr>
              <w:t>S6-210343</w:t>
            </w:r>
          </w:p>
        </w:tc>
        <w:tc>
          <w:tcPr>
            <w:tcW w:w="0" w:type="auto"/>
            <w:shd w:val="clear" w:color="auto" w:fill="auto"/>
          </w:tcPr>
          <w:p w14:paraId="357650F2" w14:textId="5C3FE021" w:rsidR="00394B10" w:rsidRPr="00416A2B" w:rsidRDefault="00394B10" w:rsidP="00394B10">
            <w:pPr>
              <w:pStyle w:val="TAL"/>
              <w:rPr>
                <w:sz w:val="16"/>
              </w:rPr>
            </w:pPr>
            <w:r w:rsidRPr="00416A2B">
              <w:rPr>
                <w:sz w:val="16"/>
              </w:rPr>
              <w:t>Coordination on Application Context Relocation</w:t>
            </w:r>
          </w:p>
        </w:tc>
        <w:tc>
          <w:tcPr>
            <w:tcW w:w="0" w:type="auto"/>
            <w:shd w:val="clear" w:color="auto" w:fill="auto"/>
          </w:tcPr>
          <w:p w14:paraId="170C1674" w14:textId="19864A07" w:rsidR="00394B10" w:rsidRPr="00416A2B" w:rsidRDefault="00394B10" w:rsidP="00394B10">
            <w:pPr>
              <w:pStyle w:val="TAL"/>
              <w:rPr>
                <w:sz w:val="16"/>
              </w:rPr>
            </w:pPr>
            <w:r w:rsidRPr="00416A2B">
              <w:rPr>
                <w:sz w:val="16"/>
              </w:rPr>
              <w:t>Samsung</w:t>
            </w:r>
          </w:p>
        </w:tc>
        <w:tc>
          <w:tcPr>
            <w:tcW w:w="0" w:type="auto"/>
            <w:shd w:val="clear" w:color="auto" w:fill="auto"/>
          </w:tcPr>
          <w:p w14:paraId="45C61F01" w14:textId="4FD2A192" w:rsidR="00394B10" w:rsidRPr="00416A2B" w:rsidRDefault="00394B10" w:rsidP="00394B10">
            <w:pPr>
              <w:pStyle w:val="TAL"/>
              <w:rPr>
                <w:sz w:val="16"/>
              </w:rPr>
            </w:pPr>
            <w:r w:rsidRPr="00416A2B">
              <w:rPr>
                <w:sz w:val="16"/>
              </w:rPr>
              <w:t>approved</w:t>
            </w:r>
          </w:p>
        </w:tc>
        <w:tc>
          <w:tcPr>
            <w:tcW w:w="0" w:type="auto"/>
            <w:shd w:val="clear" w:color="auto" w:fill="auto"/>
          </w:tcPr>
          <w:p w14:paraId="5CA05269" w14:textId="5E8D2C43" w:rsidR="00394B10" w:rsidRPr="00416A2B" w:rsidRDefault="00394B10" w:rsidP="00394B10">
            <w:pPr>
              <w:pStyle w:val="TAL"/>
              <w:rPr>
                <w:sz w:val="16"/>
              </w:rPr>
            </w:pPr>
            <w:r w:rsidRPr="00416A2B">
              <w:rPr>
                <w:sz w:val="16"/>
              </w:rPr>
              <w:t>S6-210233</w:t>
            </w:r>
          </w:p>
        </w:tc>
        <w:tc>
          <w:tcPr>
            <w:tcW w:w="0" w:type="auto"/>
            <w:shd w:val="clear" w:color="auto" w:fill="auto"/>
          </w:tcPr>
          <w:p w14:paraId="0D867950" w14:textId="68E7F874" w:rsidR="00394B10" w:rsidRPr="00416A2B" w:rsidRDefault="00394B10" w:rsidP="00394B10">
            <w:pPr>
              <w:pStyle w:val="TAL"/>
              <w:rPr>
                <w:sz w:val="16"/>
              </w:rPr>
            </w:pPr>
            <w:r w:rsidRPr="00416A2B">
              <w:rPr>
                <w:sz w:val="16"/>
              </w:rPr>
              <w:t>-</w:t>
            </w:r>
          </w:p>
        </w:tc>
      </w:tr>
      <w:tr w:rsidR="00416A2B" w:rsidRPr="00416A2B" w14:paraId="6D80A8B1" w14:textId="77777777" w:rsidTr="00416A2B">
        <w:tc>
          <w:tcPr>
            <w:tcW w:w="0" w:type="auto"/>
            <w:shd w:val="clear" w:color="auto" w:fill="auto"/>
          </w:tcPr>
          <w:p w14:paraId="77FA9E56" w14:textId="7BD490E6" w:rsidR="00394B10" w:rsidRPr="00416A2B" w:rsidRDefault="00394B10" w:rsidP="00394B10">
            <w:pPr>
              <w:pStyle w:val="TAL"/>
              <w:rPr>
                <w:sz w:val="16"/>
              </w:rPr>
            </w:pPr>
            <w:r w:rsidRPr="00416A2B">
              <w:rPr>
                <w:sz w:val="16"/>
              </w:rPr>
              <w:t>S6-210344</w:t>
            </w:r>
          </w:p>
        </w:tc>
        <w:tc>
          <w:tcPr>
            <w:tcW w:w="0" w:type="auto"/>
            <w:shd w:val="clear" w:color="auto" w:fill="auto"/>
          </w:tcPr>
          <w:p w14:paraId="649947B8" w14:textId="24C7B879" w:rsidR="00394B10" w:rsidRPr="00416A2B" w:rsidRDefault="00394B10" w:rsidP="00394B10">
            <w:pPr>
              <w:pStyle w:val="TAL"/>
              <w:rPr>
                <w:sz w:val="16"/>
              </w:rPr>
            </w:pPr>
            <w:proofErr w:type="spellStart"/>
            <w:r w:rsidRPr="00416A2B">
              <w:rPr>
                <w:sz w:val="16"/>
              </w:rPr>
              <w:t>Cleanup</w:t>
            </w:r>
            <w:proofErr w:type="spellEnd"/>
            <w:r w:rsidRPr="00416A2B">
              <w:rPr>
                <w:sz w:val="16"/>
              </w:rPr>
              <w:t xml:space="preserve"> on </w:t>
            </w:r>
            <w:proofErr w:type="spellStart"/>
            <w:proofErr w:type="gramStart"/>
            <w:r w:rsidRPr="00416A2B">
              <w:rPr>
                <w:sz w:val="16"/>
              </w:rPr>
              <w:t>sEAS</w:t>
            </w:r>
            <w:proofErr w:type="spellEnd"/>
            <w:r w:rsidRPr="00416A2B">
              <w:rPr>
                <w:sz w:val="16"/>
              </w:rPr>
              <w:t>-decided</w:t>
            </w:r>
            <w:proofErr w:type="gramEnd"/>
            <w:r w:rsidRPr="00416A2B">
              <w:rPr>
                <w:sz w:val="16"/>
              </w:rPr>
              <w:t xml:space="preserve"> ACR</w:t>
            </w:r>
          </w:p>
        </w:tc>
        <w:tc>
          <w:tcPr>
            <w:tcW w:w="0" w:type="auto"/>
            <w:shd w:val="clear" w:color="auto" w:fill="auto"/>
          </w:tcPr>
          <w:p w14:paraId="67614F0F" w14:textId="1CFCC99C" w:rsidR="00394B10" w:rsidRPr="00416A2B" w:rsidRDefault="00394B10" w:rsidP="00394B10">
            <w:pPr>
              <w:pStyle w:val="TAL"/>
              <w:rPr>
                <w:sz w:val="16"/>
              </w:rPr>
            </w:pPr>
            <w:r w:rsidRPr="00416A2B">
              <w:rPr>
                <w:sz w:val="16"/>
              </w:rPr>
              <w:t>Samsung</w:t>
            </w:r>
          </w:p>
        </w:tc>
        <w:tc>
          <w:tcPr>
            <w:tcW w:w="0" w:type="auto"/>
            <w:shd w:val="clear" w:color="auto" w:fill="auto"/>
          </w:tcPr>
          <w:p w14:paraId="1B22DDE6" w14:textId="28CF1C5F" w:rsidR="00394B10" w:rsidRPr="00416A2B" w:rsidRDefault="00394B10" w:rsidP="00394B10">
            <w:pPr>
              <w:pStyle w:val="TAL"/>
              <w:rPr>
                <w:sz w:val="16"/>
              </w:rPr>
            </w:pPr>
            <w:r w:rsidRPr="00416A2B">
              <w:rPr>
                <w:sz w:val="16"/>
              </w:rPr>
              <w:t>approved</w:t>
            </w:r>
          </w:p>
        </w:tc>
        <w:tc>
          <w:tcPr>
            <w:tcW w:w="0" w:type="auto"/>
            <w:shd w:val="clear" w:color="auto" w:fill="auto"/>
          </w:tcPr>
          <w:p w14:paraId="23A7862A" w14:textId="2C8032EB" w:rsidR="00394B10" w:rsidRPr="00416A2B" w:rsidRDefault="00394B10" w:rsidP="00394B10">
            <w:pPr>
              <w:pStyle w:val="TAL"/>
              <w:rPr>
                <w:sz w:val="16"/>
              </w:rPr>
            </w:pPr>
            <w:r w:rsidRPr="00416A2B">
              <w:rPr>
                <w:sz w:val="16"/>
              </w:rPr>
              <w:t>S6-210226</w:t>
            </w:r>
          </w:p>
        </w:tc>
        <w:tc>
          <w:tcPr>
            <w:tcW w:w="0" w:type="auto"/>
            <w:shd w:val="clear" w:color="auto" w:fill="auto"/>
          </w:tcPr>
          <w:p w14:paraId="6CD2C947" w14:textId="4D2E2302" w:rsidR="00394B10" w:rsidRPr="00416A2B" w:rsidRDefault="00394B10" w:rsidP="00394B10">
            <w:pPr>
              <w:pStyle w:val="TAL"/>
              <w:rPr>
                <w:sz w:val="16"/>
              </w:rPr>
            </w:pPr>
            <w:r w:rsidRPr="00416A2B">
              <w:rPr>
                <w:sz w:val="16"/>
              </w:rPr>
              <w:t>-</w:t>
            </w:r>
          </w:p>
        </w:tc>
      </w:tr>
      <w:tr w:rsidR="00416A2B" w:rsidRPr="00416A2B" w14:paraId="6882B857" w14:textId="77777777" w:rsidTr="00416A2B">
        <w:tc>
          <w:tcPr>
            <w:tcW w:w="0" w:type="auto"/>
            <w:shd w:val="clear" w:color="auto" w:fill="auto"/>
          </w:tcPr>
          <w:p w14:paraId="0C7E1349" w14:textId="79E6D644" w:rsidR="00394B10" w:rsidRPr="00416A2B" w:rsidRDefault="00394B10" w:rsidP="00394B10">
            <w:pPr>
              <w:pStyle w:val="TAL"/>
              <w:rPr>
                <w:sz w:val="16"/>
              </w:rPr>
            </w:pPr>
            <w:r w:rsidRPr="00416A2B">
              <w:rPr>
                <w:sz w:val="16"/>
              </w:rPr>
              <w:t>S6-210345</w:t>
            </w:r>
          </w:p>
        </w:tc>
        <w:tc>
          <w:tcPr>
            <w:tcW w:w="0" w:type="auto"/>
            <w:shd w:val="clear" w:color="auto" w:fill="auto"/>
          </w:tcPr>
          <w:p w14:paraId="5BB69064" w14:textId="27B6E7CA" w:rsidR="00394B10" w:rsidRPr="00416A2B" w:rsidRDefault="00394B10" w:rsidP="00394B10">
            <w:pPr>
              <w:pStyle w:val="TAL"/>
              <w:rPr>
                <w:sz w:val="16"/>
              </w:rPr>
            </w:pPr>
            <w:r w:rsidRPr="00416A2B">
              <w:rPr>
                <w:sz w:val="16"/>
              </w:rPr>
              <w:t>Context Id in ACR</w:t>
            </w:r>
          </w:p>
        </w:tc>
        <w:tc>
          <w:tcPr>
            <w:tcW w:w="0" w:type="auto"/>
            <w:shd w:val="clear" w:color="auto" w:fill="auto"/>
          </w:tcPr>
          <w:p w14:paraId="05CE2100" w14:textId="2EE6F83E" w:rsidR="00394B10" w:rsidRPr="00416A2B" w:rsidRDefault="00394B10" w:rsidP="00394B10">
            <w:pPr>
              <w:pStyle w:val="TAL"/>
              <w:rPr>
                <w:sz w:val="16"/>
              </w:rPr>
            </w:pPr>
            <w:r w:rsidRPr="00416A2B">
              <w:rPr>
                <w:sz w:val="16"/>
              </w:rPr>
              <w:t>Ericsson</w:t>
            </w:r>
          </w:p>
        </w:tc>
        <w:tc>
          <w:tcPr>
            <w:tcW w:w="0" w:type="auto"/>
            <w:shd w:val="clear" w:color="auto" w:fill="auto"/>
          </w:tcPr>
          <w:p w14:paraId="4FD4BA37" w14:textId="6DCE1D6A" w:rsidR="00394B10" w:rsidRPr="00416A2B" w:rsidRDefault="00394B10" w:rsidP="00394B10">
            <w:pPr>
              <w:pStyle w:val="TAL"/>
              <w:rPr>
                <w:sz w:val="16"/>
              </w:rPr>
            </w:pPr>
            <w:r w:rsidRPr="00416A2B">
              <w:rPr>
                <w:sz w:val="16"/>
              </w:rPr>
              <w:t>approved</w:t>
            </w:r>
          </w:p>
        </w:tc>
        <w:tc>
          <w:tcPr>
            <w:tcW w:w="0" w:type="auto"/>
            <w:shd w:val="clear" w:color="auto" w:fill="auto"/>
          </w:tcPr>
          <w:p w14:paraId="2EF8B92E" w14:textId="174B62DF" w:rsidR="00394B10" w:rsidRPr="00416A2B" w:rsidRDefault="00394B10" w:rsidP="00394B10">
            <w:pPr>
              <w:pStyle w:val="TAL"/>
              <w:rPr>
                <w:sz w:val="16"/>
              </w:rPr>
            </w:pPr>
            <w:r w:rsidRPr="00416A2B">
              <w:rPr>
                <w:sz w:val="16"/>
              </w:rPr>
              <w:t>S6-210239</w:t>
            </w:r>
          </w:p>
        </w:tc>
        <w:tc>
          <w:tcPr>
            <w:tcW w:w="0" w:type="auto"/>
            <w:shd w:val="clear" w:color="auto" w:fill="auto"/>
          </w:tcPr>
          <w:p w14:paraId="16E4F474" w14:textId="421CC620" w:rsidR="00394B10" w:rsidRPr="00416A2B" w:rsidRDefault="00394B10" w:rsidP="00394B10">
            <w:pPr>
              <w:pStyle w:val="TAL"/>
              <w:rPr>
                <w:sz w:val="16"/>
              </w:rPr>
            </w:pPr>
            <w:r w:rsidRPr="00416A2B">
              <w:rPr>
                <w:sz w:val="16"/>
              </w:rPr>
              <w:t>-</w:t>
            </w:r>
          </w:p>
        </w:tc>
      </w:tr>
      <w:tr w:rsidR="00416A2B" w:rsidRPr="00416A2B" w14:paraId="661804CC" w14:textId="77777777" w:rsidTr="00416A2B">
        <w:tc>
          <w:tcPr>
            <w:tcW w:w="0" w:type="auto"/>
            <w:shd w:val="clear" w:color="auto" w:fill="auto"/>
          </w:tcPr>
          <w:p w14:paraId="4A777312" w14:textId="427CF7C7" w:rsidR="00394B10" w:rsidRPr="00416A2B" w:rsidRDefault="00394B10" w:rsidP="00394B10">
            <w:pPr>
              <w:pStyle w:val="TAL"/>
              <w:rPr>
                <w:sz w:val="16"/>
              </w:rPr>
            </w:pPr>
            <w:r w:rsidRPr="00416A2B">
              <w:rPr>
                <w:sz w:val="16"/>
              </w:rPr>
              <w:t>S6-210346</w:t>
            </w:r>
          </w:p>
        </w:tc>
        <w:tc>
          <w:tcPr>
            <w:tcW w:w="0" w:type="auto"/>
            <w:shd w:val="clear" w:color="auto" w:fill="auto"/>
          </w:tcPr>
          <w:p w14:paraId="638650FB" w14:textId="4F3A55D3" w:rsidR="00394B10" w:rsidRPr="00416A2B" w:rsidRDefault="00394B10" w:rsidP="00394B10">
            <w:pPr>
              <w:pStyle w:val="TAL"/>
              <w:rPr>
                <w:sz w:val="16"/>
              </w:rPr>
            </w:pPr>
            <w:r w:rsidRPr="00416A2B">
              <w:rPr>
                <w:sz w:val="16"/>
              </w:rPr>
              <w:t>Target EAS selection</w:t>
            </w:r>
          </w:p>
        </w:tc>
        <w:tc>
          <w:tcPr>
            <w:tcW w:w="0" w:type="auto"/>
            <w:shd w:val="clear" w:color="auto" w:fill="auto"/>
          </w:tcPr>
          <w:p w14:paraId="32DD860D" w14:textId="0BFB52E7" w:rsidR="00394B10" w:rsidRPr="00416A2B" w:rsidRDefault="00394B10" w:rsidP="00394B10">
            <w:pPr>
              <w:pStyle w:val="TAL"/>
              <w:rPr>
                <w:sz w:val="16"/>
              </w:rPr>
            </w:pPr>
            <w:r w:rsidRPr="00416A2B">
              <w:rPr>
                <w:sz w:val="16"/>
              </w:rPr>
              <w:t>Samsung</w:t>
            </w:r>
          </w:p>
        </w:tc>
        <w:tc>
          <w:tcPr>
            <w:tcW w:w="0" w:type="auto"/>
            <w:shd w:val="clear" w:color="auto" w:fill="auto"/>
          </w:tcPr>
          <w:p w14:paraId="776C6488" w14:textId="43A813D3" w:rsidR="00394B10" w:rsidRPr="00416A2B" w:rsidRDefault="00394B10" w:rsidP="00394B10">
            <w:pPr>
              <w:pStyle w:val="TAL"/>
              <w:rPr>
                <w:sz w:val="16"/>
              </w:rPr>
            </w:pPr>
            <w:r w:rsidRPr="00416A2B">
              <w:rPr>
                <w:sz w:val="16"/>
              </w:rPr>
              <w:t>approved</w:t>
            </w:r>
          </w:p>
        </w:tc>
        <w:tc>
          <w:tcPr>
            <w:tcW w:w="0" w:type="auto"/>
            <w:shd w:val="clear" w:color="auto" w:fill="auto"/>
          </w:tcPr>
          <w:p w14:paraId="14599E02" w14:textId="220D706D" w:rsidR="00394B10" w:rsidRPr="00416A2B" w:rsidRDefault="00394B10" w:rsidP="00394B10">
            <w:pPr>
              <w:pStyle w:val="TAL"/>
              <w:rPr>
                <w:sz w:val="16"/>
              </w:rPr>
            </w:pPr>
            <w:r w:rsidRPr="00416A2B">
              <w:rPr>
                <w:sz w:val="16"/>
              </w:rPr>
              <w:t>S6-210286</w:t>
            </w:r>
          </w:p>
        </w:tc>
        <w:tc>
          <w:tcPr>
            <w:tcW w:w="0" w:type="auto"/>
            <w:shd w:val="clear" w:color="auto" w:fill="auto"/>
          </w:tcPr>
          <w:p w14:paraId="4D0F7C15" w14:textId="789ED937" w:rsidR="00394B10" w:rsidRPr="00416A2B" w:rsidRDefault="00394B10" w:rsidP="00394B10">
            <w:pPr>
              <w:pStyle w:val="TAL"/>
              <w:rPr>
                <w:sz w:val="16"/>
              </w:rPr>
            </w:pPr>
            <w:r w:rsidRPr="00416A2B">
              <w:rPr>
                <w:sz w:val="16"/>
              </w:rPr>
              <w:t>-</w:t>
            </w:r>
          </w:p>
        </w:tc>
      </w:tr>
      <w:tr w:rsidR="00416A2B" w:rsidRPr="00416A2B" w14:paraId="3EF2AF48" w14:textId="77777777" w:rsidTr="00416A2B">
        <w:tc>
          <w:tcPr>
            <w:tcW w:w="0" w:type="auto"/>
            <w:shd w:val="clear" w:color="auto" w:fill="auto"/>
          </w:tcPr>
          <w:p w14:paraId="5C2B42D9" w14:textId="7F3B45E7" w:rsidR="00394B10" w:rsidRPr="00416A2B" w:rsidRDefault="00394B10" w:rsidP="00394B10">
            <w:pPr>
              <w:pStyle w:val="TAL"/>
              <w:rPr>
                <w:sz w:val="16"/>
              </w:rPr>
            </w:pPr>
            <w:r w:rsidRPr="00416A2B">
              <w:rPr>
                <w:sz w:val="16"/>
              </w:rPr>
              <w:t>S6-210347</w:t>
            </w:r>
          </w:p>
        </w:tc>
        <w:tc>
          <w:tcPr>
            <w:tcW w:w="0" w:type="auto"/>
            <w:shd w:val="clear" w:color="auto" w:fill="auto"/>
          </w:tcPr>
          <w:p w14:paraId="02B06B68" w14:textId="1FF5AC93" w:rsidR="00394B10" w:rsidRPr="00416A2B" w:rsidRDefault="00394B10" w:rsidP="00394B10">
            <w:pPr>
              <w:pStyle w:val="TAL"/>
              <w:rPr>
                <w:sz w:val="16"/>
              </w:rPr>
            </w:pPr>
            <w:r w:rsidRPr="00416A2B">
              <w:rPr>
                <w:sz w:val="16"/>
              </w:rPr>
              <w:t>Target EAS notification</w:t>
            </w:r>
          </w:p>
        </w:tc>
        <w:tc>
          <w:tcPr>
            <w:tcW w:w="0" w:type="auto"/>
            <w:shd w:val="clear" w:color="auto" w:fill="auto"/>
          </w:tcPr>
          <w:p w14:paraId="45152FD3" w14:textId="2EEA4E68" w:rsidR="00394B10" w:rsidRPr="00416A2B" w:rsidRDefault="00394B10" w:rsidP="00394B10">
            <w:pPr>
              <w:pStyle w:val="TAL"/>
              <w:rPr>
                <w:sz w:val="16"/>
              </w:rPr>
            </w:pPr>
            <w:r w:rsidRPr="00416A2B">
              <w:rPr>
                <w:sz w:val="16"/>
              </w:rPr>
              <w:t>Samsung, InterDigital</w:t>
            </w:r>
          </w:p>
        </w:tc>
        <w:tc>
          <w:tcPr>
            <w:tcW w:w="0" w:type="auto"/>
            <w:shd w:val="clear" w:color="auto" w:fill="auto"/>
          </w:tcPr>
          <w:p w14:paraId="58D89096" w14:textId="6DCEBECD" w:rsidR="00394B10" w:rsidRPr="00416A2B" w:rsidRDefault="00394B10" w:rsidP="00394B10">
            <w:pPr>
              <w:pStyle w:val="TAL"/>
              <w:rPr>
                <w:sz w:val="16"/>
              </w:rPr>
            </w:pPr>
            <w:r w:rsidRPr="00416A2B">
              <w:rPr>
                <w:sz w:val="16"/>
              </w:rPr>
              <w:t>approved</w:t>
            </w:r>
          </w:p>
        </w:tc>
        <w:tc>
          <w:tcPr>
            <w:tcW w:w="0" w:type="auto"/>
            <w:shd w:val="clear" w:color="auto" w:fill="auto"/>
          </w:tcPr>
          <w:p w14:paraId="072FC0A8" w14:textId="2F7AA234" w:rsidR="00394B10" w:rsidRPr="00416A2B" w:rsidRDefault="00394B10" w:rsidP="00394B10">
            <w:pPr>
              <w:pStyle w:val="TAL"/>
              <w:rPr>
                <w:sz w:val="16"/>
              </w:rPr>
            </w:pPr>
            <w:r w:rsidRPr="00416A2B">
              <w:rPr>
                <w:sz w:val="16"/>
              </w:rPr>
              <w:t>S6-210287</w:t>
            </w:r>
          </w:p>
        </w:tc>
        <w:tc>
          <w:tcPr>
            <w:tcW w:w="0" w:type="auto"/>
            <w:shd w:val="clear" w:color="auto" w:fill="auto"/>
          </w:tcPr>
          <w:p w14:paraId="4DFEB1AA" w14:textId="0EAD75BE" w:rsidR="00394B10" w:rsidRPr="00416A2B" w:rsidRDefault="00394B10" w:rsidP="00394B10">
            <w:pPr>
              <w:pStyle w:val="TAL"/>
              <w:rPr>
                <w:sz w:val="16"/>
              </w:rPr>
            </w:pPr>
            <w:r w:rsidRPr="00416A2B">
              <w:rPr>
                <w:sz w:val="16"/>
              </w:rPr>
              <w:t>-</w:t>
            </w:r>
          </w:p>
        </w:tc>
      </w:tr>
      <w:tr w:rsidR="00416A2B" w:rsidRPr="00416A2B" w14:paraId="4EBD4DE1" w14:textId="77777777" w:rsidTr="00416A2B">
        <w:tc>
          <w:tcPr>
            <w:tcW w:w="0" w:type="auto"/>
            <w:shd w:val="clear" w:color="auto" w:fill="auto"/>
          </w:tcPr>
          <w:p w14:paraId="396E38F9" w14:textId="4F618E06" w:rsidR="00394B10" w:rsidRPr="00416A2B" w:rsidRDefault="00394B10" w:rsidP="00394B10">
            <w:pPr>
              <w:pStyle w:val="TAL"/>
              <w:rPr>
                <w:sz w:val="16"/>
              </w:rPr>
            </w:pPr>
            <w:r w:rsidRPr="00416A2B">
              <w:rPr>
                <w:sz w:val="16"/>
              </w:rPr>
              <w:t>S6-210348</w:t>
            </w:r>
          </w:p>
        </w:tc>
        <w:tc>
          <w:tcPr>
            <w:tcW w:w="0" w:type="auto"/>
            <w:shd w:val="clear" w:color="auto" w:fill="auto"/>
          </w:tcPr>
          <w:p w14:paraId="548C884A" w14:textId="6C925B7C" w:rsidR="00394B10" w:rsidRPr="00416A2B" w:rsidRDefault="00394B10" w:rsidP="00394B10">
            <w:pPr>
              <w:pStyle w:val="TAL"/>
              <w:rPr>
                <w:sz w:val="16"/>
              </w:rPr>
            </w:pPr>
            <w:r w:rsidRPr="00416A2B">
              <w:rPr>
                <w:sz w:val="16"/>
              </w:rPr>
              <w:t>Pseudo-CR on Restrictions for the procedure in clause 8.8.2.6</w:t>
            </w:r>
          </w:p>
        </w:tc>
        <w:tc>
          <w:tcPr>
            <w:tcW w:w="0" w:type="auto"/>
            <w:shd w:val="clear" w:color="auto" w:fill="auto"/>
          </w:tcPr>
          <w:p w14:paraId="2E5564F0" w14:textId="45CCA60C" w:rsidR="00394B10" w:rsidRPr="00416A2B" w:rsidRDefault="00394B10" w:rsidP="00394B10">
            <w:pPr>
              <w:pStyle w:val="TAL"/>
              <w:rPr>
                <w:sz w:val="16"/>
              </w:rPr>
            </w:pPr>
            <w:r w:rsidRPr="00416A2B">
              <w:rPr>
                <w:sz w:val="16"/>
              </w:rPr>
              <w:t>Apple GmbH</w:t>
            </w:r>
          </w:p>
        </w:tc>
        <w:tc>
          <w:tcPr>
            <w:tcW w:w="0" w:type="auto"/>
            <w:shd w:val="clear" w:color="auto" w:fill="auto"/>
          </w:tcPr>
          <w:p w14:paraId="1D0E0DCD" w14:textId="570AF9E4" w:rsidR="00394B10" w:rsidRPr="00416A2B" w:rsidRDefault="00394B10" w:rsidP="00394B10">
            <w:pPr>
              <w:pStyle w:val="TAL"/>
              <w:rPr>
                <w:sz w:val="16"/>
              </w:rPr>
            </w:pPr>
            <w:r w:rsidRPr="00416A2B">
              <w:rPr>
                <w:sz w:val="16"/>
              </w:rPr>
              <w:t>approved</w:t>
            </w:r>
          </w:p>
        </w:tc>
        <w:tc>
          <w:tcPr>
            <w:tcW w:w="0" w:type="auto"/>
            <w:shd w:val="clear" w:color="auto" w:fill="auto"/>
          </w:tcPr>
          <w:p w14:paraId="3F34374E" w14:textId="5B21905E" w:rsidR="00394B10" w:rsidRPr="00416A2B" w:rsidRDefault="00394B10" w:rsidP="00394B10">
            <w:pPr>
              <w:pStyle w:val="TAL"/>
              <w:rPr>
                <w:sz w:val="16"/>
              </w:rPr>
            </w:pPr>
            <w:r w:rsidRPr="00416A2B">
              <w:rPr>
                <w:sz w:val="16"/>
              </w:rPr>
              <w:t>S6-210223</w:t>
            </w:r>
          </w:p>
        </w:tc>
        <w:tc>
          <w:tcPr>
            <w:tcW w:w="0" w:type="auto"/>
            <w:shd w:val="clear" w:color="auto" w:fill="auto"/>
          </w:tcPr>
          <w:p w14:paraId="513A9043" w14:textId="31AC5F9C" w:rsidR="00394B10" w:rsidRPr="00416A2B" w:rsidRDefault="00394B10" w:rsidP="00394B10">
            <w:pPr>
              <w:pStyle w:val="TAL"/>
              <w:rPr>
                <w:sz w:val="16"/>
              </w:rPr>
            </w:pPr>
            <w:r w:rsidRPr="00416A2B">
              <w:rPr>
                <w:sz w:val="16"/>
              </w:rPr>
              <w:t>-</w:t>
            </w:r>
          </w:p>
        </w:tc>
      </w:tr>
      <w:tr w:rsidR="00416A2B" w:rsidRPr="00416A2B" w14:paraId="60D5B292" w14:textId="77777777" w:rsidTr="00416A2B">
        <w:tc>
          <w:tcPr>
            <w:tcW w:w="0" w:type="auto"/>
            <w:shd w:val="clear" w:color="auto" w:fill="auto"/>
          </w:tcPr>
          <w:p w14:paraId="5AC02E30" w14:textId="013086AD" w:rsidR="00394B10" w:rsidRPr="00416A2B" w:rsidRDefault="00394B10" w:rsidP="00394B10">
            <w:pPr>
              <w:pStyle w:val="TAL"/>
              <w:rPr>
                <w:sz w:val="16"/>
              </w:rPr>
            </w:pPr>
            <w:r w:rsidRPr="00416A2B">
              <w:rPr>
                <w:sz w:val="16"/>
              </w:rPr>
              <w:t>S6-210349</w:t>
            </w:r>
          </w:p>
        </w:tc>
        <w:tc>
          <w:tcPr>
            <w:tcW w:w="0" w:type="auto"/>
            <w:shd w:val="clear" w:color="auto" w:fill="auto"/>
          </w:tcPr>
          <w:p w14:paraId="19B8D7D5" w14:textId="3DAB4316" w:rsidR="00394B10" w:rsidRPr="00416A2B" w:rsidRDefault="00394B10" w:rsidP="00394B10">
            <w:pPr>
              <w:pStyle w:val="TAL"/>
              <w:rPr>
                <w:sz w:val="16"/>
              </w:rPr>
            </w:pPr>
            <w:r w:rsidRPr="00416A2B">
              <w:rPr>
                <w:sz w:val="16"/>
              </w:rPr>
              <w:t>UAS application layer functional model</w:t>
            </w:r>
          </w:p>
        </w:tc>
        <w:tc>
          <w:tcPr>
            <w:tcW w:w="0" w:type="auto"/>
            <w:shd w:val="clear" w:color="auto" w:fill="auto"/>
          </w:tcPr>
          <w:p w14:paraId="633CCB89" w14:textId="6E396B39" w:rsidR="00394B10" w:rsidRPr="00416A2B" w:rsidRDefault="00394B10" w:rsidP="00394B10">
            <w:pPr>
              <w:pStyle w:val="TAL"/>
              <w:rPr>
                <w:sz w:val="16"/>
              </w:rPr>
            </w:pPr>
            <w:r w:rsidRPr="00416A2B">
              <w:rPr>
                <w:sz w:val="16"/>
              </w:rPr>
              <w:t>Huawei, Hisilicon</w:t>
            </w:r>
          </w:p>
        </w:tc>
        <w:tc>
          <w:tcPr>
            <w:tcW w:w="0" w:type="auto"/>
            <w:shd w:val="clear" w:color="auto" w:fill="auto"/>
          </w:tcPr>
          <w:p w14:paraId="2E5939B6" w14:textId="2BD352E8" w:rsidR="00394B10" w:rsidRPr="00416A2B" w:rsidRDefault="00394B10" w:rsidP="00394B10">
            <w:pPr>
              <w:pStyle w:val="TAL"/>
              <w:rPr>
                <w:sz w:val="16"/>
              </w:rPr>
            </w:pPr>
            <w:r w:rsidRPr="00416A2B">
              <w:rPr>
                <w:sz w:val="16"/>
              </w:rPr>
              <w:t>approved</w:t>
            </w:r>
          </w:p>
        </w:tc>
        <w:tc>
          <w:tcPr>
            <w:tcW w:w="0" w:type="auto"/>
            <w:shd w:val="clear" w:color="auto" w:fill="auto"/>
          </w:tcPr>
          <w:p w14:paraId="3007C705" w14:textId="65206904" w:rsidR="00394B10" w:rsidRPr="00416A2B" w:rsidRDefault="00394B10" w:rsidP="00394B10">
            <w:pPr>
              <w:pStyle w:val="TAL"/>
              <w:rPr>
                <w:sz w:val="16"/>
              </w:rPr>
            </w:pPr>
            <w:r w:rsidRPr="00416A2B">
              <w:rPr>
                <w:sz w:val="16"/>
              </w:rPr>
              <w:t>S6-210313</w:t>
            </w:r>
          </w:p>
        </w:tc>
        <w:tc>
          <w:tcPr>
            <w:tcW w:w="0" w:type="auto"/>
            <w:shd w:val="clear" w:color="auto" w:fill="auto"/>
          </w:tcPr>
          <w:p w14:paraId="356AE4BB" w14:textId="2769BD62" w:rsidR="00394B10" w:rsidRPr="00416A2B" w:rsidRDefault="00394B10" w:rsidP="00394B10">
            <w:pPr>
              <w:pStyle w:val="TAL"/>
              <w:rPr>
                <w:sz w:val="16"/>
              </w:rPr>
            </w:pPr>
            <w:r w:rsidRPr="00416A2B">
              <w:rPr>
                <w:sz w:val="16"/>
              </w:rPr>
              <w:t>-</w:t>
            </w:r>
          </w:p>
        </w:tc>
      </w:tr>
      <w:tr w:rsidR="00416A2B" w:rsidRPr="00416A2B" w14:paraId="3E3DAA15" w14:textId="77777777" w:rsidTr="00416A2B">
        <w:tc>
          <w:tcPr>
            <w:tcW w:w="0" w:type="auto"/>
            <w:shd w:val="clear" w:color="auto" w:fill="auto"/>
          </w:tcPr>
          <w:p w14:paraId="77682D7E" w14:textId="5EB2B40E" w:rsidR="00394B10" w:rsidRPr="00416A2B" w:rsidRDefault="00394B10" w:rsidP="00394B10">
            <w:pPr>
              <w:pStyle w:val="TAL"/>
              <w:rPr>
                <w:sz w:val="16"/>
              </w:rPr>
            </w:pPr>
            <w:r w:rsidRPr="00416A2B">
              <w:rPr>
                <w:sz w:val="16"/>
              </w:rPr>
              <w:t>S6-210350</w:t>
            </w:r>
          </w:p>
        </w:tc>
        <w:tc>
          <w:tcPr>
            <w:tcW w:w="0" w:type="auto"/>
            <w:shd w:val="clear" w:color="auto" w:fill="auto"/>
          </w:tcPr>
          <w:p w14:paraId="72A62984" w14:textId="08B2616B" w:rsidR="00394B10" w:rsidRPr="00416A2B" w:rsidRDefault="00394B10" w:rsidP="00394B10">
            <w:pPr>
              <w:pStyle w:val="TAL"/>
              <w:rPr>
                <w:sz w:val="16"/>
              </w:rPr>
            </w:pPr>
            <w:r w:rsidRPr="00416A2B">
              <w:rPr>
                <w:sz w:val="16"/>
              </w:rPr>
              <w:t>Requirement for supporting communications between UAVs</w:t>
            </w:r>
          </w:p>
        </w:tc>
        <w:tc>
          <w:tcPr>
            <w:tcW w:w="0" w:type="auto"/>
            <w:shd w:val="clear" w:color="auto" w:fill="auto"/>
          </w:tcPr>
          <w:p w14:paraId="6B9398C6" w14:textId="3E5001AA" w:rsidR="00394B10" w:rsidRPr="00416A2B" w:rsidRDefault="00394B10" w:rsidP="00394B10">
            <w:pPr>
              <w:pStyle w:val="TAL"/>
              <w:rPr>
                <w:sz w:val="16"/>
              </w:rPr>
            </w:pPr>
            <w:r w:rsidRPr="00416A2B">
              <w:rPr>
                <w:sz w:val="16"/>
              </w:rPr>
              <w:t>Huawei, Hisilicon</w:t>
            </w:r>
          </w:p>
        </w:tc>
        <w:tc>
          <w:tcPr>
            <w:tcW w:w="0" w:type="auto"/>
            <w:shd w:val="clear" w:color="auto" w:fill="auto"/>
          </w:tcPr>
          <w:p w14:paraId="1858CC75" w14:textId="1E5CAEA7" w:rsidR="00394B10" w:rsidRPr="00416A2B" w:rsidRDefault="00394B10" w:rsidP="00394B10">
            <w:pPr>
              <w:pStyle w:val="TAL"/>
              <w:rPr>
                <w:sz w:val="16"/>
              </w:rPr>
            </w:pPr>
            <w:r w:rsidRPr="00416A2B">
              <w:rPr>
                <w:sz w:val="16"/>
              </w:rPr>
              <w:t>approved</w:t>
            </w:r>
          </w:p>
        </w:tc>
        <w:tc>
          <w:tcPr>
            <w:tcW w:w="0" w:type="auto"/>
            <w:shd w:val="clear" w:color="auto" w:fill="auto"/>
          </w:tcPr>
          <w:p w14:paraId="21A866F8" w14:textId="64A4F29D" w:rsidR="00394B10" w:rsidRPr="00416A2B" w:rsidRDefault="00394B10" w:rsidP="00394B10">
            <w:pPr>
              <w:pStyle w:val="TAL"/>
              <w:rPr>
                <w:sz w:val="16"/>
              </w:rPr>
            </w:pPr>
            <w:r w:rsidRPr="00416A2B">
              <w:rPr>
                <w:sz w:val="16"/>
              </w:rPr>
              <w:t>S6-210315</w:t>
            </w:r>
          </w:p>
        </w:tc>
        <w:tc>
          <w:tcPr>
            <w:tcW w:w="0" w:type="auto"/>
            <w:shd w:val="clear" w:color="auto" w:fill="auto"/>
          </w:tcPr>
          <w:p w14:paraId="5482EFFD" w14:textId="26FC68D9" w:rsidR="00394B10" w:rsidRPr="00416A2B" w:rsidRDefault="00394B10" w:rsidP="00394B10">
            <w:pPr>
              <w:pStyle w:val="TAL"/>
              <w:rPr>
                <w:sz w:val="16"/>
              </w:rPr>
            </w:pPr>
            <w:r w:rsidRPr="00416A2B">
              <w:rPr>
                <w:sz w:val="16"/>
              </w:rPr>
              <w:t>-</w:t>
            </w:r>
          </w:p>
        </w:tc>
      </w:tr>
      <w:tr w:rsidR="00416A2B" w:rsidRPr="00416A2B" w14:paraId="701F9D8C" w14:textId="77777777" w:rsidTr="00416A2B">
        <w:tc>
          <w:tcPr>
            <w:tcW w:w="0" w:type="auto"/>
            <w:shd w:val="clear" w:color="auto" w:fill="auto"/>
          </w:tcPr>
          <w:p w14:paraId="003BA307" w14:textId="07EC02A4" w:rsidR="00394B10" w:rsidRPr="00416A2B" w:rsidRDefault="00394B10" w:rsidP="00394B10">
            <w:pPr>
              <w:pStyle w:val="TAL"/>
              <w:rPr>
                <w:sz w:val="16"/>
              </w:rPr>
            </w:pPr>
            <w:r w:rsidRPr="00416A2B">
              <w:rPr>
                <w:sz w:val="16"/>
              </w:rPr>
              <w:t>S6-210351</w:t>
            </w:r>
          </w:p>
        </w:tc>
        <w:tc>
          <w:tcPr>
            <w:tcW w:w="0" w:type="auto"/>
            <w:shd w:val="clear" w:color="auto" w:fill="auto"/>
          </w:tcPr>
          <w:p w14:paraId="0AE9EA6F" w14:textId="042E0DF2" w:rsidR="00394B10" w:rsidRPr="00416A2B" w:rsidRDefault="00394B10" w:rsidP="00394B10">
            <w:pPr>
              <w:pStyle w:val="TAL"/>
              <w:rPr>
                <w:sz w:val="16"/>
              </w:rPr>
            </w:pPr>
            <w:r w:rsidRPr="00416A2B">
              <w:rPr>
                <w:sz w:val="16"/>
              </w:rPr>
              <w:t>Pseudo-CR on Evaluation for Solution #6</w:t>
            </w:r>
          </w:p>
        </w:tc>
        <w:tc>
          <w:tcPr>
            <w:tcW w:w="0" w:type="auto"/>
            <w:shd w:val="clear" w:color="auto" w:fill="auto"/>
          </w:tcPr>
          <w:p w14:paraId="4AD36237" w14:textId="75D9B183" w:rsidR="00394B10" w:rsidRPr="00416A2B" w:rsidRDefault="00394B10" w:rsidP="00394B10">
            <w:pPr>
              <w:pStyle w:val="TAL"/>
              <w:rPr>
                <w:sz w:val="16"/>
              </w:rPr>
            </w:pPr>
            <w:r w:rsidRPr="00416A2B">
              <w:rPr>
                <w:sz w:val="16"/>
              </w:rPr>
              <w:t>InterDigital</w:t>
            </w:r>
          </w:p>
        </w:tc>
        <w:tc>
          <w:tcPr>
            <w:tcW w:w="0" w:type="auto"/>
            <w:shd w:val="clear" w:color="auto" w:fill="auto"/>
          </w:tcPr>
          <w:p w14:paraId="2A6BC18C" w14:textId="3B7BDC10" w:rsidR="00394B10" w:rsidRPr="00416A2B" w:rsidRDefault="00394B10" w:rsidP="00394B10">
            <w:pPr>
              <w:pStyle w:val="TAL"/>
              <w:rPr>
                <w:sz w:val="16"/>
              </w:rPr>
            </w:pPr>
            <w:r w:rsidRPr="00416A2B">
              <w:rPr>
                <w:sz w:val="16"/>
              </w:rPr>
              <w:t>approved</w:t>
            </w:r>
          </w:p>
        </w:tc>
        <w:tc>
          <w:tcPr>
            <w:tcW w:w="0" w:type="auto"/>
            <w:shd w:val="clear" w:color="auto" w:fill="auto"/>
          </w:tcPr>
          <w:p w14:paraId="02ECDFCB" w14:textId="19B613D4" w:rsidR="00394B10" w:rsidRPr="00416A2B" w:rsidRDefault="00394B10" w:rsidP="00394B10">
            <w:pPr>
              <w:pStyle w:val="TAL"/>
              <w:rPr>
                <w:sz w:val="16"/>
              </w:rPr>
            </w:pPr>
            <w:r w:rsidRPr="00416A2B">
              <w:rPr>
                <w:sz w:val="16"/>
              </w:rPr>
              <w:t>S6-210297</w:t>
            </w:r>
          </w:p>
        </w:tc>
        <w:tc>
          <w:tcPr>
            <w:tcW w:w="0" w:type="auto"/>
            <w:shd w:val="clear" w:color="auto" w:fill="auto"/>
          </w:tcPr>
          <w:p w14:paraId="5452309B" w14:textId="79236076" w:rsidR="00394B10" w:rsidRPr="00416A2B" w:rsidRDefault="00394B10" w:rsidP="00394B10">
            <w:pPr>
              <w:pStyle w:val="TAL"/>
              <w:rPr>
                <w:sz w:val="16"/>
              </w:rPr>
            </w:pPr>
            <w:r w:rsidRPr="00416A2B">
              <w:rPr>
                <w:sz w:val="16"/>
              </w:rPr>
              <w:t>-</w:t>
            </w:r>
          </w:p>
        </w:tc>
      </w:tr>
      <w:tr w:rsidR="00416A2B" w:rsidRPr="00416A2B" w14:paraId="1E8734B1" w14:textId="77777777" w:rsidTr="00416A2B">
        <w:tc>
          <w:tcPr>
            <w:tcW w:w="0" w:type="auto"/>
            <w:shd w:val="clear" w:color="auto" w:fill="auto"/>
          </w:tcPr>
          <w:p w14:paraId="3980EFA6" w14:textId="43FD36CE" w:rsidR="00394B10" w:rsidRPr="00416A2B" w:rsidRDefault="00394B10" w:rsidP="00394B10">
            <w:pPr>
              <w:pStyle w:val="TAL"/>
              <w:rPr>
                <w:sz w:val="16"/>
              </w:rPr>
            </w:pPr>
            <w:r w:rsidRPr="00416A2B">
              <w:rPr>
                <w:sz w:val="16"/>
              </w:rPr>
              <w:t>S6-210352</w:t>
            </w:r>
          </w:p>
        </w:tc>
        <w:tc>
          <w:tcPr>
            <w:tcW w:w="0" w:type="auto"/>
            <w:shd w:val="clear" w:color="auto" w:fill="auto"/>
          </w:tcPr>
          <w:p w14:paraId="22768E32" w14:textId="642C58C5" w:rsidR="00394B10" w:rsidRPr="00416A2B" w:rsidRDefault="00394B10" w:rsidP="00394B10">
            <w:pPr>
              <w:pStyle w:val="TAL"/>
              <w:rPr>
                <w:sz w:val="16"/>
              </w:rPr>
            </w:pPr>
            <w:r w:rsidRPr="00416A2B">
              <w:rPr>
                <w:sz w:val="16"/>
              </w:rPr>
              <w:t>Pseudo-CR on Evaluation for Solution #7</w:t>
            </w:r>
          </w:p>
        </w:tc>
        <w:tc>
          <w:tcPr>
            <w:tcW w:w="0" w:type="auto"/>
            <w:shd w:val="clear" w:color="auto" w:fill="auto"/>
          </w:tcPr>
          <w:p w14:paraId="3939D44E" w14:textId="145678E7" w:rsidR="00394B10" w:rsidRPr="00416A2B" w:rsidRDefault="00394B10" w:rsidP="00394B10">
            <w:pPr>
              <w:pStyle w:val="TAL"/>
              <w:rPr>
                <w:sz w:val="16"/>
              </w:rPr>
            </w:pPr>
            <w:r w:rsidRPr="00416A2B">
              <w:rPr>
                <w:sz w:val="16"/>
              </w:rPr>
              <w:t>InterDigital</w:t>
            </w:r>
          </w:p>
        </w:tc>
        <w:tc>
          <w:tcPr>
            <w:tcW w:w="0" w:type="auto"/>
            <w:shd w:val="clear" w:color="auto" w:fill="auto"/>
          </w:tcPr>
          <w:p w14:paraId="7A927A64" w14:textId="5468E8A5" w:rsidR="00394B10" w:rsidRPr="00416A2B" w:rsidRDefault="00394B10" w:rsidP="00394B10">
            <w:pPr>
              <w:pStyle w:val="TAL"/>
              <w:rPr>
                <w:sz w:val="16"/>
              </w:rPr>
            </w:pPr>
            <w:r w:rsidRPr="00416A2B">
              <w:rPr>
                <w:sz w:val="16"/>
              </w:rPr>
              <w:t>approved</w:t>
            </w:r>
          </w:p>
        </w:tc>
        <w:tc>
          <w:tcPr>
            <w:tcW w:w="0" w:type="auto"/>
            <w:shd w:val="clear" w:color="auto" w:fill="auto"/>
          </w:tcPr>
          <w:p w14:paraId="606E4829" w14:textId="57B1DAA8" w:rsidR="00394B10" w:rsidRPr="00416A2B" w:rsidRDefault="00394B10" w:rsidP="00394B10">
            <w:pPr>
              <w:pStyle w:val="TAL"/>
              <w:rPr>
                <w:sz w:val="16"/>
              </w:rPr>
            </w:pPr>
            <w:r w:rsidRPr="00416A2B">
              <w:rPr>
                <w:sz w:val="16"/>
              </w:rPr>
              <w:t>S6-210298</w:t>
            </w:r>
          </w:p>
        </w:tc>
        <w:tc>
          <w:tcPr>
            <w:tcW w:w="0" w:type="auto"/>
            <w:shd w:val="clear" w:color="auto" w:fill="auto"/>
          </w:tcPr>
          <w:p w14:paraId="01D3343A" w14:textId="5D1E3B44" w:rsidR="00394B10" w:rsidRPr="00416A2B" w:rsidRDefault="00394B10" w:rsidP="00394B10">
            <w:pPr>
              <w:pStyle w:val="TAL"/>
              <w:rPr>
                <w:sz w:val="16"/>
              </w:rPr>
            </w:pPr>
            <w:r w:rsidRPr="00416A2B">
              <w:rPr>
                <w:sz w:val="16"/>
              </w:rPr>
              <w:t>-</w:t>
            </w:r>
          </w:p>
        </w:tc>
      </w:tr>
      <w:tr w:rsidR="00416A2B" w:rsidRPr="00416A2B" w14:paraId="29E89850" w14:textId="77777777" w:rsidTr="00416A2B">
        <w:tc>
          <w:tcPr>
            <w:tcW w:w="0" w:type="auto"/>
            <w:shd w:val="clear" w:color="auto" w:fill="auto"/>
          </w:tcPr>
          <w:p w14:paraId="61C759C1" w14:textId="5B280C0E" w:rsidR="00394B10" w:rsidRPr="00416A2B" w:rsidRDefault="00394B10" w:rsidP="00394B10">
            <w:pPr>
              <w:pStyle w:val="TAL"/>
              <w:rPr>
                <w:sz w:val="16"/>
              </w:rPr>
            </w:pPr>
            <w:r w:rsidRPr="00416A2B">
              <w:rPr>
                <w:sz w:val="16"/>
              </w:rPr>
              <w:t>S6-210353</w:t>
            </w:r>
          </w:p>
        </w:tc>
        <w:tc>
          <w:tcPr>
            <w:tcW w:w="0" w:type="auto"/>
            <w:shd w:val="clear" w:color="auto" w:fill="auto"/>
          </w:tcPr>
          <w:p w14:paraId="37CB2B70" w14:textId="2A634A81" w:rsidR="00394B10" w:rsidRPr="00416A2B" w:rsidRDefault="00394B10" w:rsidP="00394B10">
            <w:pPr>
              <w:pStyle w:val="TAL"/>
              <w:rPr>
                <w:sz w:val="16"/>
              </w:rPr>
            </w:pPr>
            <w:r w:rsidRPr="00416A2B">
              <w:rPr>
                <w:sz w:val="16"/>
              </w:rPr>
              <w:t>Pseudo-CR on Completion of solution #8</w:t>
            </w:r>
          </w:p>
        </w:tc>
        <w:tc>
          <w:tcPr>
            <w:tcW w:w="0" w:type="auto"/>
            <w:shd w:val="clear" w:color="auto" w:fill="auto"/>
          </w:tcPr>
          <w:p w14:paraId="084E37DD" w14:textId="3E2E1366" w:rsidR="00394B10" w:rsidRPr="00416A2B" w:rsidRDefault="00394B10" w:rsidP="00394B10">
            <w:pPr>
              <w:pStyle w:val="TAL"/>
              <w:rPr>
                <w:sz w:val="16"/>
              </w:rPr>
            </w:pPr>
            <w:r w:rsidRPr="00416A2B">
              <w:rPr>
                <w:sz w:val="16"/>
              </w:rPr>
              <w:t>InterDigital</w:t>
            </w:r>
          </w:p>
        </w:tc>
        <w:tc>
          <w:tcPr>
            <w:tcW w:w="0" w:type="auto"/>
            <w:shd w:val="clear" w:color="auto" w:fill="auto"/>
          </w:tcPr>
          <w:p w14:paraId="3BC1DA66" w14:textId="08AB1669" w:rsidR="00394B10" w:rsidRPr="00416A2B" w:rsidRDefault="00394B10" w:rsidP="00394B10">
            <w:pPr>
              <w:pStyle w:val="TAL"/>
              <w:rPr>
                <w:sz w:val="16"/>
              </w:rPr>
            </w:pPr>
            <w:r w:rsidRPr="00416A2B">
              <w:rPr>
                <w:sz w:val="16"/>
              </w:rPr>
              <w:t>approved</w:t>
            </w:r>
          </w:p>
        </w:tc>
        <w:tc>
          <w:tcPr>
            <w:tcW w:w="0" w:type="auto"/>
            <w:shd w:val="clear" w:color="auto" w:fill="auto"/>
          </w:tcPr>
          <w:p w14:paraId="16E44EFA" w14:textId="26877245" w:rsidR="00394B10" w:rsidRPr="00416A2B" w:rsidRDefault="00394B10" w:rsidP="00394B10">
            <w:pPr>
              <w:pStyle w:val="TAL"/>
              <w:rPr>
                <w:sz w:val="16"/>
              </w:rPr>
            </w:pPr>
            <w:r w:rsidRPr="00416A2B">
              <w:rPr>
                <w:sz w:val="16"/>
              </w:rPr>
              <w:t>S6-210299</w:t>
            </w:r>
          </w:p>
        </w:tc>
        <w:tc>
          <w:tcPr>
            <w:tcW w:w="0" w:type="auto"/>
            <w:shd w:val="clear" w:color="auto" w:fill="auto"/>
          </w:tcPr>
          <w:p w14:paraId="4FB69114" w14:textId="3537766B" w:rsidR="00394B10" w:rsidRPr="00416A2B" w:rsidRDefault="00394B10" w:rsidP="00394B10">
            <w:pPr>
              <w:pStyle w:val="TAL"/>
              <w:rPr>
                <w:sz w:val="16"/>
              </w:rPr>
            </w:pPr>
            <w:r w:rsidRPr="00416A2B">
              <w:rPr>
                <w:sz w:val="16"/>
              </w:rPr>
              <w:t>-</w:t>
            </w:r>
          </w:p>
        </w:tc>
      </w:tr>
      <w:tr w:rsidR="00416A2B" w:rsidRPr="00416A2B" w14:paraId="55D69AEE" w14:textId="77777777" w:rsidTr="00416A2B">
        <w:tc>
          <w:tcPr>
            <w:tcW w:w="0" w:type="auto"/>
            <w:shd w:val="clear" w:color="auto" w:fill="auto"/>
          </w:tcPr>
          <w:p w14:paraId="34C7D52A" w14:textId="25027B8C" w:rsidR="00394B10" w:rsidRPr="00416A2B" w:rsidRDefault="00394B10" w:rsidP="00394B10">
            <w:pPr>
              <w:pStyle w:val="TAL"/>
              <w:rPr>
                <w:sz w:val="16"/>
              </w:rPr>
            </w:pPr>
            <w:r w:rsidRPr="00416A2B">
              <w:rPr>
                <w:sz w:val="16"/>
              </w:rPr>
              <w:t>S6-210354</w:t>
            </w:r>
          </w:p>
        </w:tc>
        <w:tc>
          <w:tcPr>
            <w:tcW w:w="0" w:type="auto"/>
            <w:shd w:val="clear" w:color="auto" w:fill="auto"/>
          </w:tcPr>
          <w:p w14:paraId="71498006" w14:textId="6B4A7097" w:rsidR="00394B10" w:rsidRPr="00416A2B" w:rsidRDefault="00394B10" w:rsidP="00394B10">
            <w:pPr>
              <w:pStyle w:val="TAL"/>
              <w:rPr>
                <w:sz w:val="16"/>
              </w:rPr>
            </w:pPr>
            <w:r w:rsidRPr="00416A2B">
              <w:rPr>
                <w:sz w:val="16"/>
              </w:rPr>
              <w:t>Solution #x: Support on Real-time UAV Connection Monitoring and Location Reporting</w:t>
            </w:r>
          </w:p>
        </w:tc>
        <w:tc>
          <w:tcPr>
            <w:tcW w:w="0" w:type="auto"/>
            <w:shd w:val="clear" w:color="auto" w:fill="auto"/>
          </w:tcPr>
          <w:p w14:paraId="2BC1693B" w14:textId="21CE3CAE" w:rsidR="00394B10" w:rsidRPr="00416A2B" w:rsidRDefault="00394B10" w:rsidP="00394B10">
            <w:pPr>
              <w:pStyle w:val="TAL"/>
              <w:rPr>
                <w:sz w:val="16"/>
              </w:rPr>
            </w:pPr>
            <w:r w:rsidRPr="00416A2B">
              <w:rPr>
                <w:sz w:val="16"/>
              </w:rPr>
              <w:t>Tencent</w:t>
            </w:r>
          </w:p>
        </w:tc>
        <w:tc>
          <w:tcPr>
            <w:tcW w:w="0" w:type="auto"/>
            <w:shd w:val="clear" w:color="auto" w:fill="auto"/>
          </w:tcPr>
          <w:p w14:paraId="35EECA6F" w14:textId="7FFAA15E" w:rsidR="00394B10" w:rsidRPr="00416A2B" w:rsidRDefault="00394B10" w:rsidP="00394B10">
            <w:pPr>
              <w:pStyle w:val="TAL"/>
              <w:rPr>
                <w:sz w:val="16"/>
              </w:rPr>
            </w:pPr>
            <w:r w:rsidRPr="00416A2B">
              <w:rPr>
                <w:sz w:val="16"/>
              </w:rPr>
              <w:t>approved</w:t>
            </w:r>
          </w:p>
        </w:tc>
        <w:tc>
          <w:tcPr>
            <w:tcW w:w="0" w:type="auto"/>
            <w:shd w:val="clear" w:color="auto" w:fill="auto"/>
          </w:tcPr>
          <w:p w14:paraId="24D8E189" w14:textId="4D0DA243" w:rsidR="00394B10" w:rsidRPr="00416A2B" w:rsidRDefault="00394B10" w:rsidP="00394B10">
            <w:pPr>
              <w:pStyle w:val="TAL"/>
              <w:rPr>
                <w:sz w:val="16"/>
              </w:rPr>
            </w:pPr>
            <w:r w:rsidRPr="00416A2B">
              <w:rPr>
                <w:sz w:val="16"/>
              </w:rPr>
              <w:t>S6-210294</w:t>
            </w:r>
          </w:p>
        </w:tc>
        <w:tc>
          <w:tcPr>
            <w:tcW w:w="0" w:type="auto"/>
            <w:shd w:val="clear" w:color="auto" w:fill="auto"/>
          </w:tcPr>
          <w:p w14:paraId="2F511D1D" w14:textId="1F16BBC9" w:rsidR="00394B10" w:rsidRPr="00416A2B" w:rsidRDefault="00394B10" w:rsidP="00394B10">
            <w:pPr>
              <w:pStyle w:val="TAL"/>
              <w:rPr>
                <w:sz w:val="16"/>
              </w:rPr>
            </w:pPr>
            <w:r w:rsidRPr="00416A2B">
              <w:rPr>
                <w:sz w:val="16"/>
              </w:rPr>
              <w:t>-</w:t>
            </w:r>
          </w:p>
        </w:tc>
      </w:tr>
      <w:tr w:rsidR="00416A2B" w:rsidRPr="00416A2B" w14:paraId="1D978FEE" w14:textId="77777777" w:rsidTr="00416A2B">
        <w:tc>
          <w:tcPr>
            <w:tcW w:w="0" w:type="auto"/>
            <w:shd w:val="clear" w:color="auto" w:fill="auto"/>
          </w:tcPr>
          <w:p w14:paraId="7E88671A" w14:textId="5A796A56" w:rsidR="00394B10" w:rsidRPr="00416A2B" w:rsidRDefault="00394B10" w:rsidP="00394B10">
            <w:pPr>
              <w:pStyle w:val="TAL"/>
              <w:rPr>
                <w:sz w:val="16"/>
              </w:rPr>
            </w:pPr>
            <w:r w:rsidRPr="00416A2B">
              <w:rPr>
                <w:sz w:val="16"/>
              </w:rPr>
              <w:t>S6-210355</w:t>
            </w:r>
          </w:p>
        </w:tc>
        <w:tc>
          <w:tcPr>
            <w:tcW w:w="0" w:type="auto"/>
            <w:shd w:val="clear" w:color="auto" w:fill="auto"/>
          </w:tcPr>
          <w:p w14:paraId="51E84209" w14:textId="7EF14D04" w:rsidR="00394B10" w:rsidRPr="00416A2B" w:rsidRDefault="00394B10" w:rsidP="00394B10">
            <w:pPr>
              <w:pStyle w:val="TAL"/>
              <w:rPr>
                <w:sz w:val="16"/>
              </w:rPr>
            </w:pPr>
            <w:r w:rsidRPr="00416A2B">
              <w:rPr>
                <w:sz w:val="16"/>
              </w:rPr>
              <w:t>Solution to KI#7</w:t>
            </w:r>
          </w:p>
        </w:tc>
        <w:tc>
          <w:tcPr>
            <w:tcW w:w="0" w:type="auto"/>
            <w:shd w:val="clear" w:color="auto" w:fill="auto"/>
          </w:tcPr>
          <w:p w14:paraId="563A3B32" w14:textId="0A248240" w:rsidR="00394B10" w:rsidRPr="00416A2B" w:rsidRDefault="00394B10" w:rsidP="00394B10">
            <w:pPr>
              <w:pStyle w:val="TAL"/>
              <w:rPr>
                <w:sz w:val="16"/>
              </w:rPr>
            </w:pPr>
            <w:r w:rsidRPr="00416A2B">
              <w:rPr>
                <w:sz w:val="16"/>
              </w:rPr>
              <w:t>Huawei, Hisilicon</w:t>
            </w:r>
          </w:p>
        </w:tc>
        <w:tc>
          <w:tcPr>
            <w:tcW w:w="0" w:type="auto"/>
            <w:shd w:val="clear" w:color="auto" w:fill="auto"/>
          </w:tcPr>
          <w:p w14:paraId="12FDC489" w14:textId="35A58507" w:rsidR="00394B10" w:rsidRPr="00416A2B" w:rsidRDefault="00394B10" w:rsidP="00394B10">
            <w:pPr>
              <w:pStyle w:val="TAL"/>
              <w:rPr>
                <w:sz w:val="16"/>
              </w:rPr>
            </w:pPr>
            <w:r w:rsidRPr="00416A2B">
              <w:rPr>
                <w:sz w:val="16"/>
              </w:rPr>
              <w:t>approved</w:t>
            </w:r>
          </w:p>
        </w:tc>
        <w:tc>
          <w:tcPr>
            <w:tcW w:w="0" w:type="auto"/>
            <w:shd w:val="clear" w:color="auto" w:fill="auto"/>
          </w:tcPr>
          <w:p w14:paraId="2C69674E" w14:textId="29ED24BA" w:rsidR="00394B10" w:rsidRPr="00416A2B" w:rsidRDefault="00394B10" w:rsidP="00394B10">
            <w:pPr>
              <w:pStyle w:val="TAL"/>
              <w:rPr>
                <w:sz w:val="16"/>
              </w:rPr>
            </w:pPr>
            <w:r w:rsidRPr="00416A2B">
              <w:rPr>
                <w:sz w:val="16"/>
              </w:rPr>
              <w:t>S6-210318</w:t>
            </w:r>
          </w:p>
        </w:tc>
        <w:tc>
          <w:tcPr>
            <w:tcW w:w="0" w:type="auto"/>
            <w:shd w:val="clear" w:color="auto" w:fill="auto"/>
          </w:tcPr>
          <w:p w14:paraId="62ACE344" w14:textId="09A6BC7B" w:rsidR="00394B10" w:rsidRPr="00416A2B" w:rsidRDefault="00394B10" w:rsidP="00394B10">
            <w:pPr>
              <w:pStyle w:val="TAL"/>
              <w:rPr>
                <w:sz w:val="16"/>
              </w:rPr>
            </w:pPr>
            <w:r w:rsidRPr="00416A2B">
              <w:rPr>
                <w:sz w:val="16"/>
              </w:rPr>
              <w:t>-</w:t>
            </w:r>
          </w:p>
        </w:tc>
      </w:tr>
      <w:tr w:rsidR="00416A2B" w:rsidRPr="00416A2B" w14:paraId="4991266E" w14:textId="77777777" w:rsidTr="00416A2B">
        <w:tc>
          <w:tcPr>
            <w:tcW w:w="0" w:type="auto"/>
            <w:shd w:val="clear" w:color="auto" w:fill="auto"/>
          </w:tcPr>
          <w:p w14:paraId="5FABC565" w14:textId="607C1BB5" w:rsidR="00394B10" w:rsidRPr="00416A2B" w:rsidRDefault="00394B10" w:rsidP="00394B10">
            <w:pPr>
              <w:pStyle w:val="TAL"/>
              <w:rPr>
                <w:sz w:val="16"/>
              </w:rPr>
            </w:pPr>
            <w:r w:rsidRPr="00416A2B">
              <w:rPr>
                <w:sz w:val="16"/>
              </w:rPr>
              <w:t>S6-210356</w:t>
            </w:r>
          </w:p>
        </w:tc>
        <w:tc>
          <w:tcPr>
            <w:tcW w:w="0" w:type="auto"/>
            <w:shd w:val="clear" w:color="auto" w:fill="auto"/>
          </w:tcPr>
          <w:p w14:paraId="5BC0AD26" w14:textId="143FCF1D" w:rsidR="00394B10" w:rsidRPr="00416A2B" w:rsidRDefault="00394B10" w:rsidP="00394B10">
            <w:pPr>
              <w:pStyle w:val="TAL"/>
              <w:rPr>
                <w:sz w:val="16"/>
              </w:rPr>
            </w:pPr>
            <w:r w:rsidRPr="00416A2B">
              <w:rPr>
                <w:sz w:val="16"/>
              </w:rPr>
              <w:t>Solution to Key issue #9: Support for UAS media application session monitoring and management</w:t>
            </w:r>
          </w:p>
        </w:tc>
        <w:tc>
          <w:tcPr>
            <w:tcW w:w="0" w:type="auto"/>
            <w:shd w:val="clear" w:color="auto" w:fill="auto"/>
          </w:tcPr>
          <w:p w14:paraId="09BF7582" w14:textId="6EF955A3" w:rsidR="00394B10" w:rsidRPr="00416A2B" w:rsidRDefault="00394B10" w:rsidP="00394B10">
            <w:pPr>
              <w:pStyle w:val="TAL"/>
              <w:rPr>
                <w:sz w:val="16"/>
              </w:rPr>
            </w:pPr>
            <w:r w:rsidRPr="00416A2B">
              <w:rPr>
                <w:sz w:val="16"/>
              </w:rPr>
              <w:t>Tencent</w:t>
            </w:r>
          </w:p>
        </w:tc>
        <w:tc>
          <w:tcPr>
            <w:tcW w:w="0" w:type="auto"/>
            <w:shd w:val="clear" w:color="auto" w:fill="auto"/>
          </w:tcPr>
          <w:p w14:paraId="110BA285" w14:textId="6E5740B4" w:rsidR="00394B10" w:rsidRPr="00416A2B" w:rsidRDefault="00394B10" w:rsidP="00394B10">
            <w:pPr>
              <w:pStyle w:val="TAL"/>
              <w:rPr>
                <w:sz w:val="16"/>
              </w:rPr>
            </w:pPr>
            <w:r w:rsidRPr="00416A2B">
              <w:rPr>
                <w:sz w:val="16"/>
              </w:rPr>
              <w:t>approved</w:t>
            </w:r>
          </w:p>
        </w:tc>
        <w:tc>
          <w:tcPr>
            <w:tcW w:w="0" w:type="auto"/>
            <w:shd w:val="clear" w:color="auto" w:fill="auto"/>
          </w:tcPr>
          <w:p w14:paraId="066674D4" w14:textId="245A2836" w:rsidR="00394B10" w:rsidRPr="00416A2B" w:rsidRDefault="00394B10" w:rsidP="00394B10">
            <w:pPr>
              <w:pStyle w:val="TAL"/>
              <w:rPr>
                <w:sz w:val="16"/>
              </w:rPr>
            </w:pPr>
            <w:r w:rsidRPr="00416A2B">
              <w:rPr>
                <w:sz w:val="16"/>
              </w:rPr>
              <w:t>S6-210295</w:t>
            </w:r>
          </w:p>
        </w:tc>
        <w:tc>
          <w:tcPr>
            <w:tcW w:w="0" w:type="auto"/>
            <w:shd w:val="clear" w:color="auto" w:fill="auto"/>
          </w:tcPr>
          <w:p w14:paraId="239C9873" w14:textId="31C56BF8" w:rsidR="00394B10" w:rsidRPr="00416A2B" w:rsidRDefault="00394B10" w:rsidP="00394B10">
            <w:pPr>
              <w:pStyle w:val="TAL"/>
              <w:rPr>
                <w:sz w:val="16"/>
              </w:rPr>
            </w:pPr>
            <w:r w:rsidRPr="00416A2B">
              <w:rPr>
                <w:sz w:val="16"/>
              </w:rPr>
              <w:t>-</w:t>
            </w:r>
          </w:p>
        </w:tc>
      </w:tr>
      <w:tr w:rsidR="00416A2B" w:rsidRPr="00416A2B" w14:paraId="408F3639" w14:textId="77777777" w:rsidTr="00416A2B">
        <w:tc>
          <w:tcPr>
            <w:tcW w:w="0" w:type="auto"/>
            <w:shd w:val="clear" w:color="auto" w:fill="auto"/>
          </w:tcPr>
          <w:p w14:paraId="16BC6016" w14:textId="51200DEF" w:rsidR="00394B10" w:rsidRPr="00416A2B" w:rsidRDefault="00394B10" w:rsidP="00394B10">
            <w:pPr>
              <w:pStyle w:val="TAL"/>
              <w:rPr>
                <w:sz w:val="16"/>
              </w:rPr>
            </w:pPr>
            <w:r w:rsidRPr="00416A2B">
              <w:rPr>
                <w:sz w:val="16"/>
              </w:rPr>
              <w:t>S6-210357</w:t>
            </w:r>
          </w:p>
        </w:tc>
        <w:tc>
          <w:tcPr>
            <w:tcW w:w="0" w:type="auto"/>
            <w:shd w:val="clear" w:color="auto" w:fill="auto"/>
          </w:tcPr>
          <w:p w14:paraId="53BEF832" w14:textId="55C372DF" w:rsidR="00394B10" w:rsidRPr="00416A2B" w:rsidRDefault="00394B10" w:rsidP="00394B10">
            <w:pPr>
              <w:pStyle w:val="TAL"/>
              <w:rPr>
                <w:sz w:val="16"/>
              </w:rPr>
            </w:pPr>
            <w:r w:rsidRPr="00416A2B">
              <w:rPr>
                <w:sz w:val="16"/>
              </w:rPr>
              <w:t>Pseudo-CR on Solution to KI #11</w:t>
            </w:r>
          </w:p>
        </w:tc>
        <w:tc>
          <w:tcPr>
            <w:tcW w:w="0" w:type="auto"/>
            <w:shd w:val="clear" w:color="auto" w:fill="auto"/>
          </w:tcPr>
          <w:p w14:paraId="60446596" w14:textId="461AC82D" w:rsidR="00394B10" w:rsidRPr="00416A2B" w:rsidRDefault="00394B10" w:rsidP="00394B10">
            <w:pPr>
              <w:pStyle w:val="TAL"/>
              <w:rPr>
                <w:sz w:val="16"/>
              </w:rPr>
            </w:pPr>
            <w:r w:rsidRPr="00416A2B">
              <w:rPr>
                <w:sz w:val="16"/>
              </w:rPr>
              <w:t>Samsung</w:t>
            </w:r>
          </w:p>
        </w:tc>
        <w:tc>
          <w:tcPr>
            <w:tcW w:w="0" w:type="auto"/>
            <w:shd w:val="clear" w:color="auto" w:fill="auto"/>
          </w:tcPr>
          <w:p w14:paraId="3AFA1A03" w14:textId="0C7E4729" w:rsidR="00394B10" w:rsidRPr="00416A2B" w:rsidRDefault="00394B10" w:rsidP="00394B10">
            <w:pPr>
              <w:pStyle w:val="TAL"/>
              <w:rPr>
                <w:sz w:val="16"/>
              </w:rPr>
            </w:pPr>
            <w:r w:rsidRPr="00416A2B">
              <w:rPr>
                <w:sz w:val="16"/>
              </w:rPr>
              <w:t>approved</w:t>
            </w:r>
          </w:p>
        </w:tc>
        <w:tc>
          <w:tcPr>
            <w:tcW w:w="0" w:type="auto"/>
            <w:shd w:val="clear" w:color="auto" w:fill="auto"/>
          </w:tcPr>
          <w:p w14:paraId="27C4BBDC" w14:textId="637C9715" w:rsidR="00394B10" w:rsidRPr="00416A2B" w:rsidRDefault="00394B10" w:rsidP="00394B10">
            <w:pPr>
              <w:pStyle w:val="TAL"/>
              <w:rPr>
                <w:sz w:val="16"/>
              </w:rPr>
            </w:pPr>
            <w:r w:rsidRPr="00416A2B">
              <w:rPr>
                <w:sz w:val="16"/>
              </w:rPr>
              <w:t>S6-210276</w:t>
            </w:r>
          </w:p>
        </w:tc>
        <w:tc>
          <w:tcPr>
            <w:tcW w:w="0" w:type="auto"/>
            <w:shd w:val="clear" w:color="auto" w:fill="auto"/>
          </w:tcPr>
          <w:p w14:paraId="4167A76F" w14:textId="3DBCDA65" w:rsidR="00394B10" w:rsidRPr="00416A2B" w:rsidRDefault="00394B10" w:rsidP="00394B10">
            <w:pPr>
              <w:pStyle w:val="TAL"/>
              <w:rPr>
                <w:sz w:val="16"/>
              </w:rPr>
            </w:pPr>
            <w:r w:rsidRPr="00416A2B">
              <w:rPr>
                <w:sz w:val="16"/>
              </w:rPr>
              <w:t>-</w:t>
            </w:r>
          </w:p>
        </w:tc>
      </w:tr>
      <w:tr w:rsidR="00416A2B" w:rsidRPr="00416A2B" w14:paraId="0FCFBAD6" w14:textId="77777777" w:rsidTr="00416A2B">
        <w:tc>
          <w:tcPr>
            <w:tcW w:w="0" w:type="auto"/>
            <w:shd w:val="clear" w:color="auto" w:fill="auto"/>
          </w:tcPr>
          <w:p w14:paraId="5AC97453" w14:textId="2F3F4ADB" w:rsidR="00394B10" w:rsidRPr="00416A2B" w:rsidRDefault="00394B10" w:rsidP="00394B10">
            <w:pPr>
              <w:pStyle w:val="TAL"/>
              <w:rPr>
                <w:sz w:val="16"/>
              </w:rPr>
            </w:pPr>
            <w:r w:rsidRPr="00416A2B">
              <w:rPr>
                <w:sz w:val="16"/>
              </w:rPr>
              <w:t>S6-210358</w:t>
            </w:r>
          </w:p>
        </w:tc>
        <w:tc>
          <w:tcPr>
            <w:tcW w:w="0" w:type="auto"/>
            <w:shd w:val="clear" w:color="auto" w:fill="auto"/>
          </w:tcPr>
          <w:p w14:paraId="7D808417" w14:textId="2A27865B" w:rsidR="00394B10" w:rsidRPr="00416A2B" w:rsidRDefault="00394B10" w:rsidP="00394B10">
            <w:pPr>
              <w:pStyle w:val="TAL"/>
              <w:rPr>
                <w:sz w:val="16"/>
              </w:rPr>
            </w:pPr>
            <w:r w:rsidRPr="00416A2B">
              <w:rPr>
                <w:sz w:val="16"/>
              </w:rPr>
              <w:t>Pseudo-CR on Solution to KI #12</w:t>
            </w:r>
          </w:p>
        </w:tc>
        <w:tc>
          <w:tcPr>
            <w:tcW w:w="0" w:type="auto"/>
            <w:shd w:val="clear" w:color="auto" w:fill="auto"/>
          </w:tcPr>
          <w:p w14:paraId="465874CB" w14:textId="495A1FE2" w:rsidR="00394B10" w:rsidRPr="00416A2B" w:rsidRDefault="00394B10" w:rsidP="00394B10">
            <w:pPr>
              <w:pStyle w:val="TAL"/>
              <w:rPr>
                <w:sz w:val="16"/>
              </w:rPr>
            </w:pPr>
            <w:r w:rsidRPr="00416A2B">
              <w:rPr>
                <w:sz w:val="16"/>
              </w:rPr>
              <w:t>Samsung, InterDigital</w:t>
            </w:r>
          </w:p>
        </w:tc>
        <w:tc>
          <w:tcPr>
            <w:tcW w:w="0" w:type="auto"/>
            <w:shd w:val="clear" w:color="auto" w:fill="auto"/>
          </w:tcPr>
          <w:p w14:paraId="4A857520" w14:textId="2185FE3D" w:rsidR="00394B10" w:rsidRPr="00416A2B" w:rsidRDefault="00394B10" w:rsidP="00394B10">
            <w:pPr>
              <w:pStyle w:val="TAL"/>
              <w:rPr>
                <w:sz w:val="16"/>
              </w:rPr>
            </w:pPr>
            <w:r w:rsidRPr="00416A2B">
              <w:rPr>
                <w:sz w:val="16"/>
              </w:rPr>
              <w:t>approved</w:t>
            </w:r>
          </w:p>
        </w:tc>
        <w:tc>
          <w:tcPr>
            <w:tcW w:w="0" w:type="auto"/>
            <w:shd w:val="clear" w:color="auto" w:fill="auto"/>
          </w:tcPr>
          <w:p w14:paraId="7CEB1D3F" w14:textId="2C773B89" w:rsidR="00394B10" w:rsidRPr="00416A2B" w:rsidRDefault="00394B10" w:rsidP="00394B10">
            <w:pPr>
              <w:pStyle w:val="TAL"/>
              <w:rPr>
                <w:sz w:val="16"/>
              </w:rPr>
            </w:pPr>
            <w:r w:rsidRPr="00416A2B">
              <w:rPr>
                <w:sz w:val="16"/>
              </w:rPr>
              <w:t>S6-210275</w:t>
            </w:r>
          </w:p>
        </w:tc>
        <w:tc>
          <w:tcPr>
            <w:tcW w:w="0" w:type="auto"/>
            <w:shd w:val="clear" w:color="auto" w:fill="auto"/>
          </w:tcPr>
          <w:p w14:paraId="62CDE4CF" w14:textId="7533B448" w:rsidR="00394B10" w:rsidRPr="00416A2B" w:rsidRDefault="00394B10" w:rsidP="00394B10">
            <w:pPr>
              <w:pStyle w:val="TAL"/>
              <w:rPr>
                <w:sz w:val="16"/>
              </w:rPr>
            </w:pPr>
            <w:r w:rsidRPr="00416A2B">
              <w:rPr>
                <w:sz w:val="16"/>
              </w:rPr>
              <w:t>-</w:t>
            </w:r>
          </w:p>
        </w:tc>
      </w:tr>
      <w:tr w:rsidR="00416A2B" w:rsidRPr="00416A2B" w14:paraId="1E6D0802" w14:textId="77777777" w:rsidTr="00416A2B">
        <w:tc>
          <w:tcPr>
            <w:tcW w:w="0" w:type="auto"/>
            <w:shd w:val="clear" w:color="auto" w:fill="auto"/>
          </w:tcPr>
          <w:p w14:paraId="5E4A2390" w14:textId="57D8FD08" w:rsidR="00394B10" w:rsidRPr="00416A2B" w:rsidRDefault="00394B10" w:rsidP="00394B10">
            <w:pPr>
              <w:pStyle w:val="TAL"/>
              <w:rPr>
                <w:sz w:val="16"/>
              </w:rPr>
            </w:pPr>
            <w:r w:rsidRPr="00416A2B">
              <w:rPr>
                <w:sz w:val="16"/>
              </w:rPr>
              <w:t>S6-210359</w:t>
            </w:r>
          </w:p>
        </w:tc>
        <w:tc>
          <w:tcPr>
            <w:tcW w:w="0" w:type="auto"/>
            <w:shd w:val="clear" w:color="auto" w:fill="auto"/>
          </w:tcPr>
          <w:p w14:paraId="5D4345E5" w14:textId="3A70009C"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78DD4252" w14:textId="75D43F4E" w:rsidR="00394B10" w:rsidRPr="00416A2B" w:rsidRDefault="00394B10" w:rsidP="00394B10">
            <w:pPr>
              <w:pStyle w:val="TAL"/>
              <w:rPr>
                <w:sz w:val="16"/>
              </w:rPr>
            </w:pPr>
            <w:r w:rsidRPr="00416A2B">
              <w:rPr>
                <w:sz w:val="16"/>
              </w:rPr>
              <w:t>CATT</w:t>
            </w:r>
          </w:p>
        </w:tc>
        <w:tc>
          <w:tcPr>
            <w:tcW w:w="0" w:type="auto"/>
            <w:shd w:val="clear" w:color="auto" w:fill="auto"/>
          </w:tcPr>
          <w:p w14:paraId="5B4645B7" w14:textId="6A8D7CFC" w:rsidR="00394B10" w:rsidRPr="00416A2B" w:rsidRDefault="00394B10" w:rsidP="00394B10">
            <w:pPr>
              <w:pStyle w:val="TAL"/>
              <w:rPr>
                <w:sz w:val="16"/>
              </w:rPr>
            </w:pPr>
            <w:r w:rsidRPr="00416A2B">
              <w:rPr>
                <w:sz w:val="16"/>
              </w:rPr>
              <w:t>agreed</w:t>
            </w:r>
          </w:p>
        </w:tc>
        <w:tc>
          <w:tcPr>
            <w:tcW w:w="0" w:type="auto"/>
            <w:shd w:val="clear" w:color="auto" w:fill="auto"/>
          </w:tcPr>
          <w:p w14:paraId="31ED561F" w14:textId="5100ADE2" w:rsidR="00394B10" w:rsidRPr="00416A2B" w:rsidRDefault="00394B10" w:rsidP="00394B10">
            <w:pPr>
              <w:pStyle w:val="TAL"/>
              <w:rPr>
                <w:sz w:val="16"/>
              </w:rPr>
            </w:pPr>
            <w:r w:rsidRPr="00416A2B">
              <w:rPr>
                <w:sz w:val="16"/>
              </w:rPr>
              <w:t>S6-210209</w:t>
            </w:r>
          </w:p>
        </w:tc>
        <w:tc>
          <w:tcPr>
            <w:tcW w:w="0" w:type="auto"/>
            <w:shd w:val="clear" w:color="auto" w:fill="auto"/>
          </w:tcPr>
          <w:p w14:paraId="790DB887" w14:textId="221B84E1" w:rsidR="00394B10" w:rsidRPr="00416A2B" w:rsidRDefault="00394B10" w:rsidP="00394B10">
            <w:pPr>
              <w:pStyle w:val="TAL"/>
              <w:rPr>
                <w:sz w:val="16"/>
              </w:rPr>
            </w:pPr>
            <w:r w:rsidRPr="00416A2B">
              <w:rPr>
                <w:sz w:val="16"/>
              </w:rPr>
              <w:t>-</w:t>
            </w:r>
          </w:p>
        </w:tc>
      </w:tr>
      <w:tr w:rsidR="00416A2B" w:rsidRPr="00416A2B" w14:paraId="7ECA1ED5" w14:textId="77777777" w:rsidTr="00416A2B">
        <w:tc>
          <w:tcPr>
            <w:tcW w:w="0" w:type="auto"/>
            <w:shd w:val="clear" w:color="auto" w:fill="auto"/>
          </w:tcPr>
          <w:p w14:paraId="07DDFFC3" w14:textId="2B0DC49F" w:rsidR="00394B10" w:rsidRPr="00416A2B" w:rsidRDefault="00394B10" w:rsidP="00394B10">
            <w:pPr>
              <w:pStyle w:val="TAL"/>
              <w:rPr>
                <w:sz w:val="16"/>
              </w:rPr>
            </w:pPr>
            <w:r w:rsidRPr="00416A2B">
              <w:rPr>
                <w:sz w:val="16"/>
              </w:rPr>
              <w:t>S6-210360</w:t>
            </w:r>
          </w:p>
        </w:tc>
        <w:tc>
          <w:tcPr>
            <w:tcW w:w="0" w:type="auto"/>
            <w:shd w:val="clear" w:color="auto" w:fill="auto"/>
          </w:tcPr>
          <w:p w14:paraId="6AA995E8" w14:textId="4A3CC953"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06E8DCB9" w14:textId="19044C85" w:rsidR="00394B10" w:rsidRPr="00416A2B" w:rsidRDefault="00394B10" w:rsidP="00394B10">
            <w:pPr>
              <w:pStyle w:val="TAL"/>
              <w:rPr>
                <w:sz w:val="16"/>
              </w:rPr>
            </w:pPr>
            <w:r w:rsidRPr="00416A2B">
              <w:rPr>
                <w:sz w:val="16"/>
              </w:rPr>
              <w:t>Ericsson</w:t>
            </w:r>
          </w:p>
        </w:tc>
        <w:tc>
          <w:tcPr>
            <w:tcW w:w="0" w:type="auto"/>
            <w:shd w:val="clear" w:color="auto" w:fill="auto"/>
          </w:tcPr>
          <w:p w14:paraId="2E6846DA" w14:textId="54F85C36" w:rsidR="00394B10" w:rsidRPr="00416A2B" w:rsidRDefault="00394B10" w:rsidP="00394B10">
            <w:pPr>
              <w:pStyle w:val="TAL"/>
              <w:rPr>
                <w:sz w:val="16"/>
              </w:rPr>
            </w:pPr>
            <w:r w:rsidRPr="00416A2B">
              <w:rPr>
                <w:sz w:val="16"/>
              </w:rPr>
              <w:t>agreed</w:t>
            </w:r>
          </w:p>
        </w:tc>
        <w:tc>
          <w:tcPr>
            <w:tcW w:w="0" w:type="auto"/>
            <w:shd w:val="clear" w:color="auto" w:fill="auto"/>
          </w:tcPr>
          <w:p w14:paraId="7172E206" w14:textId="56F671E9" w:rsidR="00394B10" w:rsidRPr="00416A2B" w:rsidRDefault="00394B10" w:rsidP="00394B10">
            <w:pPr>
              <w:pStyle w:val="TAL"/>
              <w:rPr>
                <w:sz w:val="16"/>
              </w:rPr>
            </w:pPr>
            <w:r w:rsidRPr="00416A2B">
              <w:rPr>
                <w:sz w:val="16"/>
              </w:rPr>
              <w:t>S6-210220</w:t>
            </w:r>
          </w:p>
        </w:tc>
        <w:tc>
          <w:tcPr>
            <w:tcW w:w="0" w:type="auto"/>
            <w:shd w:val="clear" w:color="auto" w:fill="auto"/>
          </w:tcPr>
          <w:p w14:paraId="5F55EF4C" w14:textId="477CDFDF" w:rsidR="00394B10" w:rsidRPr="00416A2B" w:rsidRDefault="00394B10" w:rsidP="00394B10">
            <w:pPr>
              <w:pStyle w:val="TAL"/>
              <w:rPr>
                <w:sz w:val="16"/>
              </w:rPr>
            </w:pPr>
            <w:r w:rsidRPr="00416A2B">
              <w:rPr>
                <w:sz w:val="16"/>
              </w:rPr>
              <w:t>-</w:t>
            </w:r>
          </w:p>
        </w:tc>
      </w:tr>
      <w:tr w:rsidR="00416A2B" w:rsidRPr="00416A2B" w14:paraId="00B60DA4" w14:textId="77777777" w:rsidTr="00416A2B">
        <w:tc>
          <w:tcPr>
            <w:tcW w:w="0" w:type="auto"/>
            <w:shd w:val="clear" w:color="auto" w:fill="auto"/>
          </w:tcPr>
          <w:p w14:paraId="219451D1" w14:textId="633604CF" w:rsidR="00394B10" w:rsidRPr="00416A2B" w:rsidRDefault="00394B10" w:rsidP="00394B10">
            <w:pPr>
              <w:pStyle w:val="TAL"/>
              <w:rPr>
                <w:sz w:val="16"/>
              </w:rPr>
            </w:pPr>
            <w:r w:rsidRPr="00416A2B">
              <w:rPr>
                <w:sz w:val="16"/>
              </w:rPr>
              <w:t>S6-210361</w:t>
            </w:r>
          </w:p>
        </w:tc>
        <w:tc>
          <w:tcPr>
            <w:tcW w:w="0" w:type="auto"/>
            <w:shd w:val="clear" w:color="auto" w:fill="auto"/>
          </w:tcPr>
          <w:p w14:paraId="52137C97" w14:textId="2A63728C"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509F9980" w14:textId="442E3D6D" w:rsidR="00394B10" w:rsidRPr="00416A2B" w:rsidRDefault="00394B10" w:rsidP="00394B10">
            <w:pPr>
              <w:pStyle w:val="TAL"/>
              <w:rPr>
                <w:sz w:val="16"/>
              </w:rPr>
            </w:pPr>
            <w:r w:rsidRPr="00416A2B">
              <w:rPr>
                <w:sz w:val="16"/>
              </w:rPr>
              <w:t>CATT</w:t>
            </w:r>
          </w:p>
        </w:tc>
        <w:tc>
          <w:tcPr>
            <w:tcW w:w="0" w:type="auto"/>
            <w:shd w:val="clear" w:color="auto" w:fill="auto"/>
          </w:tcPr>
          <w:p w14:paraId="15D0ABE1" w14:textId="3CF74CE6" w:rsidR="00394B10" w:rsidRPr="00416A2B" w:rsidRDefault="00394B10" w:rsidP="00394B10">
            <w:pPr>
              <w:pStyle w:val="TAL"/>
              <w:rPr>
                <w:sz w:val="16"/>
              </w:rPr>
            </w:pPr>
            <w:r w:rsidRPr="00416A2B">
              <w:rPr>
                <w:sz w:val="16"/>
              </w:rPr>
              <w:t>agreed</w:t>
            </w:r>
          </w:p>
        </w:tc>
        <w:tc>
          <w:tcPr>
            <w:tcW w:w="0" w:type="auto"/>
            <w:shd w:val="clear" w:color="auto" w:fill="auto"/>
          </w:tcPr>
          <w:p w14:paraId="015E8B31" w14:textId="764DE646" w:rsidR="00394B10" w:rsidRPr="00416A2B" w:rsidRDefault="00394B10" w:rsidP="00394B10">
            <w:pPr>
              <w:pStyle w:val="TAL"/>
              <w:rPr>
                <w:sz w:val="16"/>
              </w:rPr>
            </w:pPr>
            <w:r w:rsidRPr="00416A2B">
              <w:rPr>
                <w:sz w:val="16"/>
              </w:rPr>
              <w:t>S6-210208</w:t>
            </w:r>
          </w:p>
        </w:tc>
        <w:tc>
          <w:tcPr>
            <w:tcW w:w="0" w:type="auto"/>
            <w:shd w:val="clear" w:color="auto" w:fill="auto"/>
          </w:tcPr>
          <w:p w14:paraId="230E8FF9" w14:textId="2587F9A7" w:rsidR="00394B10" w:rsidRPr="00416A2B" w:rsidRDefault="00394B10" w:rsidP="00394B10">
            <w:pPr>
              <w:pStyle w:val="TAL"/>
              <w:rPr>
                <w:sz w:val="16"/>
              </w:rPr>
            </w:pPr>
            <w:r w:rsidRPr="00416A2B">
              <w:rPr>
                <w:sz w:val="16"/>
              </w:rPr>
              <w:t>-</w:t>
            </w:r>
          </w:p>
        </w:tc>
      </w:tr>
      <w:tr w:rsidR="00416A2B" w:rsidRPr="00416A2B" w14:paraId="4A220B0B" w14:textId="77777777" w:rsidTr="00416A2B">
        <w:tc>
          <w:tcPr>
            <w:tcW w:w="0" w:type="auto"/>
            <w:shd w:val="clear" w:color="auto" w:fill="auto"/>
          </w:tcPr>
          <w:p w14:paraId="5654710B" w14:textId="170E78C5" w:rsidR="00394B10" w:rsidRPr="00416A2B" w:rsidRDefault="00394B10" w:rsidP="00394B10">
            <w:pPr>
              <w:pStyle w:val="TAL"/>
              <w:rPr>
                <w:sz w:val="16"/>
              </w:rPr>
            </w:pPr>
            <w:r w:rsidRPr="00416A2B">
              <w:rPr>
                <w:sz w:val="16"/>
              </w:rPr>
              <w:t>S6-210362</w:t>
            </w:r>
          </w:p>
        </w:tc>
        <w:tc>
          <w:tcPr>
            <w:tcW w:w="0" w:type="auto"/>
            <w:shd w:val="clear" w:color="auto" w:fill="auto"/>
          </w:tcPr>
          <w:p w14:paraId="008188A5" w14:textId="213BD3E4" w:rsidR="00394B10" w:rsidRPr="00416A2B" w:rsidRDefault="00394B10" w:rsidP="00394B10">
            <w:pPr>
              <w:pStyle w:val="TAL"/>
              <w:rPr>
                <w:sz w:val="16"/>
              </w:rPr>
            </w:pPr>
            <w:r w:rsidRPr="00416A2B">
              <w:rPr>
                <w:sz w:val="16"/>
              </w:rPr>
              <w:t>Support for enhancements to V2X group management and group communication</w:t>
            </w:r>
          </w:p>
        </w:tc>
        <w:tc>
          <w:tcPr>
            <w:tcW w:w="0" w:type="auto"/>
            <w:shd w:val="clear" w:color="auto" w:fill="auto"/>
          </w:tcPr>
          <w:p w14:paraId="0463C6A9" w14:textId="0F3C9FC2" w:rsidR="00394B10" w:rsidRPr="00416A2B" w:rsidRDefault="00394B10" w:rsidP="00394B10">
            <w:pPr>
              <w:pStyle w:val="TAL"/>
              <w:rPr>
                <w:sz w:val="16"/>
              </w:rPr>
            </w:pPr>
            <w:r w:rsidRPr="00416A2B">
              <w:rPr>
                <w:sz w:val="16"/>
              </w:rPr>
              <w:t>Samsung</w:t>
            </w:r>
          </w:p>
        </w:tc>
        <w:tc>
          <w:tcPr>
            <w:tcW w:w="0" w:type="auto"/>
            <w:shd w:val="clear" w:color="auto" w:fill="auto"/>
          </w:tcPr>
          <w:p w14:paraId="02C8F506" w14:textId="23C9855C" w:rsidR="00394B10" w:rsidRPr="00416A2B" w:rsidRDefault="00394B10" w:rsidP="00394B10">
            <w:pPr>
              <w:pStyle w:val="TAL"/>
              <w:rPr>
                <w:sz w:val="16"/>
              </w:rPr>
            </w:pPr>
            <w:r w:rsidRPr="00416A2B">
              <w:rPr>
                <w:sz w:val="16"/>
              </w:rPr>
              <w:t>agreed</w:t>
            </w:r>
          </w:p>
        </w:tc>
        <w:tc>
          <w:tcPr>
            <w:tcW w:w="0" w:type="auto"/>
            <w:shd w:val="clear" w:color="auto" w:fill="auto"/>
          </w:tcPr>
          <w:p w14:paraId="726CABEB" w14:textId="050DD086" w:rsidR="00394B10" w:rsidRPr="00416A2B" w:rsidRDefault="00394B10" w:rsidP="00394B10">
            <w:pPr>
              <w:pStyle w:val="TAL"/>
              <w:rPr>
                <w:sz w:val="16"/>
              </w:rPr>
            </w:pPr>
            <w:r w:rsidRPr="00416A2B">
              <w:rPr>
                <w:sz w:val="16"/>
              </w:rPr>
              <w:t>S6-210278</w:t>
            </w:r>
          </w:p>
        </w:tc>
        <w:tc>
          <w:tcPr>
            <w:tcW w:w="0" w:type="auto"/>
            <w:shd w:val="clear" w:color="auto" w:fill="auto"/>
          </w:tcPr>
          <w:p w14:paraId="4E0C54E7" w14:textId="7E055DB2" w:rsidR="00394B10" w:rsidRPr="00416A2B" w:rsidRDefault="00394B10" w:rsidP="00394B10">
            <w:pPr>
              <w:pStyle w:val="TAL"/>
              <w:rPr>
                <w:sz w:val="16"/>
              </w:rPr>
            </w:pPr>
            <w:r w:rsidRPr="00416A2B">
              <w:rPr>
                <w:sz w:val="16"/>
              </w:rPr>
              <w:t>-</w:t>
            </w:r>
          </w:p>
        </w:tc>
      </w:tr>
      <w:tr w:rsidR="00416A2B" w:rsidRPr="00416A2B" w14:paraId="4C78EB27" w14:textId="77777777" w:rsidTr="00416A2B">
        <w:tc>
          <w:tcPr>
            <w:tcW w:w="0" w:type="auto"/>
            <w:shd w:val="clear" w:color="auto" w:fill="auto"/>
          </w:tcPr>
          <w:p w14:paraId="736606D5" w14:textId="55E21C05" w:rsidR="00394B10" w:rsidRPr="00416A2B" w:rsidRDefault="00394B10" w:rsidP="00394B10">
            <w:pPr>
              <w:pStyle w:val="TAL"/>
              <w:rPr>
                <w:sz w:val="16"/>
              </w:rPr>
            </w:pPr>
            <w:r w:rsidRPr="00416A2B">
              <w:rPr>
                <w:sz w:val="16"/>
              </w:rPr>
              <w:t>S6-210363</w:t>
            </w:r>
          </w:p>
        </w:tc>
        <w:tc>
          <w:tcPr>
            <w:tcW w:w="0" w:type="auto"/>
            <w:shd w:val="clear" w:color="auto" w:fill="auto"/>
          </w:tcPr>
          <w:p w14:paraId="2C20FC96" w14:textId="5E59D863" w:rsidR="00394B10" w:rsidRPr="00416A2B" w:rsidRDefault="00394B10" w:rsidP="00394B10">
            <w:pPr>
              <w:pStyle w:val="TAL"/>
              <w:rPr>
                <w:sz w:val="16"/>
              </w:rPr>
            </w:pPr>
            <w:r w:rsidRPr="00416A2B">
              <w:rPr>
                <w:sz w:val="16"/>
              </w:rPr>
              <w:t>MSGin5G Server inbound and outbound 5GMSGS messages</w:t>
            </w:r>
          </w:p>
        </w:tc>
        <w:tc>
          <w:tcPr>
            <w:tcW w:w="0" w:type="auto"/>
            <w:shd w:val="clear" w:color="auto" w:fill="auto"/>
          </w:tcPr>
          <w:p w14:paraId="0886CCDB" w14:textId="37CF2F5F" w:rsidR="00394B10" w:rsidRPr="00416A2B" w:rsidRDefault="00394B10" w:rsidP="00394B10">
            <w:pPr>
              <w:pStyle w:val="TAL"/>
              <w:rPr>
                <w:sz w:val="16"/>
              </w:rPr>
            </w:pPr>
            <w:r w:rsidRPr="00416A2B">
              <w:rPr>
                <w:sz w:val="16"/>
              </w:rPr>
              <w:t>one2many B.V.</w:t>
            </w:r>
          </w:p>
        </w:tc>
        <w:tc>
          <w:tcPr>
            <w:tcW w:w="0" w:type="auto"/>
            <w:shd w:val="clear" w:color="auto" w:fill="auto"/>
          </w:tcPr>
          <w:p w14:paraId="366D902D" w14:textId="22592E73" w:rsidR="00394B10" w:rsidRPr="00416A2B" w:rsidRDefault="00394B10" w:rsidP="00394B10">
            <w:pPr>
              <w:pStyle w:val="TAL"/>
              <w:rPr>
                <w:sz w:val="16"/>
              </w:rPr>
            </w:pPr>
            <w:r w:rsidRPr="00416A2B">
              <w:rPr>
                <w:sz w:val="16"/>
              </w:rPr>
              <w:t>approved</w:t>
            </w:r>
          </w:p>
        </w:tc>
        <w:tc>
          <w:tcPr>
            <w:tcW w:w="0" w:type="auto"/>
            <w:shd w:val="clear" w:color="auto" w:fill="auto"/>
          </w:tcPr>
          <w:p w14:paraId="2440E50B" w14:textId="5257AA92" w:rsidR="00394B10" w:rsidRPr="00416A2B" w:rsidRDefault="00394B10" w:rsidP="00394B10">
            <w:pPr>
              <w:pStyle w:val="TAL"/>
              <w:rPr>
                <w:sz w:val="16"/>
              </w:rPr>
            </w:pPr>
            <w:r w:rsidRPr="00416A2B">
              <w:rPr>
                <w:sz w:val="16"/>
              </w:rPr>
              <w:t>S6-210200</w:t>
            </w:r>
          </w:p>
        </w:tc>
        <w:tc>
          <w:tcPr>
            <w:tcW w:w="0" w:type="auto"/>
            <w:shd w:val="clear" w:color="auto" w:fill="auto"/>
          </w:tcPr>
          <w:p w14:paraId="689F908A" w14:textId="0837971B" w:rsidR="00394B10" w:rsidRPr="00416A2B" w:rsidRDefault="00394B10" w:rsidP="00394B10">
            <w:pPr>
              <w:pStyle w:val="TAL"/>
              <w:rPr>
                <w:sz w:val="16"/>
              </w:rPr>
            </w:pPr>
            <w:r w:rsidRPr="00416A2B">
              <w:rPr>
                <w:sz w:val="16"/>
              </w:rPr>
              <w:t>-</w:t>
            </w:r>
          </w:p>
        </w:tc>
      </w:tr>
      <w:tr w:rsidR="00416A2B" w:rsidRPr="00416A2B" w14:paraId="01E8245E" w14:textId="77777777" w:rsidTr="00416A2B">
        <w:tc>
          <w:tcPr>
            <w:tcW w:w="0" w:type="auto"/>
            <w:shd w:val="clear" w:color="auto" w:fill="auto"/>
          </w:tcPr>
          <w:p w14:paraId="3EF545F3" w14:textId="41C7DA54" w:rsidR="00394B10" w:rsidRPr="00416A2B" w:rsidRDefault="00394B10" w:rsidP="00394B10">
            <w:pPr>
              <w:pStyle w:val="TAL"/>
              <w:rPr>
                <w:sz w:val="16"/>
              </w:rPr>
            </w:pPr>
            <w:r w:rsidRPr="00416A2B">
              <w:rPr>
                <w:sz w:val="16"/>
              </w:rPr>
              <w:t>S6-210364</w:t>
            </w:r>
          </w:p>
        </w:tc>
        <w:tc>
          <w:tcPr>
            <w:tcW w:w="0" w:type="auto"/>
            <w:shd w:val="clear" w:color="auto" w:fill="auto"/>
          </w:tcPr>
          <w:p w14:paraId="6289532B" w14:textId="2B0F9A7E" w:rsidR="00394B10" w:rsidRPr="00416A2B" w:rsidRDefault="00394B10" w:rsidP="00394B10">
            <w:pPr>
              <w:pStyle w:val="TAL"/>
              <w:rPr>
                <w:sz w:val="16"/>
              </w:rPr>
            </w:pPr>
            <w:r w:rsidRPr="00416A2B">
              <w:rPr>
                <w:sz w:val="16"/>
              </w:rPr>
              <w:t>Solution 22 procedures</w:t>
            </w:r>
          </w:p>
        </w:tc>
        <w:tc>
          <w:tcPr>
            <w:tcW w:w="0" w:type="auto"/>
            <w:shd w:val="clear" w:color="auto" w:fill="auto"/>
          </w:tcPr>
          <w:p w14:paraId="49488BEF" w14:textId="10A69351" w:rsidR="00394B10" w:rsidRPr="00416A2B" w:rsidRDefault="00394B10" w:rsidP="00394B10">
            <w:pPr>
              <w:pStyle w:val="TAL"/>
              <w:rPr>
                <w:sz w:val="16"/>
              </w:rPr>
            </w:pPr>
            <w:r w:rsidRPr="00416A2B">
              <w:rPr>
                <w:sz w:val="16"/>
              </w:rPr>
              <w:t>Ericsson</w:t>
            </w:r>
          </w:p>
        </w:tc>
        <w:tc>
          <w:tcPr>
            <w:tcW w:w="0" w:type="auto"/>
            <w:shd w:val="clear" w:color="auto" w:fill="auto"/>
          </w:tcPr>
          <w:p w14:paraId="7F2D3E91" w14:textId="616E3F19" w:rsidR="00394B10" w:rsidRPr="00416A2B" w:rsidRDefault="00394B10" w:rsidP="00394B10">
            <w:pPr>
              <w:pStyle w:val="TAL"/>
              <w:rPr>
                <w:sz w:val="16"/>
              </w:rPr>
            </w:pPr>
            <w:r w:rsidRPr="00416A2B">
              <w:rPr>
                <w:sz w:val="16"/>
              </w:rPr>
              <w:t>approved</w:t>
            </w:r>
          </w:p>
        </w:tc>
        <w:tc>
          <w:tcPr>
            <w:tcW w:w="0" w:type="auto"/>
            <w:shd w:val="clear" w:color="auto" w:fill="auto"/>
          </w:tcPr>
          <w:p w14:paraId="05C62C5A" w14:textId="5D779685" w:rsidR="00394B10" w:rsidRPr="00416A2B" w:rsidRDefault="00394B10" w:rsidP="00394B10">
            <w:pPr>
              <w:pStyle w:val="TAL"/>
              <w:rPr>
                <w:sz w:val="16"/>
              </w:rPr>
            </w:pPr>
            <w:r w:rsidRPr="00416A2B">
              <w:rPr>
                <w:sz w:val="16"/>
              </w:rPr>
              <w:t>S6-210249</w:t>
            </w:r>
          </w:p>
        </w:tc>
        <w:tc>
          <w:tcPr>
            <w:tcW w:w="0" w:type="auto"/>
            <w:shd w:val="clear" w:color="auto" w:fill="auto"/>
          </w:tcPr>
          <w:p w14:paraId="1EA02CEC" w14:textId="4FD6507F" w:rsidR="00394B10" w:rsidRPr="00416A2B" w:rsidRDefault="00394B10" w:rsidP="00394B10">
            <w:pPr>
              <w:pStyle w:val="TAL"/>
              <w:rPr>
                <w:sz w:val="16"/>
              </w:rPr>
            </w:pPr>
            <w:r w:rsidRPr="00416A2B">
              <w:rPr>
                <w:sz w:val="16"/>
              </w:rPr>
              <w:t>-</w:t>
            </w:r>
          </w:p>
        </w:tc>
      </w:tr>
      <w:tr w:rsidR="00416A2B" w:rsidRPr="00416A2B" w14:paraId="5FD474FC" w14:textId="77777777" w:rsidTr="00416A2B">
        <w:tc>
          <w:tcPr>
            <w:tcW w:w="0" w:type="auto"/>
            <w:shd w:val="clear" w:color="auto" w:fill="auto"/>
          </w:tcPr>
          <w:p w14:paraId="7F3E5571" w14:textId="7498E08E" w:rsidR="00394B10" w:rsidRPr="00416A2B" w:rsidRDefault="00394B10" w:rsidP="00394B10">
            <w:pPr>
              <w:pStyle w:val="TAL"/>
              <w:rPr>
                <w:sz w:val="16"/>
              </w:rPr>
            </w:pPr>
            <w:r w:rsidRPr="00416A2B">
              <w:rPr>
                <w:sz w:val="16"/>
              </w:rPr>
              <w:t>S6-210365</w:t>
            </w:r>
          </w:p>
        </w:tc>
        <w:tc>
          <w:tcPr>
            <w:tcW w:w="0" w:type="auto"/>
            <w:shd w:val="clear" w:color="auto" w:fill="auto"/>
          </w:tcPr>
          <w:p w14:paraId="1560C697" w14:textId="27EB8ED7" w:rsidR="00394B10" w:rsidRPr="00416A2B" w:rsidRDefault="00394B10" w:rsidP="00394B10">
            <w:pPr>
              <w:pStyle w:val="TAL"/>
              <w:rPr>
                <w:sz w:val="16"/>
              </w:rPr>
            </w:pPr>
            <w:r w:rsidRPr="00416A2B">
              <w:rPr>
                <w:sz w:val="16"/>
              </w:rPr>
              <w:t>Evaluation of solution #3</w:t>
            </w:r>
          </w:p>
        </w:tc>
        <w:tc>
          <w:tcPr>
            <w:tcW w:w="0" w:type="auto"/>
            <w:shd w:val="clear" w:color="auto" w:fill="auto"/>
          </w:tcPr>
          <w:p w14:paraId="3CAF501E" w14:textId="12D38D46" w:rsidR="00394B10" w:rsidRPr="00416A2B" w:rsidRDefault="00394B10" w:rsidP="00394B10">
            <w:pPr>
              <w:pStyle w:val="TAL"/>
              <w:rPr>
                <w:sz w:val="16"/>
              </w:rPr>
            </w:pPr>
            <w:r w:rsidRPr="00416A2B">
              <w:rPr>
                <w:sz w:val="16"/>
              </w:rPr>
              <w:t>ZTE Corporation</w:t>
            </w:r>
          </w:p>
        </w:tc>
        <w:tc>
          <w:tcPr>
            <w:tcW w:w="0" w:type="auto"/>
            <w:shd w:val="clear" w:color="auto" w:fill="auto"/>
          </w:tcPr>
          <w:p w14:paraId="2CA170C2" w14:textId="58DF6EA0" w:rsidR="00394B10" w:rsidRPr="00416A2B" w:rsidRDefault="00394B10" w:rsidP="00394B10">
            <w:pPr>
              <w:pStyle w:val="TAL"/>
              <w:rPr>
                <w:sz w:val="16"/>
              </w:rPr>
            </w:pPr>
            <w:r w:rsidRPr="00416A2B">
              <w:rPr>
                <w:sz w:val="16"/>
              </w:rPr>
              <w:t>approved</w:t>
            </w:r>
          </w:p>
        </w:tc>
        <w:tc>
          <w:tcPr>
            <w:tcW w:w="0" w:type="auto"/>
            <w:shd w:val="clear" w:color="auto" w:fill="auto"/>
          </w:tcPr>
          <w:p w14:paraId="486F7E7E" w14:textId="0EA3D2CF" w:rsidR="00394B10" w:rsidRPr="00416A2B" w:rsidRDefault="00394B10" w:rsidP="00394B10">
            <w:pPr>
              <w:pStyle w:val="TAL"/>
              <w:rPr>
                <w:sz w:val="16"/>
              </w:rPr>
            </w:pPr>
            <w:r w:rsidRPr="00416A2B">
              <w:rPr>
                <w:sz w:val="16"/>
              </w:rPr>
              <w:t>S6-210261</w:t>
            </w:r>
          </w:p>
        </w:tc>
        <w:tc>
          <w:tcPr>
            <w:tcW w:w="0" w:type="auto"/>
            <w:shd w:val="clear" w:color="auto" w:fill="auto"/>
          </w:tcPr>
          <w:p w14:paraId="78549491" w14:textId="3DDB0B24" w:rsidR="00394B10" w:rsidRPr="00416A2B" w:rsidRDefault="00394B10" w:rsidP="00394B10">
            <w:pPr>
              <w:pStyle w:val="TAL"/>
              <w:rPr>
                <w:sz w:val="16"/>
              </w:rPr>
            </w:pPr>
            <w:r w:rsidRPr="00416A2B">
              <w:rPr>
                <w:sz w:val="16"/>
              </w:rPr>
              <w:t>-</w:t>
            </w:r>
          </w:p>
        </w:tc>
      </w:tr>
      <w:tr w:rsidR="00416A2B" w:rsidRPr="00416A2B" w14:paraId="6DC98E66" w14:textId="77777777" w:rsidTr="00416A2B">
        <w:tc>
          <w:tcPr>
            <w:tcW w:w="0" w:type="auto"/>
            <w:shd w:val="clear" w:color="auto" w:fill="auto"/>
          </w:tcPr>
          <w:p w14:paraId="30261CE9" w14:textId="6868D6DD" w:rsidR="00394B10" w:rsidRPr="00416A2B" w:rsidRDefault="00394B10" w:rsidP="00394B10">
            <w:pPr>
              <w:pStyle w:val="TAL"/>
              <w:rPr>
                <w:sz w:val="16"/>
              </w:rPr>
            </w:pPr>
            <w:r w:rsidRPr="00416A2B">
              <w:rPr>
                <w:sz w:val="16"/>
              </w:rPr>
              <w:t>S6-210366</w:t>
            </w:r>
          </w:p>
        </w:tc>
        <w:tc>
          <w:tcPr>
            <w:tcW w:w="0" w:type="auto"/>
            <w:shd w:val="clear" w:color="auto" w:fill="auto"/>
          </w:tcPr>
          <w:p w14:paraId="412FDA61" w14:textId="1907C736" w:rsidR="00394B10" w:rsidRPr="00416A2B" w:rsidRDefault="00394B10" w:rsidP="00394B10">
            <w:pPr>
              <w:pStyle w:val="TAL"/>
              <w:rPr>
                <w:sz w:val="16"/>
              </w:rPr>
            </w:pPr>
            <w:r w:rsidRPr="00416A2B">
              <w:rPr>
                <w:sz w:val="16"/>
              </w:rPr>
              <w:t>Evaluation of solution #6</w:t>
            </w:r>
          </w:p>
        </w:tc>
        <w:tc>
          <w:tcPr>
            <w:tcW w:w="0" w:type="auto"/>
            <w:shd w:val="clear" w:color="auto" w:fill="auto"/>
          </w:tcPr>
          <w:p w14:paraId="63D99CDE" w14:textId="5A721DCF" w:rsidR="00394B10" w:rsidRPr="00416A2B" w:rsidRDefault="00394B10" w:rsidP="00394B10">
            <w:pPr>
              <w:pStyle w:val="TAL"/>
              <w:rPr>
                <w:sz w:val="16"/>
              </w:rPr>
            </w:pPr>
            <w:r w:rsidRPr="00416A2B">
              <w:rPr>
                <w:sz w:val="16"/>
              </w:rPr>
              <w:t>ZTE Corporation</w:t>
            </w:r>
          </w:p>
        </w:tc>
        <w:tc>
          <w:tcPr>
            <w:tcW w:w="0" w:type="auto"/>
            <w:shd w:val="clear" w:color="auto" w:fill="auto"/>
          </w:tcPr>
          <w:p w14:paraId="2E63E47D" w14:textId="66EE7B11" w:rsidR="00394B10" w:rsidRPr="00416A2B" w:rsidRDefault="00394B10" w:rsidP="00394B10">
            <w:pPr>
              <w:pStyle w:val="TAL"/>
              <w:rPr>
                <w:sz w:val="16"/>
              </w:rPr>
            </w:pPr>
            <w:r w:rsidRPr="00416A2B">
              <w:rPr>
                <w:sz w:val="16"/>
              </w:rPr>
              <w:t>approved</w:t>
            </w:r>
          </w:p>
        </w:tc>
        <w:tc>
          <w:tcPr>
            <w:tcW w:w="0" w:type="auto"/>
            <w:shd w:val="clear" w:color="auto" w:fill="auto"/>
          </w:tcPr>
          <w:p w14:paraId="49416235" w14:textId="65F43874" w:rsidR="00394B10" w:rsidRPr="00416A2B" w:rsidRDefault="00394B10" w:rsidP="00394B10">
            <w:pPr>
              <w:pStyle w:val="TAL"/>
              <w:rPr>
                <w:sz w:val="16"/>
              </w:rPr>
            </w:pPr>
            <w:r w:rsidRPr="00416A2B">
              <w:rPr>
                <w:sz w:val="16"/>
              </w:rPr>
              <w:t>S6-210263</w:t>
            </w:r>
          </w:p>
        </w:tc>
        <w:tc>
          <w:tcPr>
            <w:tcW w:w="0" w:type="auto"/>
            <w:shd w:val="clear" w:color="auto" w:fill="auto"/>
          </w:tcPr>
          <w:p w14:paraId="6C615A13" w14:textId="6526AEF4" w:rsidR="00394B10" w:rsidRPr="00416A2B" w:rsidRDefault="00394B10" w:rsidP="00394B10">
            <w:pPr>
              <w:pStyle w:val="TAL"/>
              <w:rPr>
                <w:sz w:val="16"/>
              </w:rPr>
            </w:pPr>
            <w:r w:rsidRPr="00416A2B">
              <w:rPr>
                <w:sz w:val="16"/>
              </w:rPr>
              <w:t>-</w:t>
            </w:r>
          </w:p>
        </w:tc>
      </w:tr>
      <w:tr w:rsidR="00416A2B" w:rsidRPr="00416A2B" w14:paraId="19DE7A87" w14:textId="77777777" w:rsidTr="00416A2B">
        <w:tc>
          <w:tcPr>
            <w:tcW w:w="0" w:type="auto"/>
            <w:shd w:val="clear" w:color="auto" w:fill="auto"/>
          </w:tcPr>
          <w:p w14:paraId="4C4FF263" w14:textId="070F4325" w:rsidR="00394B10" w:rsidRPr="00416A2B" w:rsidRDefault="00394B10" w:rsidP="00394B10">
            <w:pPr>
              <w:pStyle w:val="TAL"/>
              <w:rPr>
                <w:sz w:val="16"/>
              </w:rPr>
            </w:pPr>
            <w:r w:rsidRPr="00416A2B">
              <w:rPr>
                <w:sz w:val="16"/>
              </w:rPr>
              <w:t>S6-210367</w:t>
            </w:r>
          </w:p>
        </w:tc>
        <w:tc>
          <w:tcPr>
            <w:tcW w:w="0" w:type="auto"/>
            <w:shd w:val="clear" w:color="auto" w:fill="auto"/>
          </w:tcPr>
          <w:p w14:paraId="3212A45F" w14:textId="6F8F9B76" w:rsidR="00394B10" w:rsidRPr="00416A2B" w:rsidRDefault="00394B10" w:rsidP="00394B10">
            <w:pPr>
              <w:pStyle w:val="TAL"/>
              <w:rPr>
                <w:sz w:val="16"/>
              </w:rPr>
            </w:pPr>
            <w:r w:rsidRPr="00416A2B">
              <w:rPr>
                <w:sz w:val="16"/>
              </w:rPr>
              <w:t>Edge deployment for FFAPP</w:t>
            </w:r>
          </w:p>
        </w:tc>
        <w:tc>
          <w:tcPr>
            <w:tcW w:w="0" w:type="auto"/>
            <w:shd w:val="clear" w:color="auto" w:fill="auto"/>
          </w:tcPr>
          <w:p w14:paraId="10389347" w14:textId="734BE078" w:rsidR="00394B10" w:rsidRPr="00416A2B" w:rsidRDefault="00394B10" w:rsidP="00394B10">
            <w:pPr>
              <w:pStyle w:val="TAL"/>
              <w:rPr>
                <w:sz w:val="16"/>
              </w:rPr>
            </w:pPr>
            <w:r w:rsidRPr="00416A2B">
              <w:rPr>
                <w:sz w:val="16"/>
              </w:rPr>
              <w:t>Ericsson</w:t>
            </w:r>
          </w:p>
        </w:tc>
        <w:tc>
          <w:tcPr>
            <w:tcW w:w="0" w:type="auto"/>
            <w:shd w:val="clear" w:color="auto" w:fill="auto"/>
          </w:tcPr>
          <w:p w14:paraId="6576B833" w14:textId="40EF5D4B" w:rsidR="00394B10" w:rsidRPr="00416A2B" w:rsidRDefault="00394B10" w:rsidP="00394B10">
            <w:pPr>
              <w:pStyle w:val="TAL"/>
              <w:rPr>
                <w:sz w:val="16"/>
              </w:rPr>
            </w:pPr>
            <w:r w:rsidRPr="00416A2B">
              <w:rPr>
                <w:sz w:val="16"/>
              </w:rPr>
              <w:t>approved</w:t>
            </w:r>
          </w:p>
        </w:tc>
        <w:tc>
          <w:tcPr>
            <w:tcW w:w="0" w:type="auto"/>
            <w:shd w:val="clear" w:color="auto" w:fill="auto"/>
          </w:tcPr>
          <w:p w14:paraId="16855937" w14:textId="39DAF045" w:rsidR="00394B10" w:rsidRPr="00416A2B" w:rsidRDefault="00394B10" w:rsidP="00394B10">
            <w:pPr>
              <w:pStyle w:val="TAL"/>
              <w:rPr>
                <w:sz w:val="16"/>
              </w:rPr>
            </w:pPr>
            <w:r w:rsidRPr="00416A2B">
              <w:rPr>
                <w:sz w:val="16"/>
              </w:rPr>
              <w:t>S6-210248</w:t>
            </w:r>
          </w:p>
        </w:tc>
        <w:tc>
          <w:tcPr>
            <w:tcW w:w="0" w:type="auto"/>
            <w:shd w:val="clear" w:color="auto" w:fill="auto"/>
          </w:tcPr>
          <w:p w14:paraId="14BC60E9" w14:textId="1F4061BB" w:rsidR="00394B10" w:rsidRPr="00416A2B" w:rsidRDefault="00394B10" w:rsidP="00394B10">
            <w:pPr>
              <w:pStyle w:val="TAL"/>
              <w:rPr>
                <w:sz w:val="16"/>
              </w:rPr>
            </w:pPr>
            <w:r w:rsidRPr="00416A2B">
              <w:rPr>
                <w:sz w:val="16"/>
              </w:rPr>
              <w:t>-</w:t>
            </w:r>
          </w:p>
        </w:tc>
      </w:tr>
      <w:tr w:rsidR="00416A2B" w:rsidRPr="00416A2B" w14:paraId="1D38FB7A" w14:textId="77777777" w:rsidTr="00416A2B">
        <w:tc>
          <w:tcPr>
            <w:tcW w:w="0" w:type="auto"/>
            <w:shd w:val="clear" w:color="auto" w:fill="auto"/>
          </w:tcPr>
          <w:p w14:paraId="211876DF" w14:textId="2E143390" w:rsidR="00394B10" w:rsidRPr="00416A2B" w:rsidRDefault="00394B10" w:rsidP="00394B10">
            <w:pPr>
              <w:pStyle w:val="TAL"/>
              <w:rPr>
                <w:sz w:val="16"/>
              </w:rPr>
            </w:pPr>
            <w:r w:rsidRPr="00416A2B">
              <w:rPr>
                <w:sz w:val="16"/>
              </w:rPr>
              <w:t>S6-210368</w:t>
            </w:r>
          </w:p>
        </w:tc>
        <w:tc>
          <w:tcPr>
            <w:tcW w:w="0" w:type="auto"/>
            <w:shd w:val="clear" w:color="auto" w:fill="auto"/>
          </w:tcPr>
          <w:p w14:paraId="42950D6C" w14:textId="580AF6A6" w:rsidR="00394B10" w:rsidRPr="00416A2B" w:rsidRDefault="00394B10" w:rsidP="00394B10">
            <w:pPr>
              <w:pStyle w:val="TAL"/>
              <w:rPr>
                <w:sz w:val="16"/>
              </w:rPr>
            </w:pPr>
            <w:r w:rsidRPr="00416A2B">
              <w:rPr>
                <w:sz w:val="16"/>
              </w:rPr>
              <w:t>Evaluation of solution #8</w:t>
            </w:r>
          </w:p>
        </w:tc>
        <w:tc>
          <w:tcPr>
            <w:tcW w:w="0" w:type="auto"/>
            <w:shd w:val="clear" w:color="auto" w:fill="auto"/>
          </w:tcPr>
          <w:p w14:paraId="6B30BBDA" w14:textId="37A52841" w:rsidR="00394B10" w:rsidRPr="00416A2B" w:rsidRDefault="00394B10" w:rsidP="00394B10">
            <w:pPr>
              <w:pStyle w:val="TAL"/>
              <w:rPr>
                <w:sz w:val="16"/>
              </w:rPr>
            </w:pPr>
            <w:r w:rsidRPr="00416A2B">
              <w:rPr>
                <w:sz w:val="16"/>
              </w:rPr>
              <w:t>ZTE Corporation</w:t>
            </w:r>
          </w:p>
        </w:tc>
        <w:tc>
          <w:tcPr>
            <w:tcW w:w="0" w:type="auto"/>
            <w:shd w:val="clear" w:color="auto" w:fill="auto"/>
          </w:tcPr>
          <w:p w14:paraId="47A38F4F" w14:textId="5606194F" w:rsidR="00394B10" w:rsidRPr="00416A2B" w:rsidRDefault="00394B10" w:rsidP="00394B10">
            <w:pPr>
              <w:pStyle w:val="TAL"/>
              <w:rPr>
                <w:sz w:val="16"/>
              </w:rPr>
            </w:pPr>
            <w:r w:rsidRPr="00416A2B">
              <w:rPr>
                <w:sz w:val="16"/>
              </w:rPr>
              <w:t>approved</w:t>
            </w:r>
          </w:p>
        </w:tc>
        <w:tc>
          <w:tcPr>
            <w:tcW w:w="0" w:type="auto"/>
            <w:shd w:val="clear" w:color="auto" w:fill="auto"/>
          </w:tcPr>
          <w:p w14:paraId="68BD9FF1" w14:textId="4305C16B" w:rsidR="00394B10" w:rsidRPr="00416A2B" w:rsidRDefault="00394B10" w:rsidP="00394B10">
            <w:pPr>
              <w:pStyle w:val="TAL"/>
              <w:rPr>
                <w:sz w:val="16"/>
              </w:rPr>
            </w:pPr>
            <w:r w:rsidRPr="00416A2B">
              <w:rPr>
                <w:sz w:val="16"/>
              </w:rPr>
              <w:t>S6-210265</w:t>
            </w:r>
          </w:p>
        </w:tc>
        <w:tc>
          <w:tcPr>
            <w:tcW w:w="0" w:type="auto"/>
            <w:shd w:val="clear" w:color="auto" w:fill="auto"/>
          </w:tcPr>
          <w:p w14:paraId="4DADBD03" w14:textId="4ED9F7EB" w:rsidR="00394B10" w:rsidRPr="00416A2B" w:rsidRDefault="00394B10" w:rsidP="00394B10">
            <w:pPr>
              <w:pStyle w:val="TAL"/>
              <w:rPr>
                <w:sz w:val="16"/>
              </w:rPr>
            </w:pPr>
            <w:r w:rsidRPr="00416A2B">
              <w:rPr>
                <w:sz w:val="16"/>
              </w:rPr>
              <w:t>-</w:t>
            </w:r>
          </w:p>
        </w:tc>
      </w:tr>
      <w:tr w:rsidR="00416A2B" w:rsidRPr="00416A2B" w14:paraId="1AA3FDC6" w14:textId="77777777" w:rsidTr="00416A2B">
        <w:tc>
          <w:tcPr>
            <w:tcW w:w="0" w:type="auto"/>
            <w:shd w:val="clear" w:color="auto" w:fill="auto"/>
          </w:tcPr>
          <w:p w14:paraId="1A5D1156" w14:textId="204B62C8" w:rsidR="00394B10" w:rsidRPr="00416A2B" w:rsidRDefault="00394B10" w:rsidP="00394B10">
            <w:pPr>
              <w:pStyle w:val="TAL"/>
              <w:rPr>
                <w:sz w:val="16"/>
              </w:rPr>
            </w:pPr>
            <w:r w:rsidRPr="00416A2B">
              <w:rPr>
                <w:sz w:val="16"/>
              </w:rPr>
              <w:t>S6-210369</w:t>
            </w:r>
          </w:p>
        </w:tc>
        <w:tc>
          <w:tcPr>
            <w:tcW w:w="0" w:type="auto"/>
            <w:shd w:val="clear" w:color="auto" w:fill="auto"/>
          </w:tcPr>
          <w:p w14:paraId="7F6ECAE8" w14:textId="071961EF" w:rsidR="00394B10" w:rsidRPr="00416A2B" w:rsidRDefault="00394B10" w:rsidP="00394B10">
            <w:pPr>
              <w:pStyle w:val="TAL"/>
              <w:rPr>
                <w:sz w:val="16"/>
              </w:rPr>
            </w:pPr>
            <w:r w:rsidRPr="00416A2B">
              <w:rPr>
                <w:sz w:val="16"/>
              </w:rPr>
              <w:t>FS_5GMARCH concluding statements update</w:t>
            </w:r>
          </w:p>
        </w:tc>
        <w:tc>
          <w:tcPr>
            <w:tcW w:w="0" w:type="auto"/>
            <w:shd w:val="clear" w:color="auto" w:fill="auto"/>
          </w:tcPr>
          <w:p w14:paraId="586B2F19" w14:textId="73CEC80A" w:rsidR="00394B10" w:rsidRPr="00416A2B" w:rsidRDefault="00394B10" w:rsidP="00394B10">
            <w:pPr>
              <w:pStyle w:val="TAL"/>
              <w:rPr>
                <w:sz w:val="16"/>
              </w:rPr>
            </w:pPr>
            <w:r w:rsidRPr="00416A2B">
              <w:rPr>
                <w:sz w:val="16"/>
              </w:rPr>
              <w:t>Convida Wireless LLC</w:t>
            </w:r>
          </w:p>
        </w:tc>
        <w:tc>
          <w:tcPr>
            <w:tcW w:w="0" w:type="auto"/>
            <w:shd w:val="clear" w:color="auto" w:fill="auto"/>
          </w:tcPr>
          <w:p w14:paraId="22FAC600" w14:textId="5EDD2D01" w:rsidR="00394B10" w:rsidRPr="00416A2B" w:rsidRDefault="00394B10" w:rsidP="00394B10">
            <w:pPr>
              <w:pStyle w:val="TAL"/>
              <w:rPr>
                <w:sz w:val="16"/>
              </w:rPr>
            </w:pPr>
            <w:r w:rsidRPr="00416A2B">
              <w:rPr>
                <w:sz w:val="16"/>
              </w:rPr>
              <w:t>approved</w:t>
            </w:r>
          </w:p>
        </w:tc>
        <w:tc>
          <w:tcPr>
            <w:tcW w:w="0" w:type="auto"/>
            <w:shd w:val="clear" w:color="auto" w:fill="auto"/>
          </w:tcPr>
          <w:p w14:paraId="098AA168" w14:textId="6614657D" w:rsidR="00394B10" w:rsidRPr="00416A2B" w:rsidRDefault="00394B10" w:rsidP="00394B10">
            <w:pPr>
              <w:pStyle w:val="TAL"/>
              <w:rPr>
                <w:sz w:val="16"/>
              </w:rPr>
            </w:pPr>
            <w:r w:rsidRPr="00416A2B">
              <w:rPr>
                <w:sz w:val="16"/>
              </w:rPr>
              <w:t>S6-210242</w:t>
            </w:r>
          </w:p>
        </w:tc>
        <w:tc>
          <w:tcPr>
            <w:tcW w:w="0" w:type="auto"/>
            <w:shd w:val="clear" w:color="auto" w:fill="auto"/>
          </w:tcPr>
          <w:p w14:paraId="265EB720" w14:textId="37865C5B" w:rsidR="00394B10" w:rsidRPr="00416A2B" w:rsidRDefault="00394B10" w:rsidP="00394B10">
            <w:pPr>
              <w:pStyle w:val="TAL"/>
              <w:rPr>
                <w:sz w:val="16"/>
              </w:rPr>
            </w:pPr>
            <w:r w:rsidRPr="00416A2B">
              <w:rPr>
                <w:sz w:val="16"/>
              </w:rPr>
              <w:t>-</w:t>
            </w:r>
          </w:p>
        </w:tc>
      </w:tr>
    </w:tbl>
    <w:p w14:paraId="7F4C7E6F" w14:textId="77777777" w:rsidR="00394B10" w:rsidRDefault="00394B10" w:rsidP="00394B10"/>
    <w:p w14:paraId="1979BAEB" w14:textId="77777777" w:rsidR="00394B10" w:rsidRDefault="00394B10" w:rsidP="00394B10">
      <w:pPr>
        <w:pStyle w:val="Heading2"/>
      </w:pPr>
      <w:r>
        <w:br w:type="page"/>
      </w:r>
      <w:bookmarkStart w:id="80" w:name="_Toc65060055"/>
      <w:bookmarkStart w:id="81" w:name="_Toc65060123"/>
      <w:r>
        <w:lastRenderedPageBreak/>
        <w:t>Annex B: List of change requests</w:t>
      </w:r>
      <w:bookmarkEnd w:id="80"/>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80"/>
        <w:gridCol w:w="1737"/>
        <w:gridCol w:w="706"/>
        <w:gridCol w:w="572"/>
        <w:gridCol w:w="547"/>
        <w:gridCol w:w="526"/>
        <w:gridCol w:w="507"/>
        <w:gridCol w:w="1408"/>
        <w:gridCol w:w="975"/>
      </w:tblGrid>
      <w:tr w:rsidR="00416A2B" w14:paraId="6407FB6A" w14:textId="77777777" w:rsidTr="00416A2B">
        <w:tc>
          <w:tcPr>
            <w:tcW w:w="0" w:type="auto"/>
            <w:shd w:val="clear" w:color="auto" w:fill="auto"/>
          </w:tcPr>
          <w:p w14:paraId="0E5BF548" w14:textId="2144F22B" w:rsidR="00394B10" w:rsidRDefault="00394B10" w:rsidP="00394B10">
            <w:pPr>
              <w:pStyle w:val="TAH"/>
            </w:pPr>
            <w:r>
              <w:t>Document</w:t>
            </w:r>
          </w:p>
        </w:tc>
        <w:tc>
          <w:tcPr>
            <w:tcW w:w="0" w:type="auto"/>
            <w:shd w:val="clear" w:color="auto" w:fill="auto"/>
          </w:tcPr>
          <w:p w14:paraId="78DD8140" w14:textId="6D0B1B3C" w:rsidR="00394B10" w:rsidRDefault="00394B10" w:rsidP="00394B10">
            <w:pPr>
              <w:pStyle w:val="TAH"/>
            </w:pPr>
            <w:r>
              <w:t>Title</w:t>
            </w:r>
          </w:p>
        </w:tc>
        <w:tc>
          <w:tcPr>
            <w:tcW w:w="0" w:type="auto"/>
            <w:shd w:val="clear" w:color="auto" w:fill="auto"/>
          </w:tcPr>
          <w:p w14:paraId="64B479FF" w14:textId="5E20AECD" w:rsidR="00394B10" w:rsidRDefault="00394B10" w:rsidP="00394B10">
            <w:pPr>
              <w:pStyle w:val="TAH"/>
            </w:pPr>
            <w:r>
              <w:t>Source</w:t>
            </w:r>
          </w:p>
        </w:tc>
        <w:tc>
          <w:tcPr>
            <w:tcW w:w="0" w:type="auto"/>
            <w:shd w:val="clear" w:color="auto" w:fill="auto"/>
          </w:tcPr>
          <w:p w14:paraId="7AB90E50" w14:textId="26DEDECB" w:rsidR="00394B10" w:rsidRDefault="00394B10" w:rsidP="00394B10">
            <w:pPr>
              <w:pStyle w:val="TAH"/>
            </w:pPr>
            <w:r>
              <w:t>Spec</w:t>
            </w:r>
          </w:p>
        </w:tc>
        <w:tc>
          <w:tcPr>
            <w:tcW w:w="0" w:type="auto"/>
            <w:shd w:val="clear" w:color="auto" w:fill="auto"/>
          </w:tcPr>
          <w:p w14:paraId="28671BBC" w14:textId="4F15CFF0" w:rsidR="00394B10" w:rsidRDefault="00394B10" w:rsidP="00394B10">
            <w:pPr>
              <w:pStyle w:val="TAH"/>
            </w:pPr>
            <w:r>
              <w:t>CR</w:t>
            </w:r>
          </w:p>
        </w:tc>
        <w:tc>
          <w:tcPr>
            <w:tcW w:w="0" w:type="auto"/>
            <w:shd w:val="clear" w:color="auto" w:fill="auto"/>
          </w:tcPr>
          <w:p w14:paraId="169FBAC4" w14:textId="12D6FAE3" w:rsidR="00394B10" w:rsidRDefault="00394B10" w:rsidP="00394B10">
            <w:pPr>
              <w:pStyle w:val="TAH"/>
            </w:pPr>
            <w:r>
              <w:t>Rev</w:t>
            </w:r>
          </w:p>
        </w:tc>
        <w:tc>
          <w:tcPr>
            <w:tcW w:w="0" w:type="auto"/>
            <w:shd w:val="clear" w:color="auto" w:fill="auto"/>
          </w:tcPr>
          <w:p w14:paraId="08CC9EEA" w14:textId="5C63A1FE" w:rsidR="00394B10" w:rsidRDefault="00394B10" w:rsidP="00394B10">
            <w:pPr>
              <w:pStyle w:val="TAH"/>
            </w:pPr>
            <w:proofErr w:type="spellStart"/>
            <w:r>
              <w:t>Rel</w:t>
            </w:r>
            <w:proofErr w:type="spellEnd"/>
          </w:p>
        </w:tc>
        <w:tc>
          <w:tcPr>
            <w:tcW w:w="0" w:type="auto"/>
            <w:shd w:val="clear" w:color="auto" w:fill="auto"/>
          </w:tcPr>
          <w:p w14:paraId="2CF922D8" w14:textId="754A6AB5" w:rsidR="00394B10" w:rsidRDefault="00394B10" w:rsidP="00394B10">
            <w:pPr>
              <w:pStyle w:val="TAH"/>
            </w:pPr>
            <w:r>
              <w:t>Cat</w:t>
            </w:r>
          </w:p>
        </w:tc>
        <w:tc>
          <w:tcPr>
            <w:tcW w:w="0" w:type="auto"/>
            <w:shd w:val="clear" w:color="auto" w:fill="auto"/>
          </w:tcPr>
          <w:p w14:paraId="6CBA75E8" w14:textId="42EC8F00" w:rsidR="00394B10" w:rsidRDefault="00394B10" w:rsidP="00394B10">
            <w:pPr>
              <w:pStyle w:val="TAH"/>
            </w:pPr>
            <w:r>
              <w:t>WI</w:t>
            </w:r>
          </w:p>
        </w:tc>
        <w:tc>
          <w:tcPr>
            <w:tcW w:w="0" w:type="auto"/>
            <w:shd w:val="clear" w:color="auto" w:fill="auto"/>
          </w:tcPr>
          <w:p w14:paraId="484A4363" w14:textId="0836C68C" w:rsidR="00394B10" w:rsidRDefault="00394B10" w:rsidP="00394B10">
            <w:pPr>
              <w:pStyle w:val="TAH"/>
            </w:pPr>
            <w:r>
              <w:t>Decision</w:t>
            </w:r>
          </w:p>
        </w:tc>
      </w:tr>
      <w:tr w:rsidR="00416A2B" w:rsidRPr="00416A2B" w14:paraId="01CD90EC" w14:textId="77777777" w:rsidTr="00416A2B">
        <w:tc>
          <w:tcPr>
            <w:tcW w:w="0" w:type="auto"/>
            <w:shd w:val="clear" w:color="auto" w:fill="auto"/>
          </w:tcPr>
          <w:p w14:paraId="729744C6" w14:textId="463D5838" w:rsidR="00394B10" w:rsidRPr="00416A2B" w:rsidRDefault="00394B10" w:rsidP="00394B10">
            <w:pPr>
              <w:pStyle w:val="TAL"/>
              <w:rPr>
                <w:sz w:val="16"/>
              </w:rPr>
            </w:pPr>
            <w:r w:rsidRPr="00416A2B">
              <w:rPr>
                <w:sz w:val="16"/>
              </w:rPr>
              <w:t>S6-210129</w:t>
            </w:r>
          </w:p>
        </w:tc>
        <w:tc>
          <w:tcPr>
            <w:tcW w:w="0" w:type="auto"/>
            <w:shd w:val="clear" w:color="auto" w:fill="auto"/>
          </w:tcPr>
          <w:p w14:paraId="303642C3" w14:textId="3A6E35D0"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2CABFCCC" w14:textId="31133266"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5D0DDC4C" w14:textId="4881319F" w:rsidR="00394B10" w:rsidRPr="00416A2B" w:rsidRDefault="00394B10" w:rsidP="00394B10">
            <w:pPr>
              <w:pStyle w:val="TAL"/>
              <w:rPr>
                <w:sz w:val="16"/>
              </w:rPr>
            </w:pPr>
            <w:r w:rsidRPr="00416A2B">
              <w:rPr>
                <w:sz w:val="16"/>
              </w:rPr>
              <w:t>23.222</w:t>
            </w:r>
          </w:p>
        </w:tc>
        <w:tc>
          <w:tcPr>
            <w:tcW w:w="0" w:type="auto"/>
            <w:shd w:val="clear" w:color="auto" w:fill="auto"/>
          </w:tcPr>
          <w:p w14:paraId="77C946AB" w14:textId="1F596DF1" w:rsidR="00394B10" w:rsidRPr="00416A2B" w:rsidRDefault="00394B10" w:rsidP="00394B10">
            <w:pPr>
              <w:pStyle w:val="TAL"/>
              <w:rPr>
                <w:sz w:val="16"/>
              </w:rPr>
            </w:pPr>
            <w:r w:rsidRPr="00416A2B">
              <w:rPr>
                <w:sz w:val="16"/>
              </w:rPr>
              <w:t>0079</w:t>
            </w:r>
          </w:p>
        </w:tc>
        <w:tc>
          <w:tcPr>
            <w:tcW w:w="0" w:type="auto"/>
            <w:shd w:val="clear" w:color="auto" w:fill="auto"/>
          </w:tcPr>
          <w:p w14:paraId="7FA90002" w14:textId="44DB6D79" w:rsidR="00394B10" w:rsidRPr="00416A2B" w:rsidRDefault="00394B10" w:rsidP="00394B10">
            <w:pPr>
              <w:pStyle w:val="TAR"/>
              <w:rPr>
                <w:sz w:val="16"/>
              </w:rPr>
            </w:pPr>
            <w:r w:rsidRPr="00416A2B">
              <w:rPr>
                <w:sz w:val="16"/>
              </w:rPr>
              <w:t>-</w:t>
            </w:r>
          </w:p>
        </w:tc>
        <w:tc>
          <w:tcPr>
            <w:tcW w:w="0" w:type="auto"/>
            <w:shd w:val="clear" w:color="auto" w:fill="auto"/>
          </w:tcPr>
          <w:p w14:paraId="11725087" w14:textId="31039A44" w:rsidR="00394B10" w:rsidRPr="00416A2B" w:rsidRDefault="00394B10" w:rsidP="00394B10">
            <w:pPr>
              <w:pStyle w:val="TAL"/>
              <w:rPr>
                <w:sz w:val="16"/>
              </w:rPr>
            </w:pPr>
            <w:r w:rsidRPr="00416A2B">
              <w:rPr>
                <w:sz w:val="16"/>
              </w:rPr>
              <w:t>Rel-16</w:t>
            </w:r>
          </w:p>
        </w:tc>
        <w:tc>
          <w:tcPr>
            <w:tcW w:w="0" w:type="auto"/>
            <w:shd w:val="clear" w:color="auto" w:fill="auto"/>
          </w:tcPr>
          <w:p w14:paraId="698811FF" w14:textId="7241FE56" w:rsidR="00394B10" w:rsidRPr="00416A2B" w:rsidRDefault="00394B10" w:rsidP="00394B10">
            <w:pPr>
              <w:pStyle w:val="TAL"/>
              <w:rPr>
                <w:sz w:val="16"/>
              </w:rPr>
            </w:pPr>
            <w:r w:rsidRPr="00416A2B">
              <w:rPr>
                <w:sz w:val="16"/>
              </w:rPr>
              <w:t>F</w:t>
            </w:r>
          </w:p>
        </w:tc>
        <w:tc>
          <w:tcPr>
            <w:tcW w:w="0" w:type="auto"/>
            <w:shd w:val="clear" w:color="auto" w:fill="auto"/>
          </w:tcPr>
          <w:p w14:paraId="2427645E" w14:textId="68C72F10" w:rsidR="00394B10" w:rsidRPr="00416A2B" w:rsidRDefault="00394B10" w:rsidP="00394B10">
            <w:pPr>
              <w:pStyle w:val="TAL"/>
              <w:rPr>
                <w:sz w:val="16"/>
              </w:rPr>
            </w:pPr>
            <w:r w:rsidRPr="00416A2B">
              <w:rPr>
                <w:sz w:val="16"/>
              </w:rPr>
              <w:t>eCAPIF</w:t>
            </w:r>
          </w:p>
        </w:tc>
        <w:tc>
          <w:tcPr>
            <w:tcW w:w="0" w:type="auto"/>
            <w:shd w:val="clear" w:color="auto" w:fill="auto"/>
          </w:tcPr>
          <w:p w14:paraId="16421FE0" w14:textId="3C656289" w:rsidR="00394B10" w:rsidRPr="00416A2B" w:rsidRDefault="00394B10" w:rsidP="00394B10">
            <w:pPr>
              <w:pStyle w:val="TAL"/>
              <w:rPr>
                <w:sz w:val="16"/>
              </w:rPr>
            </w:pPr>
            <w:r w:rsidRPr="00416A2B">
              <w:rPr>
                <w:sz w:val="16"/>
              </w:rPr>
              <w:t>revised</w:t>
            </w:r>
          </w:p>
        </w:tc>
      </w:tr>
      <w:tr w:rsidR="00416A2B" w:rsidRPr="00416A2B" w14:paraId="38AEA224" w14:textId="77777777" w:rsidTr="00416A2B">
        <w:tc>
          <w:tcPr>
            <w:tcW w:w="0" w:type="auto"/>
            <w:shd w:val="clear" w:color="auto" w:fill="auto"/>
          </w:tcPr>
          <w:p w14:paraId="49D2C934" w14:textId="1E8F23E6" w:rsidR="00394B10" w:rsidRPr="00416A2B" w:rsidRDefault="00394B10" w:rsidP="00394B10">
            <w:pPr>
              <w:pStyle w:val="TAL"/>
              <w:rPr>
                <w:sz w:val="16"/>
              </w:rPr>
            </w:pPr>
            <w:r w:rsidRPr="00416A2B">
              <w:rPr>
                <w:sz w:val="16"/>
              </w:rPr>
              <w:t>S6-210325</w:t>
            </w:r>
          </w:p>
        </w:tc>
        <w:tc>
          <w:tcPr>
            <w:tcW w:w="0" w:type="auto"/>
            <w:shd w:val="clear" w:color="auto" w:fill="auto"/>
          </w:tcPr>
          <w:p w14:paraId="367DB87E" w14:textId="7460DE0E"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101B8322" w14:textId="4333C56F" w:rsidR="00394B10" w:rsidRPr="00416A2B" w:rsidRDefault="00394B10" w:rsidP="00394B10">
            <w:pPr>
              <w:pStyle w:val="TAL"/>
              <w:rPr>
                <w:sz w:val="16"/>
              </w:rPr>
            </w:pPr>
            <w:r w:rsidRPr="00416A2B">
              <w:rPr>
                <w:sz w:val="16"/>
              </w:rPr>
              <w:t>Deutsche Telekom AG, AT&amp;T</w:t>
            </w:r>
          </w:p>
        </w:tc>
        <w:tc>
          <w:tcPr>
            <w:tcW w:w="0" w:type="auto"/>
            <w:shd w:val="clear" w:color="auto" w:fill="auto"/>
          </w:tcPr>
          <w:p w14:paraId="0A825C2A" w14:textId="342A0107" w:rsidR="00394B10" w:rsidRPr="00416A2B" w:rsidRDefault="00394B10" w:rsidP="00394B10">
            <w:pPr>
              <w:pStyle w:val="TAL"/>
              <w:rPr>
                <w:sz w:val="16"/>
              </w:rPr>
            </w:pPr>
            <w:r w:rsidRPr="00416A2B">
              <w:rPr>
                <w:sz w:val="16"/>
              </w:rPr>
              <w:t>23.222</w:t>
            </w:r>
          </w:p>
        </w:tc>
        <w:tc>
          <w:tcPr>
            <w:tcW w:w="0" w:type="auto"/>
            <w:shd w:val="clear" w:color="auto" w:fill="auto"/>
          </w:tcPr>
          <w:p w14:paraId="46165C33" w14:textId="4A762AE1" w:rsidR="00394B10" w:rsidRPr="00416A2B" w:rsidRDefault="00394B10" w:rsidP="00394B10">
            <w:pPr>
              <w:pStyle w:val="TAL"/>
              <w:rPr>
                <w:sz w:val="16"/>
              </w:rPr>
            </w:pPr>
            <w:r w:rsidRPr="00416A2B">
              <w:rPr>
                <w:sz w:val="16"/>
              </w:rPr>
              <w:t>0079</w:t>
            </w:r>
          </w:p>
        </w:tc>
        <w:tc>
          <w:tcPr>
            <w:tcW w:w="0" w:type="auto"/>
            <w:shd w:val="clear" w:color="auto" w:fill="auto"/>
          </w:tcPr>
          <w:p w14:paraId="62DBD90E" w14:textId="3257E290" w:rsidR="00394B10" w:rsidRPr="00416A2B" w:rsidRDefault="00394B10" w:rsidP="00394B10">
            <w:pPr>
              <w:pStyle w:val="TAR"/>
              <w:rPr>
                <w:sz w:val="16"/>
              </w:rPr>
            </w:pPr>
            <w:r w:rsidRPr="00416A2B">
              <w:rPr>
                <w:sz w:val="16"/>
              </w:rPr>
              <w:t>1</w:t>
            </w:r>
          </w:p>
        </w:tc>
        <w:tc>
          <w:tcPr>
            <w:tcW w:w="0" w:type="auto"/>
            <w:shd w:val="clear" w:color="auto" w:fill="auto"/>
          </w:tcPr>
          <w:p w14:paraId="2722E7B2" w14:textId="709B8C92" w:rsidR="00394B10" w:rsidRPr="00416A2B" w:rsidRDefault="00394B10" w:rsidP="00394B10">
            <w:pPr>
              <w:pStyle w:val="TAL"/>
              <w:rPr>
                <w:sz w:val="16"/>
              </w:rPr>
            </w:pPr>
            <w:r w:rsidRPr="00416A2B">
              <w:rPr>
                <w:sz w:val="16"/>
              </w:rPr>
              <w:t>Rel-16</w:t>
            </w:r>
          </w:p>
        </w:tc>
        <w:tc>
          <w:tcPr>
            <w:tcW w:w="0" w:type="auto"/>
            <w:shd w:val="clear" w:color="auto" w:fill="auto"/>
          </w:tcPr>
          <w:p w14:paraId="011F69F1" w14:textId="1A6CAA36" w:rsidR="00394B10" w:rsidRPr="00416A2B" w:rsidRDefault="00394B10" w:rsidP="00394B10">
            <w:pPr>
              <w:pStyle w:val="TAL"/>
              <w:rPr>
                <w:sz w:val="16"/>
              </w:rPr>
            </w:pPr>
            <w:r w:rsidRPr="00416A2B">
              <w:rPr>
                <w:sz w:val="16"/>
              </w:rPr>
              <w:t>F</w:t>
            </w:r>
          </w:p>
        </w:tc>
        <w:tc>
          <w:tcPr>
            <w:tcW w:w="0" w:type="auto"/>
            <w:shd w:val="clear" w:color="auto" w:fill="auto"/>
          </w:tcPr>
          <w:p w14:paraId="2D2FE099" w14:textId="55CAA61E" w:rsidR="00394B10" w:rsidRPr="00416A2B" w:rsidRDefault="00394B10" w:rsidP="00394B10">
            <w:pPr>
              <w:pStyle w:val="TAL"/>
              <w:rPr>
                <w:sz w:val="16"/>
              </w:rPr>
            </w:pPr>
            <w:r w:rsidRPr="00416A2B">
              <w:rPr>
                <w:sz w:val="16"/>
              </w:rPr>
              <w:t>eCAPIF</w:t>
            </w:r>
          </w:p>
        </w:tc>
        <w:tc>
          <w:tcPr>
            <w:tcW w:w="0" w:type="auto"/>
            <w:shd w:val="clear" w:color="auto" w:fill="auto"/>
          </w:tcPr>
          <w:p w14:paraId="20C82135" w14:textId="5A53B832" w:rsidR="00394B10" w:rsidRPr="00416A2B" w:rsidRDefault="00394B10" w:rsidP="00394B10">
            <w:pPr>
              <w:pStyle w:val="TAL"/>
              <w:rPr>
                <w:sz w:val="16"/>
              </w:rPr>
            </w:pPr>
            <w:r w:rsidRPr="00416A2B">
              <w:rPr>
                <w:sz w:val="16"/>
              </w:rPr>
              <w:t>postponed</w:t>
            </w:r>
          </w:p>
        </w:tc>
      </w:tr>
      <w:tr w:rsidR="00416A2B" w:rsidRPr="00416A2B" w14:paraId="57D8B8AF" w14:textId="77777777" w:rsidTr="00416A2B">
        <w:tc>
          <w:tcPr>
            <w:tcW w:w="0" w:type="auto"/>
            <w:shd w:val="clear" w:color="auto" w:fill="auto"/>
          </w:tcPr>
          <w:p w14:paraId="16A91384" w14:textId="3031FF58" w:rsidR="00394B10" w:rsidRPr="00416A2B" w:rsidRDefault="00394B10" w:rsidP="00394B10">
            <w:pPr>
              <w:pStyle w:val="TAL"/>
              <w:rPr>
                <w:sz w:val="16"/>
              </w:rPr>
            </w:pPr>
            <w:r w:rsidRPr="00416A2B">
              <w:rPr>
                <w:sz w:val="16"/>
              </w:rPr>
              <w:t>S6-210195</w:t>
            </w:r>
          </w:p>
        </w:tc>
        <w:tc>
          <w:tcPr>
            <w:tcW w:w="0" w:type="auto"/>
            <w:shd w:val="clear" w:color="auto" w:fill="auto"/>
          </w:tcPr>
          <w:p w14:paraId="6F5E760F" w14:textId="091DB0C8" w:rsidR="00394B10" w:rsidRPr="00416A2B" w:rsidRDefault="00394B10" w:rsidP="00394B10">
            <w:pPr>
              <w:pStyle w:val="TAL"/>
              <w:rPr>
                <w:sz w:val="16"/>
              </w:rPr>
            </w:pPr>
            <w:r w:rsidRPr="00416A2B">
              <w:rPr>
                <w:sz w:val="16"/>
              </w:rPr>
              <w:t>Clarification of Service-based interfaces interaction within CAPIF</w:t>
            </w:r>
          </w:p>
        </w:tc>
        <w:tc>
          <w:tcPr>
            <w:tcW w:w="0" w:type="auto"/>
            <w:shd w:val="clear" w:color="auto" w:fill="auto"/>
          </w:tcPr>
          <w:p w14:paraId="15E405C1" w14:textId="5313AC04" w:rsidR="00394B10" w:rsidRPr="00416A2B" w:rsidRDefault="00394B10" w:rsidP="00394B10">
            <w:pPr>
              <w:pStyle w:val="TAL"/>
              <w:rPr>
                <w:sz w:val="16"/>
              </w:rPr>
            </w:pPr>
            <w:r w:rsidRPr="00416A2B">
              <w:rPr>
                <w:sz w:val="16"/>
              </w:rPr>
              <w:t>Deutsche Telekom AG</w:t>
            </w:r>
          </w:p>
        </w:tc>
        <w:tc>
          <w:tcPr>
            <w:tcW w:w="0" w:type="auto"/>
            <w:shd w:val="clear" w:color="auto" w:fill="auto"/>
          </w:tcPr>
          <w:p w14:paraId="67BD6A98" w14:textId="34BAFA9B" w:rsidR="00394B10" w:rsidRPr="00416A2B" w:rsidRDefault="00394B10" w:rsidP="00394B10">
            <w:pPr>
              <w:pStyle w:val="TAL"/>
              <w:rPr>
                <w:sz w:val="16"/>
              </w:rPr>
            </w:pPr>
            <w:r w:rsidRPr="00416A2B">
              <w:rPr>
                <w:sz w:val="16"/>
              </w:rPr>
              <w:t>23.222</w:t>
            </w:r>
          </w:p>
        </w:tc>
        <w:tc>
          <w:tcPr>
            <w:tcW w:w="0" w:type="auto"/>
            <w:shd w:val="clear" w:color="auto" w:fill="auto"/>
          </w:tcPr>
          <w:p w14:paraId="68AF2CDF" w14:textId="042CEE65" w:rsidR="00394B10" w:rsidRPr="00416A2B" w:rsidRDefault="00394B10" w:rsidP="00394B10">
            <w:pPr>
              <w:pStyle w:val="TAL"/>
              <w:rPr>
                <w:sz w:val="16"/>
              </w:rPr>
            </w:pPr>
            <w:r w:rsidRPr="00416A2B">
              <w:rPr>
                <w:sz w:val="16"/>
              </w:rPr>
              <w:t>0080</w:t>
            </w:r>
          </w:p>
        </w:tc>
        <w:tc>
          <w:tcPr>
            <w:tcW w:w="0" w:type="auto"/>
            <w:shd w:val="clear" w:color="auto" w:fill="auto"/>
          </w:tcPr>
          <w:p w14:paraId="2359572E" w14:textId="4AC24340" w:rsidR="00394B10" w:rsidRPr="00416A2B" w:rsidRDefault="00394B10" w:rsidP="00394B10">
            <w:pPr>
              <w:pStyle w:val="TAR"/>
              <w:rPr>
                <w:sz w:val="16"/>
              </w:rPr>
            </w:pPr>
            <w:r w:rsidRPr="00416A2B">
              <w:rPr>
                <w:sz w:val="16"/>
              </w:rPr>
              <w:t>-</w:t>
            </w:r>
          </w:p>
        </w:tc>
        <w:tc>
          <w:tcPr>
            <w:tcW w:w="0" w:type="auto"/>
            <w:shd w:val="clear" w:color="auto" w:fill="auto"/>
          </w:tcPr>
          <w:p w14:paraId="35725654" w14:textId="199ACEAF" w:rsidR="00394B10" w:rsidRPr="00416A2B" w:rsidRDefault="00394B10" w:rsidP="00394B10">
            <w:pPr>
              <w:pStyle w:val="TAL"/>
              <w:rPr>
                <w:sz w:val="16"/>
              </w:rPr>
            </w:pPr>
            <w:r w:rsidRPr="00416A2B">
              <w:rPr>
                <w:sz w:val="16"/>
              </w:rPr>
              <w:t>Rel-17</w:t>
            </w:r>
          </w:p>
        </w:tc>
        <w:tc>
          <w:tcPr>
            <w:tcW w:w="0" w:type="auto"/>
            <w:shd w:val="clear" w:color="auto" w:fill="auto"/>
          </w:tcPr>
          <w:p w14:paraId="7E66AD74" w14:textId="62F7E0A5" w:rsidR="00394B10" w:rsidRPr="00416A2B" w:rsidRDefault="00394B10" w:rsidP="00394B10">
            <w:pPr>
              <w:pStyle w:val="TAL"/>
              <w:rPr>
                <w:sz w:val="16"/>
              </w:rPr>
            </w:pPr>
            <w:r w:rsidRPr="00416A2B">
              <w:rPr>
                <w:sz w:val="16"/>
              </w:rPr>
              <w:t>A</w:t>
            </w:r>
          </w:p>
        </w:tc>
        <w:tc>
          <w:tcPr>
            <w:tcW w:w="0" w:type="auto"/>
            <w:shd w:val="clear" w:color="auto" w:fill="auto"/>
          </w:tcPr>
          <w:p w14:paraId="44192C48" w14:textId="5A72084F" w:rsidR="00394B10" w:rsidRPr="00416A2B" w:rsidRDefault="00394B10" w:rsidP="00394B10">
            <w:pPr>
              <w:pStyle w:val="TAL"/>
              <w:rPr>
                <w:sz w:val="16"/>
              </w:rPr>
            </w:pPr>
            <w:r w:rsidRPr="00416A2B">
              <w:rPr>
                <w:sz w:val="16"/>
              </w:rPr>
              <w:t>eCAPIF</w:t>
            </w:r>
          </w:p>
        </w:tc>
        <w:tc>
          <w:tcPr>
            <w:tcW w:w="0" w:type="auto"/>
            <w:shd w:val="clear" w:color="auto" w:fill="auto"/>
          </w:tcPr>
          <w:p w14:paraId="14C4AACA" w14:textId="63B5ADE4" w:rsidR="00394B10" w:rsidRPr="00416A2B" w:rsidRDefault="00394B10" w:rsidP="00394B10">
            <w:pPr>
              <w:pStyle w:val="TAL"/>
              <w:rPr>
                <w:sz w:val="16"/>
              </w:rPr>
            </w:pPr>
            <w:r w:rsidRPr="00416A2B">
              <w:rPr>
                <w:sz w:val="16"/>
              </w:rPr>
              <w:t>not pursued</w:t>
            </w:r>
          </w:p>
        </w:tc>
      </w:tr>
      <w:tr w:rsidR="00416A2B" w:rsidRPr="00416A2B" w14:paraId="50390B05" w14:textId="77777777" w:rsidTr="00416A2B">
        <w:tc>
          <w:tcPr>
            <w:tcW w:w="0" w:type="auto"/>
            <w:shd w:val="clear" w:color="auto" w:fill="auto"/>
          </w:tcPr>
          <w:p w14:paraId="4331F1A4" w14:textId="3768A638" w:rsidR="00394B10" w:rsidRPr="00416A2B" w:rsidRDefault="00394B10" w:rsidP="00394B10">
            <w:pPr>
              <w:pStyle w:val="TAL"/>
              <w:rPr>
                <w:sz w:val="16"/>
              </w:rPr>
            </w:pPr>
            <w:r w:rsidRPr="00416A2B">
              <w:rPr>
                <w:sz w:val="16"/>
              </w:rPr>
              <w:t>S6-210074</w:t>
            </w:r>
          </w:p>
        </w:tc>
        <w:tc>
          <w:tcPr>
            <w:tcW w:w="0" w:type="auto"/>
            <w:shd w:val="clear" w:color="auto" w:fill="auto"/>
          </w:tcPr>
          <w:p w14:paraId="6E0FFA1D" w14:textId="44BD964C" w:rsidR="00394B10" w:rsidRPr="00416A2B" w:rsidRDefault="00394B10" w:rsidP="00394B10">
            <w:pPr>
              <w:pStyle w:val="TAL"/>
              <w:rPr>
                <w:sz w:val="16"/>
              </w:rPr>
            </w:pPr>
            <w:r w:rsidRPr="00416A2B">
              <w:rPr>
                <w:sz w:val="16"/>
              </w:rPr>
              <w:t>Clarification of provision of initial UE configuration</w:t>
            </w:r>
          </w:p>
        </w:tc>
        <w:tc>
          <w:tcPr>
            <w:tcW w:w="0" w:type="auto"/>
            <w:shd w:val="clear" w:color="auto" w:fill="auto"/>
          </w:tcPr>
          <w:p w14:paraId="75FB2D0F" w14:textId="383BC74A" w:rsidR="00394B10" w:rsidRPr="00416A2B" w:rsidRDefault="00394B10" w:rsidP="00394B10">
            <w:pPr>
              <w:pStyle w:val="TAL"/>
              <w:rPr>
                <w:sz w:val="16"/>
              </w:rPr>
            </w:pPr>
            <w:r w:rsidRPr="00416A2B">
              <w:rPr>
                <w:sz w:val="16"/>
              </w:rPr>
              <w:t>Motorola Solutions</w:t>
            </w:r>
          </w:p>
        </w:tc>
        <w:tc>
          <w:tcPr>
            <w:tcW w:w="0" w:type="auto"/>
            <w:shd w:val="clear" w:color="auto" w:fill="auto"/>
          </w:tcPr>
          <w:p w14:paraId="3FFC8279" w14:textId="68592803" w:rsidR="00394B10" w:rsidRPr="00416A2B" w:rsidRDefault="00394B10" w:rsidP="00394B10">
            <w:pPr>
              <w:pStyle w:val="TAL"/>
              <w:rPr>
                <w:sz w:val="16"/>
              </w:rPr>
            </w:pPr>
            <w:r w:rsidRPr="00416A2B">
              <w:rPr>
                <w:sz w:val="16"/>
              </w:rPr>
              <w:t>23.280</w:t>
            </w:r>
          </w:p>
        </w:tc>
        <w:tc>
          <w:tcPr>
            <w:tcW w:w="0" w:type="auto"/>
            <w:shd w:val="clear" w:color="auto" w:fill="auto"/>
          </w:tcPr>
          <w:p w14:paraId="552636B2" w14:textId="3F60FBE4" w:rsidR="00394B10" w:rsidRPr="00416A2B" w:rsidRDefault="00394B10" w:rsidP="00394B10">
            <w:pPr>
              <w:pStyle w:val="TAL"/>
              <w:rPr>
                <w:sz w:val="16"/>
              </w:rPr>
            </w:pPr>
            <w:r w:rsidRPr="00416A2B">
              <w:rPr>
                <w:sz w:val="16"/>
              </w:rPr>
              <w:t>0281</w:t>
            </w:r>
          </w:p>
        </w:tc>
        <w:tc>
          <w:tcPr>
            <w:tcW w:w="0" w:type="auto"/>
            <w:shd w:val="clear" w:color="auto" w:fill="auto"/>
          </w:tcPr>
          <w:p w14:paraId="360D233B" w14:textId="06AC3CE3" w:rsidR="00394B10" w:rsidRPr="00416A2B" w:rsidRDefault="00394B10" w:rsidP="00394B10">
            <w:pPr>
              <w:pStyle w:val="TAR"/>
              <w:rPr>
                <w:sz w:val="16"/>
              </w:rPr>
            </w:pPr>
            <w:r w:rsidRPr="00416A2B">
              <w:rPr>
                <w:sz w:val="16"/>
              </w:rPr>
              <w:t>-</w:t>
            </w:r>
          </w:p>
        </w:tc>
        <w:tc>
          <w:tcPr>
            <w:tcW w:w="0" w:type="auto"/>
            <w:shd w:val="clear" w:color="auto" w:fill="auto"/>
          </w:tcPr>
          <w:p w14:paraId="310D5CBC" w14:textId="18A888E3" w:rsidR="00394B10" w:rsidRPr="00416A2B" w:rsidRDefault="00394B10" w:rsidP="00394B10">
            <w:pPr>
              <w:pStyle w:val="TAL"/>
              <w:rPr>
                <w:sz w:val="16"/>
              </w:rPr>
            </w:pPr>
            <w:r w:rsidRPr="00416A2B">
              <w:rPr>
                <w:sz w:val="16"/>
              </w:rPr>
              <w:t>Rel-17</w:t>
            </w:r>
          </w:p>
        </w:tc>
        <w:tc>
          <w:tcPr>
            <w:tcW w:w="0" w:type="auto"/>
            <w:shd w:val="clear" w:color="auto" w:fill="auto"/>
          </w:tcPr>
          <w:p w14:paraId="68AB6B04" w14:textId="14983DB1" w:rsidR="00394B10" w:rsidRPr="00416A2B" w:rsidRDefault="00394B10" w:rsidP="00394B10">
            <w:pPr>
              <w:pStyle w:val="TAL"/>
              <w:rPr>
                <w:sz w:val="16"/>
              </w:rPr>
            </w:pPr>
            <w:r w:rsidRPr="00416A2B">
              <w:rPr>
                <w:sz w:val="16"/>
              </w:rPr>
              <w:t>F</w:t>
            </w:r>
          </w:p>
        </w:tc>
        <w:tc>
          <w:tcPr>
            <w:tcW w:w="0" w:type="auto"/>
            <w:shd w:val="clear" w:color="auto" w:fill="auto"/>
          </w:tcPr>
          <w:p w14:paraId="133566AD" w14:textId="2F835EE2" w:rsidR="00394B10" w:rsidRPr="00416A2B" w:rsidRDefault="00394B10" w:rsidP="00394B10">
            <w:pPr>
              <w:pStyle w:val="TAL"/>
              <w:rPr>
                <w:sz w:val="16"/>
              </w:rPr>
            </w:pPr>
            <w:r w:rsidRPr="00416A2B">
              <w:rPr>
                <w:sz w:val="16"/>
              </w:rPr>
              <w:t>enh3MCPTT</w:t>
            </w:r>
          </w:p>
        </w:tc>
        <w:tc>
          <w:tcPr>
            <w:tcW w:w="0" w:type="auto"/>
            <w:shd w:val="clear" w:color="auto" w:fill="auto"/>
          </w:tcPr>
          <w:p w14:paraId="02B0B5BF" w14:textId="5DDBC4B0" w:rsidR="00394B10" w:rsidRPr="00416A2B" w:rsidRDefault="00394B10" w:rsidP="00394B10">
            <w:pPr>
              <w:pStyle w:val="TAL"/>
              <w:rPr>
                <w:sz w:val="16"/>
              </w:rPr>
            </w:pPr>
            <w:r w:rsidRPr="00416A2B">
              <w:rPr>
                <w:sz w:val="16"/>
              </w:rPr>
              <w:t>postponed</w:t>
            </w:r>
          </w:p>
        </w:tc>
      </w:tr>
      <w:tr w:rsidR="00416A2B" w:rsidRPr="00416A2B" w14:paraId="03D50470" w14:textId="77777777" w:rsidTr="00416A2B">
        <w:tc>
          <w:tcPr>
            <w:tcW w:w="0" w:type="auto"/>
            <w:shd w:val="clear" w:color="auto" w:fill="auto"/>
          </w:tcPr>
          <w:p w14:paraId="0D71F28F" w14:textId="1E180153" w:rsidR="00394B10" w:rsidRPr="00416A2B" w:rsidRDefault="00394B10" w:rsidP="00394B10">
            <w:pPr>
              <w:pStyle w:val="TAL"/>
              <w:rPr>
                <w:sz w:val="16"/>
              </w:rPr>
            </w:pPr>
            <w:r w:rsidRPr="00416A2B">
              <w:rPr>
                <w:sz w:val="16"/>
              </w:rPr>
              <w:t>S6-210017</w:t>
            </w:r>
          </w:p>
        </w:tc>
        <w:tc>
          <w:tcPr>
            <w:tcW w:w="0" w:type="auto"/>
            <w:shd w:val="clear" w:color="auto" w:fill="auto"/>
          </w:tcPr>
          <w:p w14:paraId="67731218" w14:textId="19F78F51" w:rsidR="00394B10" w:rsidRPr="00416A2B" w:rsidRDefault="00394B10" w:rsidP="00394B10">
            <w:pPr>
              <w:pStyle w:val="TAL"/>
              <w:rPr>
                <w:sz w:val="16"/>
              </w:rPr>
            </w:pPr>
            <w:r w:rsidRPr="00416A2B">
              <w:rPr>
                <w:sz w:val="16"/>
              </w:rPr>
              <w:t xml:space="preserve">Add the IE of Emergency indicator in the message of MCData FD request </w:t>
            </w:r>
          </w:p>
        </w:tc>
        <w:tc>
          <w:tcPr>
            <w:tcW w:w="0" w:type="auto"/>
            <w:shd w:val="clear" w:color="auto" w:fill="auto"/>
          </w:tcPr>
          <w:p w14:paraId="448A0643" w14:textId="4941D8D0" w:rsidR="00394B10" w:rsidRPr="00416A2B" w:rsidRDefault="00394B10" w:rsidP="00394B10">
            <w:pPr>
              <w:pStyle w:val="TAL"/>
              <w:rPr>
                <w:sz w:val="16"/>
              </w:rPr>
            </w:pPr>
            <w:r w:rsidRPr="00416A2B">
              <w:rPr>
                <w:sz w:val="16"/>
              </w:rPr>
              <w:t>TD Tech Ltd</w:t>
            </w:r>
          </w:p>
        </w:tc>
        <w:tc>
          <w:tcPr>
            <w:tcW w:w="0" w:type="auto"/>
            <w:shd w:val="clear" w:color="auto" w:fill="auto"/>
          </w:tcPr>
          <w:p w14:paraId="7E1F0AE8" w14:textId="7E277ADA" w:rsidR="00394B10" w:rsidRPr="00416A2B" w:rsidRDefault="00394B10" w:rsidP="00394B10">
            <w:pPr>
              <w:pStyle w:val="TAL"/>
              <w:rPr>
                <w:sz w:val="16"/>
              </w:rPr>
            </w:pPr>
            <w:r w:rsidRPr="00416A2B">
              <w:rPr>
                <w:sz w:val="16"/>
              </w:rPr>
              <w:t>23.282</w:t>
            </w:r>
          </w:p>
        </w:tc>
        <w:tc>
          <w:tcPr>
            <w:tcW w:w="0" w:type="auto"/>
            <w:shd w:val="clear" w:color="auto" w:fill="auto"/>
          </w:tcPr>
          <w:p w14:paraId="07F26CEE" w14:textId="4BA0EE7D" w:rsidR="00394B10" w:rsidRPr="00416A2B" w:rsidRDefault="00394B10" w:rsidP="00394B10">
            <w:pPr>
              <w:pStyle w:val="TAL"/>
              <w:rPr>
                <w:sz w:val="16"/>
              </w:rPr>
            </w:pPr>
            <w:r w:rsidRPr="00416A2B">
              <w:rPr>
                <w:sz w:val="16"/>
              </w:rPr>
              <w:t>0254</w:t>
            </w:r>
          </w:p>
        </w:tc>
        <w:tc>
          <w:tcPr>
            <w:tcW w:w="0" w:type="auto"/>
            <w:shd w:val="clear" w:color="auto" w:fill="auto"/>
          </w:tcPr>
          <w:p w14:paraId="7A49A9AB" w14:textId="77E9FD76" w:rsidR="00394B10" w:rsidRPr="00416A2B" w:rsidRDefault="00394B10" w:rsidP="00394B10">
            <w:pPr>
              <w:pStyle w:val="TAR"/>
              <w:rPr>
                <w:sz w:val="16"/>
              </w:rPr>
            </w:pPr>
            <w:r w:rsidRPr="00416A2B">
              <w:rPr>
                <w:sz w:val="16"/>
              </w:rPr>
              <w:t>-</w:t>
            </w:r>
          </w:p>
        </w:tc>
        <w:tc>
          <w:tcPr>
            <w:tcW w:w="0" w:type="auto"/>
            <w:shd w:val="clear" w:color="auto" w:fill="auto"/>
          </w:tcPr>
          <w:p w14:paraId="76FF02B3" w14:textId="66AD7FB7" w:rsidR="00394B10" w:rsidRPr="00416A2B" w:rsidRDefault="00394B10" w:rsidP="00394B10">
            <w:pPr>
              <w:pStyle w:val="TAL"/>
              <w:rPr>
                <w:sz w:val="16"/>
              </w:rPr>
            </w:pPr>
            <w:r w:rsidRPr="00416A2B">
              <w:rPr>
                <w:sz w:val="16"/>
              </w:rPr>
              <w:t>Rel-17</w:t>
            </w:r>
          </w:p>
        </w:tc>
        <w:tc>
          <w:tcPr>
            <w:tcW w:w="0" w:type="auto"/>
            <w:shd w:val="clear" w:color="auto" w:fill="auto"/>
          </w:tcPr>
          <w:p w14:paraId="3017775A" w14:textId="29098665" w:rsidR="00394B10" w:rsidRPr="00416A2B" w:rsidRDefault="00394B10" w:rsidP="00394B10">
            <w:pPr>
              <w:pStyle w:val="TAL"/>
              <w:rPr>
                <w:sz w:val="16"/>
              </w:rPr>
            </w:pPr>
            <w:r w:rsidRPr="00416A2B">
              <w:rPr>
                <w:sz w:val="16"/>
              </w:rPr>
              <w:t>F</w:t>
            </w:r>
          </w:p>
        </w:tc>
        <w:tc>
          <w:tcPr>
            <w:tcW w:w="0" w:type="auto"/>
            <w:shd w:val="clear" w:color="auto" w:fill="auto"/>
          </w:tcPr>
          <w:p w14:paraId="0F4A87F2" w14:textId="6D758E48" w:rsidR="00394B10" w:rsidRPr="00416A2B" w:rsidRDefault="00394B10" w:rsidP="00394B10">
            <w:pPr>
              <w:pStyle w:val="TAL"/>
              <w:rPr>
                <w:sz w:val="16"/>
              </w:rPr>
            </w:pPr>
            <w:r w:rsidRPr="00416A2B">
              <w:rPr>
                <w:sz w:val="16"/>
              </w:rPr>
              <w:t>eMCData3</w:t>
            </w:r>
          </w:p>
        </w:tc>
        <w:tc>
          <w:tcPr>
            <w:tcW w:w="0" w:type="auto"/>
            <w:shd w:val="clear" w:color="auto" w:fill="auto"/>
          </w:tcPr>
          <w:p w14:paraId="394E16FF" w14:textId="51E045D5" w:rsidR="00394B10" w:rsidRPr="00416A2B" w:rsidRDefault="00394B10" w:rsidP="00394B10">
            <w:pPr>
              <w:pStyle w:val="TAL"/>
              <w:rPr>
                <w:sz w:val="16"/>
              </w:rPr>
            </w:pPr>
            <w:r w:rsidRPr="00416A2B">
              <w:rPr>
                <w:sz w:val="16"/>
              </w:rPr>
              <w:t>revised</w:t>
            </w:r>
          </w:p>
        </w:tc>
      </w:tr>
      <w:tr w:rsidR="00416A2B" w:rsidRPr="00416A2B" w14:paraId="4C0F936C" w14:textId="77777777" w:rsidTr="00416A2B">
        <w:tc>
          <w:tcPr>
            <w:tcW w:w="0" w:type="auto"/>
            <w:shd w:val="clear" w:color="auto" w:fill="auto"/>
          </w:tcPr>
          <w:p w14:paraId="24F4D7F8" w14:textId="0C9785BB" w:rsidR="00394B10" w:rsidRPr="00416A2B" w:rsidRDefault="00394B10" w:rsidP="00394B10">
            <w:pPr>
              <w:pStyle w:val="TAL"/>
              <w:rPr>
                <w:sz w:val="16"/>
              </w:rPr>
            </w:pPr>
            <w:r w:rsidRPr="00416A2B">
              <w:rPr>
                <w:sz w:val="16"/>
              </w:rPr>
              <w:t>S6-210327</w:t>
            </w:r>
          </w:p>
        </w:tc>
        <w:tc>
          <w:tcPr>
            <w:tcW w:w="0" w:type="auto"/>
            <w:shd w:val="clear" w:color="auto" w:fill="auto"/>
          </w:tcPr>
          <w:p w14:paraId="600E1112" w14:textId="2BF21533" w:rsidR="00394B10" w:rsidRPr="00416A2B" w:rsidRDefault="00394B10" w:rsidP="00394B10">
            <w:pPr>
              <w:pStyle w:val="TAL"/>
              <w:rPr>
                <w:sz w:val="16"/>
              </w:rPr>
            </w:pPr>
            <w:r w:rsidRPr="00416A2B">
              <w:rPr>
                <w:sz w:val="16"/>
              </w:rPr>
              <w:t xml:space="preserve">Add the IE of Emergency indicator in the message of MCData FD request </w:t>
            </w:r>
          </w:p>
        </w:tc>
        <w:tc>
          <w:tcPr>
            <w:tcW w:w="0" w:type="auto"/>
            <w:shd w:val="clear" w:color="auto" w:fill="auto"/>
          </w:tcPr>
          <w:p w14:paraId="16B1C06D" w14:textId="01241D33" w:rsidR="00394B10" w:rsidRPr="00416A2B" w:rsidRDefault="00394B10" w:rsidP="00394B10">
            <w:pPr>
              <w:pStyle w:val="TAL"/>
              <w:rPr>
                <w:sz w:val="16"/>
              </w:rPr>
            </w:pPr>
            <w:r w:rsidRPr="00416A2B">
              <w:rPr>
                <w:sz w:val="16"/>
              </w:rPr>
              <w:t>TD Tech Ltd</w:t>
            </w:r>
          </w:p>
        </w:tc>
        <w:tc>
          <w:tcPr>
            <w:tcW w:w="0" w:type="auto"/>
            <w:shd w:val="clear" w:color="auto" w:fill="auto"/>
          </w:tcPr>
          <w:p w14:paraId="3C2FC3C1" w14:textId="6180CE92" w:rsidR="00394B10" w:rsidRPr="00416A2B" w:rsidRDefault="00394B10" w:rsidP="00394B10">
            <w:pPr>
              <w:pStyle w:val="TAL"/>
              <w:rPr>
                <w:sz w:val="16"/>
              </w:rPr>
            </w:pPr>
            <w:r w:rsidRPr="00416A2B">
              <w:rPr>
                <w:sz w:val="16"/>
              </w:rPr>
              <w:t>23.282</w:t>
            </w:r>
          </w:p>
        </w:tc>
        <w:tc>
          <w:tcPr>
            <w:tcW w:w="0" w:type="auto"/>
            <w:shd w:val="clear" w:color="auto" w:fill="auto"/>
          </w:tcPr>
          <w:p w14:paraId="0F7598C2" w14:textId="258194DA" w:rsidR="00394B10" w:rsidRPr="00416A2B" w:rsidRDefault="00394B10" w:rsidP="00394B10">
            <w:pPr>
              <w:pStyle w:val="TAL"/>
              <w:rPr>
                <w:sz w:val="16"/>
              </w:rPr>
            </w:pPr>
            <w:r w:rsidRPr="00416A2B">
              <w:rPr>
                <w:sz w:val="16"/>
              </w:rPr>
              <w:t>0254</w:t>
            </w:r>
          </w:p>
        </w:tc>
        <w:tc>
          <w:tcPr>
            <w:tcW w:w="0" w:type="auto"/>
            <w:shd w:val="clear" w:color="auto" w:fill="auto"/>
          </w:tcPr>
          <w:p w14:paraId="2D72158E" w14:textId="77383E04" w:rsidR="00394B10" w:rsidRPr="00416A2B" w:rsidRDefault="00394B10" w:rsidP="00394B10">
            <w:pPr>
              <w:pStyle w:val="TAR"/>
              <w:rPr>
                <w:sz w:val="16"/>
              </w:rPr>
            </w:pPr>
            <w:r w:rsidRPr="00416A2B">
              <w:rPr>
                <w:sz w:val="16"/>
              </w:rPr>
              <w:t>1</w:t>
            </w:r>
          </w:p>
        </w:tc>
        <w:tc>
          <w:tcPr>
            <w:tcW w:w="0" w:type="auto"/>
            <w:shd w:val="clear" w:color="auto" w:fill="auto"/>
          </w:tcPr>
          <w:p w14:paraId="0CB1C294" w14:textId="43B022F4" w:rsidR="00394B10" w:rsidRPr="00416A2B" w:rsidRDefault="00394B10" w:rsidP="00394B10">
            <w:pPr>
              <w:pStyle w:val="TAL"/>
              <w:rPr>
                <w:sz w:val="16"/>
              </w:rPr>
            </w:pPr>
            <w:r w:rsidRPr="00416A2B">
              <w:rPr>
                <w:sz w:val="16"/>
              </w:rPr>
              <w:t>Rel-17</w:t>
            </w:r>
          </w:p>
        </w:tc>
        <w:tc>
          <w:tcPr>
            <w:tcW w:w="0" w:type="auto"/>
            <w:shd w:val="clear" w:color="auto" w:fill="auto"/>
          </w:tcPr>
          <w:p w14:paraId="1A826103" w14:textId="5739BC16" w:rsidR="00394B10" w:rsidRPr="00416A2B" w:rsidRDefault="00394B10" w:rsidP="00394B10">
            <w:pPr>
              <w:pStyle w:val="TAL"/>
              <w:rPr>
                <w:sz w:val="16"/>
              </w:rPr>
            </w:pPr>
            <w:r w:rsidRPr="00416A2B">
              <w:rPr>
                <w:sz w:val="16"/>
              </w:rPr>
              <w:t>F</w:t>
            </w:r>
          </w:p>
        </w:tc>
        <w:tc>
          <w:tcPr>
            <w:tcW w:w="0" w:type="auto"/>
            <w:shd w:val="clear" w:color="auto" w:fill="auto"/>
          </w:tcPr>
          <w:p w14:paraId="16D0813D" w14:textId="5CF182D7" w:rsidR="00394B10" w:rsidRPr="00416A2B" w:rsidRDefault="00394B10" w:rsidP="00394B10">
            <w:pPr>
              <w:pStyle w:val="TAL"/>
              <w:rPr>
                <w:sz w:val="16"/>
              </w:rPr>
            </w:pPr>
            <w:r w:rsidRPr="00416A2B">
              <w:rPr>
                <w:sz w:val="16"/>
              </w:rPr>
              <w:t>eMCData3</w:t>
            </w:r>
          </w:p>
        </w:tc>
        <w:tc>
          <w:tcPr>
            <w:tcW w:w="0" w:type="auto"/>
            <w:shd w:val="clear" w:color="auto" w:fill="auto"/>
          </w:tcPr>
          <w:p w14:paraId="57FAD022" w14:textId="38354CB2" w:rsidR="00394B10" w:rsidRPr="00416A2B" w:rsidRDefault="00394B10" w:rsidP="00394B10">
            <w:pPr>
              <w:pStyle w:val="TAL"/>
              <w:rPr>
                <w:sz w:val="16"/>
              </w:rPr>
            </w:pPr>
            <w:r w:rsidRPr="00416A2B">
              <w:rPr>
                <w:sz w:val="16"/>
              </w:rPr>
              <w:t>postponed</w:t>
            </w:r>
          </w:p>
        </w:tc>
      </w:tr>
      <w:tr w:rsidR="00416A2B" w:rsidRPr="00416A2B" w14:paraId="4CA32CE3" w14:textId="77777777" w:rsidTr="00416A2B">
        <w:tc>
          <w:tcPr>
            <w:tcW w:w="0" w:type="auto"/>
            <w:shd w:val="clear" w:color="auto" w:fill="auto"/>
          </w:tcPr>
          <w:p w14:paraId="4C3DA5B7" w14:textId="2AFDD164" w:rsidR="00394B10" w:rsidRPr="00416A2B" w:rsidRDefault="00394B10" w:rsidP="00394B10">
            <w:pPr>
              <w:pStyle w:val="TAL"/>
              <w:rPr>
                <w:sz w:val="16"/>
              </w:rPr>
            </w:pPr>
            <w:r w:rsidRPr="00416A2B">
              <w:rPr>
                <w:sz w:val="16"/>
              </w:rPr>
              <w:t>S6-210095</w:t>
            </w:r>
          </w:p>
        </w:tc>
        <w:tc>
          <w:tcPr>
            <w:tcW w:w="0" w:type="auto"/>
            <w:shd w:val="clear" w:color="auto" w:fill="auto"/>
          </w:tcPr>
          <w:p w14:paraId="740B4374" w14:textId="6656A365" w:rsidR="00394B10" w:rsidRPr="00416A2B" w:rsidRDefault="00394B10" w:rsidP="00394B10">
            <w:pPr>
              <w:pStyle w:val="TAL"/>
              <w:rPr>
                <w:sz w:val="16"/>
              </w:rPr>
            </w:pPr>
            <w:r w:rsidRPr="00416A2B">
              <w:rPr>
                <w:sz w:val="16"/>
              </w:rPr>
              <w:t>Message Store control</w:t>
            </w:r>
          </w:p>
        </w:tc>
        <w:tc>
          <w:tcPr>
            <w:tcW w:w="0" w:type="auto"/>
            <w:shd w:val="clear" w:color="auto" w:fill="auto"/>
          </w:tcPr>
          <w:p w14:paraId="6F27C182" w14:textId="24C75121" w:rsidR="00394B10" w:rsidRPr="00416A2B" w:rsidRDefault="00394B10" w:rsidP="00394B10">
            <w:pPr>
              <w:pStyle w:val="TAL"/>
              <w:rPr>
                <w:sz w:val="16"/>
              </w:rPr>
            </w:pPr>
            <w:r w:rsidRPr="00416A2B">
              <w:rPr>
                <w:sz w:val="16"/>
              </w:rPr>
              <w:t>AT&amp;T GNS Belgium SPRL</w:t>
            </w:r>
          </w:p>
        </w:tc>
        <w:tc>
          <w:tcPr>
            <w:tcW w:w="0" w:type="auto"/>
            <w:shd w:val="clear" w:color="auto" w:fill="auto"/>
          </w:tcPr>
          <w:p w14:paraId="6337888B" w14:textId="0D8026FF" w:rsidR="00394B10" w:rsidRPr="00416A2B" w:rsidRDefault="00394B10" w:rsidP="00394B10">
            <w:pPr>
              <w:pStyle w:val="TAL"/>
              <w:rPr>
                <w:sz w:val="16"/>
              </w:rPr>
            </w:pPr>
            <w:r w:rsidRPr="00416A2B">
              <w:rPr>
                <w:sz w:val="16"/>
              </w:rPr>
              <w:t>23.282</w:t>
            </w:r>
          </w:p>
        </w:tc>
        <w:tc>
          <w:tcPr>
            <w:tcW w:w="0" w:type="auto"/>
            <w:shd w:val="clear" w:color="auto" w:fill="auto"/>
          </w:tcPr>
          <w:p w14:paraId="647E211F" w14:textId="0864CD79" w:rsidR="00394B10" w:rsidRPr="00416A2B" w:rsidRDefault="00394B10" w:rsidP="00394B10">
            <w:pPr>
              <w:pStyle w:val="TAL"/>
              <w:rPr>
                <w:sz w:val="16"/>
              </w:rPr>
            </w:pPr>
            <w:r w:rsidRPr="00416A2B">
              <w:rPr>
                <w:sz w:val="16"/>
              </w:rPr>
              <w:t>0255</w:t>
            </w:r>
          </w:p>
        </w:tc>
        <w:tc>
          <w:tcPr>
            <w:tcW w:w="0" w:type="auto"/>
            <w:shd w:val="clear" w:color="auto" w:fill="auto"/>
          </w:tcPr>
          <w:p w14:paraId="55C9A04A" w14:textId="1E2B3D5A" w:rsidR="00394B10" w:rsidRPr="00416A2B" w:rsidRDefault="00394B10" w:rsidP="00394B10">
            <w:pPr>
              <w:pStyle w:val="TAR"/>
              <w:rPr>
                <w:sz w:val="16"/>
              </w:rPr>
            </w:pPr>
            <w:r w:rsidRPr="00416A2B">
              <w:rPr>
                <w:sz w:val="16"/>
              </w:rPr>
              <w:t>-</w:t>
            </w:r>
          </w:p>
        </w:tc>
        <w:tc>
          <w:tcPr>
            <w:tcW w:w="0" w:type="auto"/>
            <w:shd w:val="clear" w:color="auto" w:fill="auto"/>
          </w:tcPr>
          <w:p w14:paraId="331724A7" w14:textId="7BDD677B" w:rsidR="00394B10" w:rsidRPr="00416A2B" w:rsidRDefault="00394B10" w:rsidP="00394B10">
            <w:pPr>
              <w:pStyle w:val="TAL"/>
              <w:rPr>
                <w:sz w:val="16"/>
              </w:rPr>
            </w:pPr>
            <w:r w:rsidRPr="00416A2B">
              <w:rPr>
                <w:sz w:val="16"/>
              </w:rPr>
              <w:t>Rel-17</w:t>
            </w:r>
          </w:p>
        </w:tc>
        <w:tc>
          <w:tcPr>
            <w:tcW w:w="0" w:type="auto"/>
            <w:shd w:val="clear" w:color="auto" w:fill="auto"/>
          </w:tcPr>
          <w:p w14:paraId="19E5F87B" w14:textId="77D7C5F4" w:rsidR="00394B10" w:rsidRPr="00416A2B" w:rsidRDefault="00394B10" w:rsidP="00394B10">
            <w:pPr>
              <w:pStyle w:val="TAL"/>
              <w:rPr>
                <w:sz w:val="16"/>
              </w:rPr>
            </w:pPr>
            <w:r w:rsidRPr="00416A2B">
              <w:rPr>
                <w:sz w:val="16"/>
              </w:rPr>
              <w:t>B</w:t>
            </w:r>
          </w:p>
        </w:tc>
        <w:tc>
          <w:tcPr>
            <w:tcW w:w="0" w:type="auto"/>
            <w:shd w:val="clear" w:color="auto" w:fill="auto"/>
          </w:tcPr>
          <w:p w14:paraId="267A4A0C" w14:textId="2BD20D9D" w:rsidR="00394B10" w:rsidRPr="00416A2B" w:rsidRDefault="00394B10" w:rsidP="00394B10">
            <w:pPr>
              <w:pStyle w:val="TAL"/>
              <w:rPr>
                <w:sz w:val="16"/>
              </w:rPr>
            </w:pPr>
            <w:r w:rsidRPr="00416A2B">
              <w:rPr>
                <w:sz w:val="16"/>
              </w:rPr>
              <w:t>eMCData3</w:t>
            </w:r>
          </w:p>
        </w:tc>
        <w:tc>
          <w:tcPr>
            <w:tcW w:w="0" w:type="auto"/>
            <w:shd w:val="clear" w:color="auto" w:fill="auto"/>
          </w:tcPr>
          <w:p w14:paraId="3C776D26" w14:textId="34611022" w:rsidR="00394B10" w:rsidRPr="00416A2B" w:rsidRDefault="00394B10" w:rsidP="00394B10">
            <w:pPr>
              <w:pStyle w:val="TAL"/>
              <w:rPr>
                <w:sz w:val="16"/>
              </w:rPr>
            </w:pPr>
            <w:r w:rsidRPr="00416A2B">
              <w:rPr>
                <w:sz w:val="16"/>
              </w:rPr>
              <w:t>revised</w:t>
            </w:r>
          </w:p>
        </w:tc>
      </w:tr>
      <w:tr w:rsidR="00416A2B" w:rsidRPr="00416A2B" w14:paraId="4338073A" w14:textId="77777777" w:rsidTr="00416A2B">
        <w:tc>
          <w:tcPr>
            <w:tcW w:w="0" w:type="auto"/>
            <w:shd w:val="clear" w:color="auto" w:fill="auto"/>
          </w:tcPr>
          <w:p w14:paraId="4A0D657B" w14:textId="577A1BFA" w:rsidR="00394B10" w:rsidRPr="00416A2B" w:rsidRDefault="00394B10" w:rsidP="00394B10">
            <w:pPr>
              <w:pStyle w:val="TAL"/>
              <w:rPr>
                <w:sz w:val="16"/>
              </w:rPr>
            </w:pPr>
            <w:r w:rsidRPr="00416A2B">
              <w:rPr>
                <w:sz w:val="16"/>
              </w:rPr>
              <w:t>S6-210255</w:t>
            </w:r>
          </w:p>
        </w:tc>
        <w:tc>
          <w:tcPr>
            <w:tcW w:w="0" w:type="auto"/>
            <w:shd w:val="clear" w:color="auto" w:fill="auto"/>
          </w:tcPr>
          <w:p w14:paraId="7EFAFCAB" w14:textId="029032D8" w:rsidR="00394B10" w:rsidRPr="00416A2B" w:rsidRDefault="00394B10" w:rsidP="00394B10">
            <w:pPr>
              <w:pStyle w:val="TAL"/>
              <w:rPr>
                <w:sz w:val="16"/>
              </w:rPr>
            </w:pPr>
            <w:r w:rsidRPr="00416A2B">
              <w:rPr>
                <w:sz w:val="16"/>
              </w:rPr>
              <w:t>Message Store control</w:t>
            </w:r>
          </w:p>
        </w:tc>
        <w:tc>
          <w:tcPr>
            <w:tcW w:w="0" w:type="auto"/>
            <w:shd w:val="clear" w:color="auto" w:fill="auto"/>
          </w:tcPr>
          <w:p w14:paraId="7DBC15EB" w14:textId="70FB46F5" w:rsidR="00394B10" w:rsidRPr="00416A2B" w:rsidRDefault="00394B10" w:rsidP="00394B10">
            <w:pPr>
              <w:pStyle w:val="TAL"/>
              <w:rPr>
                <w:sz w:val="16"/>
              </w:rPr>
            </w:pPr>
            <w:r w:rsidRPr="00416A2B">
              <w:rPr>
                <w:sz w:val="16"/>
              </w:rPr>
              <w:t>AT&amp;T GNS Belgium SPRL</w:t>
            </w:r>
          </w:p>
        </w:tc>
        <w:tc>
          <w:tcPr>
            <w:tcW w:w="0" w:type="auto"/>
            <w:shd w:val="clear" w:color="auto" w:fill="auto"/>
          </w:tcPr>
          <w:p w14:paraId="33A1C47E" w14:textId="72DE1193" w:rsidR="00394B10" w:rsidRPr="00416A2B" w:rsidRDefault="00394B10" w:rsidP="00394B10">
            <w:pPr>
              <w:pStyle w:val="TAL"/>
              <w:rPr>
                <w:sz w:val="16"/>
              </w:rPr>
            </w:pPr>
            <w:r w:rsidRPr="00416A2B">
              <w:rPr>
                <w:sz w:val="16"/>
              </w:rPr>
              <w:t>23.282</w:t>
            </w:r>
          </w:p>
        </w:tc>
        <w:tc>
          <w:tcPr>
            <w:tcW w:w="0" w:type="auto"/>
            <w:shd w:val="clear" w:color="auto" w:fill="auto"/>
          </w:tcPr>
          <w:p w14:paraId="5FFBF3CF" w14:textId="4C552CD0" w:rsidR="00394B10" w:rsidRPr="00416A2B" w:rsidRDefault="00394B10" w:rsidP="00394B10">
            <w:pPr>
              <w:pStyle w:val="TAL"/>
              <w:rPr>
                <w:sz w:val="16"/>
              </w:rPr>
            </w:pPr>
            <w:r w:rsidRPr="00416A2B">
              <w:rPr>
                <w:sz w:val="16"/>
              </w:rPr>
              <w:t>0255</w:t>
            </w:r>
          </w:p>
        </w:tc>
        <w:tc>
          <w:tcPr>
            <w:tcW w:w="0" w:type="auto"/>
            <w:shd w:val="clear" w:color="auto" w:fill="auto"/>
          </w:tcPr>
          <w:p w14:paraId="5FC52477" w14:textId="7AA4FD81" w:rsidR="00394B10" w:rsidRPr="00416A2B" w:rsidRDefault="00394B10" w:rsidP="00394B10">
            <w:pPr>
              <w:pStyle w:val="TAR"/>
              <w:rPr>
                <w:sz w:val="16"/>
              </w:rPr>
            </w:pPr>
            <w:r w:rsidRPr="00416A2B">
              <w:rPr>
                <w:sz w:val="16"/>
              </w:rPr>
              <w:t>1</w:t>
            </w:r>
          </w:p>
        </w:tc>
        <w:tc>
          <w:tcPr>
            <w:tcW w:w="0" w:type="auto"/>
            <w:shd w:val="clear" w:color="auto" w:fill="auto"/>
          </w:tcPr>
          <w:p w14:paraId="2914C206" w14:textId="269E24D1" w:rsidR="00394B10" w:rsidRPr="00416A2B" w:rsidRDefault="00394B10" w:rsidP="00394B10">
            <w:pPr>
              <w:pStyle w:val="TAL"/>
              <w:rPr>
                <w:sz w:val="16"/>
              </w:rPr>
            </w:pPr>
            <w:r w:rsidRPr="00416A2B">
              <w:rPr>
                <w:sz w:val="16"/>
              </w:rPr>
              <w:t>Rel-17</w:t>
            </w:r>
          </w:p>
        </w:tc>
        <w:tc>
          <w:tcPr>
            <w:tcW w:w="0" w:type="auto"/>
            <w:shd w:val="clear" w:color="auto" w:fill="auto"/>
          </w:tcPr>
          <w:p w14:paraId="1C641D06" w14:textId="1BF72F95" w:rsidR="00394B10" w:rsidRPr="00416A2B" w:rsidRDefault="00394B10" w:rsidP="00394B10">
            <w:pPr>
              <w:pStyle w:val="TAL"/>
              <w:rPr>
                <w:sz w:val="16"/>
              </w:rPr>
            </w:pPr>
            <w:r w:rsidRPr="00416A2B">
              <w:rPr>
                <w:sz w:val="16"/>
              </w:rPr>
              <w:t>B</w:t>
            </w:r>
          </w:p>
        </w:tc>
        <w:tc>
          <w:tcPr>
            <w:tcW w:w="0" w:type="auto"/>
            <w:shd w:val="clear" w:color="auto" w:fill="auto"/>
          </w:tcPr>
          <w:p w14:paraId="47BA358A" w14:textId="74E92FCE" w:rsidR="00394B10" w:rsidRPr="00416A2B" w:rsidRDefault="00394B10" w:rsidP="00394B10">
            <w:pPr>
              <w:pStyle w:val="TAL"/>
              <w:rPr>
                <w:sz w:val="16"/>
              </w:rPr>
            </w:pPr>
            <w:r w:rsidRPr="00416A2B">
              <w:rPr>
                <w:sz w:val="16"/>
              </w:rPr>
              <w:t>eMCData3</w:t>
            </w:r>
          </w:p>
        </w:tc>
        <w:tc>
          <w:tcPr>
            <w:tcW w:w="0" w:type="auto"/>
            <w:shd w:val="clear" w:color="auto" w:fill="auto"/>
          </w:tcPr>
          <w:p w14:paraId="4DA4B81D" w14:textId="30DBF962" w:rsidR="00394B10" w:rsidRPr="00416A2B" w:rsidRDefault="00394B10" w:rsidP="00394B10">
            <w:pPr>
              <w:pStyle w:val="TAL"/>
              <w:rPr>
                <w:sz w:val="16"/>
              </w:rPr>
            </w:pPr>
            <w:r w:rsidRPr="00416A2B">
              <w:rPr>
                <w:sz w:val="16"/>
              </w:rPr>
              <w:t>agreed</w:t>
            </w:r>
          </w:p>
        </w:tc>
      </w:tr>
      <w:tr w:rsidR="00416A2B" w:rsidRPr="00416A2B" w14:paraId="05ECBF10" w14:textId="77777777" w:rsidTr="00416A2B">
        <w:tc>
          <w:tcPr>
            <w:tcW w:w="0" w:type="auto"/>
            <w:shd w:val="clear" w:color="auto" w:fill="auto"/>
          </w:tcPr>
          <w:p w14:paraId="5929A8CC" w14:textId="666A80B5" w:rsidR="00394B10" w:rsidRPr="00416A2B" w:rsidRDefault="00394B10" w:rsidP="00394B10">
            <w:pPr>
              <w:pStyle w:val="TAL"/>
              <w:rPr>
                <w:sz w:val="16"/>
              </w:rPr>
            </w:pPr>
            <w:r w:rsidRPr="00416A2B">
              <w:rPr>
                <w:sz w:val="16"/>
              </w:rPr>
              <w:t>S6-210096</w:t>
            </w:r>
          </w:p>
        </w:tc>
        <w:tc>
          <w:tcPr>
            <w:tcW w:w="0" w:type="auto"/>
            <w:shd w:val="clear" w:color="auto" w:fill="auto"/>
          </w:tcPr>
          <w:p w14:paraId="2E3D906C" w14:textId="1ED88CED" w:rsidR="00394B10" w:rsidRPr="00416A2B" w:rsidRDefault="00394B10" w:rsidP="00394B10">
            <w:pPr>
              <w:pStyle w:val="TAL"/>
              <w:rPr>
                <w:sz w:val="16"/>
              </w:rPr>
            </w:pPr>
            <w:r w:rsidRPr="00416A2B">
              <w:rPr>
                <w:sz w:val="16"/>
              </w:rPr>
              <w:t>Corrections to FD using media plane</w:t>
            </w:r>
          </w:p>
        </w:tc>
        <w:tc>
          <w:tcPr>
            <w:tcW w:w="0" w:type="auto"/>
            <w:shd w:val="clear" w:color="auto" w:fill="auto"/>
          </w:tcPr>
          <w:p w14:paraId="0ADA51CF" w14:textId="74A32C86" w:rsidR="00394B10" w:rsidRPr="00416A2B" w:rsidRDefault="00394B10" w:rsidP="00394B10">
            <w:pPr>
              <w:pStyle w:val="TAL"/>
              <w:rPr>
                <w:sz w:val="16"/>
              </w:rPr>
            </w:pPr>
            <w:r w:rsidRPr="00416A2B">
              <w:rPr>
                <w:sz w:val="16"/>
              </w:rPr>
              <w:t>AT&amp;T GNS Belgium SPRL</w:t>
            </w:r>
          </w:p>
        </w:tc>
        <w:tc>
          <w:tcPr>
            <w:tcW w:w="0" w:type="auto"/>
            <w:shd w:val="clear" w:color="auto" w:fill="auto"/>
          </w:tcPr>
          <w:p w14:paraId="74812C1E" w14:textId="32EFF503" w:rsidR="00394B10" w:rsidRPr="00416A2B" w:rsidRDefault="00394B10" w:rsidP="00394B10">
            <w:pPr>
              <w:pStyle w:val="TAL"/>
              <w:rPr>
                <w:sz w:val="16"/>
              </w:rPr>
            </w:pPr>
            <w:r w:rsidRPr="00416A2B">
              <w:rPr>
                <w:sz w:val="16"/>
              </w:rPr>
              <w:t>23.282</w:t>
            </w:r>
          </w:p>
        </w:tc>
        <w:tc>
          <w:tcPr>
            <w:tcW w:w="0" w:type="auto"/>
            <w:shd w:val="clear" w:color="auto" w:fill="auto"/>
          </w:tcPr>
          <w:p w14:paraId="1A866466" w14:textId="3A972FF5" w:rsidR="00394B10" w:rsidRPr="00416A2B" w:rsidRDefault="00394B10" w:rsidP="00394B10">
            <w:pPr>
              <w:pStyle w:val="TAL"/>
              <w:rPr>
                <w:sz w:val="16"/>
              </w:rPr>
            </w:pPr>
            <w:r w:rsidRPr="00416A2B">
              <w:rPr>
                <w:sz w:val="16"/>
              </w:rPr>
              <w:t>0256</w:t>
            </w:r>
          </w:p>
        </w:tc>
        <w:tc>
          <w:tcPr>
            <w:tcW w:w="0" w:type="auto"/>
            <w:shd w:val="clear" w:color="auto" w:fill="auto"/>
          </w:tcPr>
          <w:p w14:paraId="30C66D4E" w14:textId="5517A8DD" w:rsidR="00394B10" w:rsidRPr="00416A2B" w:rsidRDefault="00394B10" w:rsidP="00394B10">
            <w:pPr>
              <w:pStyle w:val="TAR"/>
              <w:rPr>
                <w:sz w:val="16"/>
              </w:rPr>
            </w:pPr>
            <w:r w:rsidRPr="00416A2B">
              <w:rPr>
                <w:sz w:val="16"/>
              </w:rPr>
              <w:t>-</w:t>
            </w:r>
          </w:p>
        </w:tc>
        <w:tc>
          <w:tcPr>
            <w:tcW w:w="0" w:type="auto"/>
            <w:shd w:val="clear" w:color="auto" w:fill="auto"/>
          </w:tcPr>
          <w:p w14:paraId="475C116B" w14:textId="07B5FE7B" w:rsidR="00394B10" w:rsidRPr="00416A2B" w:rsidRDefault="00394B10" w:rsidP="00394B10">
            <w:pPr>
              <w:pStyle w:val="TAL"/>
              <w:rPr>
                <w:sz w:val="16"/>
              </w:rPr>
            </w:pPr>
            <w:r w:rsidRPr="00416A2B">
              <w:rPr>
                <w:sz w:val="16"/>
              </w:rPr>
              <w:t>Rel-17</w:t>
            </w:r>
          </w:p>
        </w:tc>
        <w:tc>
          <w:tcPr>
            <w:tcW w:w="0" w:type="auto"/>
            <w:shd w:val="clear" w:color="auto" w:fill="auto"/>
          </w:tcPr>
          <w:p w14:paraId="321505AC" w14:textId="6BF06024" w:rsidR="00394B10" w:rsidRPr="00416A2B" w:rsidRDefault="00394B10" w:rsidP="00394B10">
            <w:pPr>
              <w:pStyle w:val="TAL"/>
              <w:rPr>
                <w:sz w:val="16"/>
              </w:rPr>
            </w:pPr>
            <w:r w:rsidRPr="00416A2B">
              <w:rPr>
                <w:sz w:val="16"/>
              </w:rPr>
              <w:t>F</w:t>
            </w:r>
          </w:p>
        </w:tc>
        <w:tc>
          <w:tcPr>
            <w:tcW w:w="0" w:type="auto"/>
            <w:shd w:val="clear" w:color="auto" w:fill="auto"/>
          </w:tcPr>
          <w:p w14:paraId="6B875C1E" w14:textId="7FA52C67" w:rsidR="00394B10" w:rsidRPr="00416A2B" w:rsidRDefault="00394B10" w:rsidP="00394B10">
            <w:pPr>
              <w:pStyle w:val="TAL"/>
              <w:rPr>
                <w:sz w:val="16"/>
              </w:rPr>
            </w:pPr>
            <w:r w:rsidRPr="00416A2B">
              <w:rPr>
                <w:sz w:val="16"/>
              </w:rPr>
              <w:t>eMCData3</w:t>
            </w:r>
          </w:p>
        </w:tc>
        <w:tc>
          <w:tcPr>
            <w:tcW w:w="0" w:type="auto"/>
            <w:shd w:val="clear" w:color="auto" w:fill="auto"/>
          </w:tcPr>
          <w:p w14:paraId="42E5D36C" w14:textId="7EA557D6" w:rsidR="00394B10" w:rsidRPr="00416A2B" w:rsidRDefault="00394B10" w:rsidP="00394B10">
            <w:pPr>
              <w:pStyle w:val="TAL"/>
              <w:rPr>
                <w:sz w:val="16"/>
              </w:rPr>
            </w:pPr>
            <w:r w:rsidRPr="00416A2B">
              <w:rPr>
                <w:sz w:val="16"/>
              </w:rPr>
              <w:t>revised</w:t>
            </w:r>
          </w:p>
        </w:tc>
      </w:tr>
      <w:tr w:rsidR="00416A2B" w:rsidRPr="00416A2B" w14:paraId="54327952" w14:textId="77777777" w:rsidTr="00416A2B">
        <w:tc>
          <w:tcPr>
            <w:tcW w:w="0" w:type="auto"/>
            <w:shd w:val="clear" w:color="auto" w:fill="auto"/>
          </w:tcPr>
          <w:p w14:paraId="6AFBF962" w14:textId="2F6527FD" w:rsidR="00394B10" w:rsidRPr="00416A2B" w:rsidRDefault="00394B10" w:rsidP="00394B10">
            <w:pPr>
              <w:pStyle w:val="TAL"/>
              <w:rPr>
                <w:sz w:val="16"/>
              </w:rPr>
            </w:pPr>
            <w:r w:rsidRPr="00416A2B">
              <w:rPr>
                <w:sz w:val="16"/>
              </w:rPr>
              <w:t>S6-210256</w:t>
            </w:r>
          </w:p>
        </w:tc>
        <w:tc>
          <w:tcPr>
            <w:tcW w:w="0" w:type="auto"/>
            <w:shd w:val="clear" w:color="auto" w:fill="auto"/>
          </w:tcPr>
          <w:p w14:paraId="5F9B270D" w14:textId="56BBEFA6" w:rsidR="00394B10" w:rsidRPr="00416A2B" w:rsidRDefault="00394B10" w:rsidP="00394B10">
            <w:pPr>
              <w:pStyle w:val="TAL"/>
              <w:rPr>
                <w:sz w:val="16"/>
              </w:rPr>
            </w:pPr>
            <w:r w:rsidRPr="00416A2B">
              <w:rPr>
                <w:sz w:val="16"/>
              </w:rPr>
              <w:t>Corrections to FD using media plane</w:t>
            </w:r>
          </w:p>
        </w:tc>
        <w:tc>
          <w:tcPr>
            <w:tcW w:w="0" w:type="auto"/>
            <w:shd w:val="clear" w:color="auto" w:fill="auto"/>
          </w:tcPr>
          <w:p w14:paraId="5E3600B4" w14:textId="02E58BE0" w:rsidR="00394B10" w:rsidRPr="00416A2B" w:rsidRDefault="00394B10" w:rsidP="00394B10">
            <w:pPr>
              <w:pStyle w:val="TAL"/>
              <w:rPr>
                <w:sz w:val="16"/>
              </w:rPr>
            </w:pPr>
            <w:r w:rsidRPr="00416A2B">
              <w:rPr>
                <w:sz w:val="16"/>
              </w:rPr>
              <w:t>AT&amp;T GNS Belgium SPRL</w:t>
            </w:r>
          </w:p>
        </w:tc>
        <w:tc>
          <w:tcPr>
            <w:tcW w:w="0" w:type="auto"/>
            <w:shd w:val="clear" w:color="auto" w:fill="auto"/>
          </w:tcPr>
          <w:p w14:paraId="58C5D135" w14:textId="3B33B850" w:rsidR="00394B10" w:rsidRPr="00416A2B" w:rsidRDefault="00394B10" w:rsidP="00394B10">
            <w:pPr>
              <w:pStyle w:val="TAL"/>
              <w:rPr>
                <w:sz w:val="16"/>
              </w:rPr>
            </w:pPr>
            <w:r w:rsidRPr="00416A2B">
              <w:rPr>
                <w:sz w:val="16"/>
              </w:rPr>
              <w:t>23.282</w:t>
            </w:r>
          </w:p>
        </w:tc>
        <w:tc>
          <w:tcPr>
            <w:tcW w:w="0" w:type="auto"/>
            <w:shd w:val="clear" w:color="auto" w:fill="auto"/>
          </w:tcPr>
          <w:p w14:paraId="37F7B399" w14:textId="4A32A7C9" w:rsidR="00394B10" w:rsidRPr="00416A2B" w:rsidRDefault="00394B10" w:rsidP="00394B10">
            <w:pPr>
              <w:pStyle w:val="TAL"/>
              <w:rPr>
                <w:sz w:val="16"/>
              </w:rPr>
            </w:pPr>
            <w:r w:rsidRPr="00416A2B">
              <w:rPr>
                <w:sz w:val="16"/>
              </w:rPr>
              <w:t>0256</w:t>
            </w:r>
          </w:p>
        </w:tc>
        <w:tc>
          <w:tcPr>
            <w:tcW w:w="0" w:type="auto"/>
            <w:shd w:val="clear" w:color="auto" w:fill="auto"/>
          </w:tcPr>
          <w:p w14:paraId="34B1CA27" w14:textId="145BA8E2" w:rsidR="00394B10" w:rsidRPr="00416A2B" w:rsidRDefault="00394B10" w:rsidP="00394B10">
            <w:pPr>
              <w:pStyle w:val="TAR"/>
              <w:rPr>
                <w:sz w:val="16"/>
              </w:rPr>
            </w:pPr>
            <w:r w:rsidRPr="00416A2B">
              <w:rPr>
                <w:sz w:val="16"/>
              </w:rPr>
              <w:t>1</w:t>
            </w:r>
          </w:p>
        </w:tc>
        <w:tc>
          <w:tcPr>
            <w:tcW w:w="0" w:type="auto"/>
            <w:shd w:val="clear" w:color="auto" w:fill="auto"/>
          </w:tcPr>
          <w:p w14:paraId="23A4FE48" w14:textId="1B6A97EE" w:rsidR="00394B10" w:rsidRPr="00416A2B" w:rsidRDefault="00394B10" w:rsidP="00394B10">
            <w:pPr>
              <w:pStyle w:val="TAL"/>
              <w:rPr>
                <w:sz w:val="16"/>
              </w:rPr>
            </w:pPr>
            <w:r w:rsidRPr="00416A2B">
              <w:rPr>
                <w:sz w:val="16"/>
              </w:rPr>
              <w:t>Rel-17</w:t>
            </w:r>
          </w:p>
        </w:tc>
        <w:tc>
          <w:tcPr>
            <w:tcW w:w="0" w:type="auto"/>
            <w:shd w:val="clear" w:color="auto" w:fill="auto"/>
          </w:tcPr>
          <w:p w14:paraId="0BBBC7E8" w14:textId="63535748" w:rsidR="00394B10" w:rsidRPr="00416A2B" w:rsidRDefault="00394B10" w:rsidP="00394B10">
            <w:pPr>
              <w:pStyle w:val="TAL"/>
              <w:rPr>
                <w:sz w:val="16"/>
              </w:rPr>
            </w:pPr>
            <w:r w:rsidRPr="00416A2B">
              <w:rPr>
                <w:sz w:val="16"/>
              </w:rPr>
              <w:t>F</w:t>
            </w:r>
          </w:p>
        </w:tc>
        <w:tc>
          <w:tcPr>
            <w:tcW w:w="0" w:type="auto"/>
            <w:shd w:val="clear" w:color="auto" w:fill="auto"/>
          </w:tcPr>
          <w:p w14:paraId="3DF0C827" w14:textId="0F484C7C" w:rsidR="00394B10" w:rsidRPr="00416A2B" w:rsidRDefault="00394B10" w:rsidP="00394B10">
            <w:pPr>
              <w:pStyle w:val="TAL"/>
              <w:rPr>
                <w:sz w:val="16"/>
              </w:rPr>
            </w:pPr>
            <w:r w:rsidRPr="00416A2B">
              <w:rPr>
                <w:sz w:val="16"/>
              </w:rPr>
              <w:t>eMCData3</w:t>
            </w:r>
          </w:p>
        </w:tc>
        <w:tc>
          <w:tcPr>
            <w:tcW w:w="0" w:type="auto"/>
            <w:shd w:val="clear" w:color="auto" w:fill="auto"/>
          </w:tcPr>
          <w:p w14:paraId="593B54D6" w14:textId="63AAF707" w:rsidR="00394B10" w:rsidRPr="00416A2B" w:rsidRDefault="00394B10" w:rsidP="00394B10">
            <w:pPr>
              <w:pStyle w:val="TAL"/>
              <w:rPr>
                <w:sz w:val="16"/>
              </w:rPr>
            </w:pPr>
            <w:r w:rsidRPr="00416A2B">
              <w:rPr>
                <w:sz w:val="16"/>
              </w:rPr>
              <w:t>agreed</w:t>
            </w:r>
          </w:p>
        </w:tc>
      </w:tr>
      <w:tr w:rsidR="00416A2B" w:rsidRPr="00416A2B" w14:paraId="44BC98CA" w14:textId="77777777" w:rsidTr="00416A2B">
        <w:tc>
          <w:tcPr>
            <w:tcW w:w="0" w:type="auto"/>
            <w:shd w:val="clear" w:color="auto" w:fill="auto"/>
          </w:tcPr>
          <w:p w14:paraId="4AD18207" w14:textId="123E4504" w:rsidR="00394B10" w:rsidRPr="00416A2B" w:rsidRDefault="00394B10" w:rsidP="00394B10">
            <w:pPr>
              <w:pStyle w:val="TAL"/>
              <w:rPr>
                <w:sz w:val="16"/>
              </w:rPr>
            </w:pPr>
            <w:r w:rsidRPr="00416A2B">
              <w:rPr>
                <w:sz w:val="16"/>
              </w:rPr>
              <w:t>S6-210097</w:t>
            </w:r>
          </w:p>
        </w:tc>
        <w:tc>
          <w:tcPr>
            <w:tcW w:w="0" w:type="auto"/>
            <w:shd w:val="clear" w:color="auto" w:fill="auto"/>
          </w:tcPr>
          <w:p w14:paraId="62762E3E" w14:textId="79EA76CD" w:rsidR="00394B10" w:rsidRPr="00416A2B" w:rsidRDefault="00394B10" w:rsidP="00394B10">
            <w:pPr>
              <w:pStyle w:val="TAL"/>
              <w:rPr>
                <w:sz w:val="16"/>
              </w:rPr>
            </w:pPr>
            <w:r w:rsidRPr="00416A2B">
              <w:rPr>
                <w:sz w:val="16"/>
              </w:rPr>
              <w:t>Correction to Deposit an Object procedure</w:t>
            </w:r>
          </w:p>
        </w:tc>
        <w:tc>
          <w:tcPr>
            <w:tcW w:w="0" w:type="auto"/>
            <w:shd w:val="clear" w:color="auto" w:fill="auto"/>
          </w:tcPr>
          <w:p w14:paraId="6AD8E959" w14:textId="32DC9A33" w:rsidR="00394B10" w:rsidRPr="00416A2B" w:rsidRDefault="00394B10" w:rsidP="00394B10">
            <w:pPr>
              <w:pStyle w:val="TAL"/>
              <w:rPr>
                <w:sz w:val="16"/>
              </w:rPr>
            </w:pPr>
            <w:r w:rsidRPr="00416A2B">
              <w:rPr>
                <w:sz w:val="16"/>
              </w:rPr>
              <w:t>AT&amp;T GNS Belgium SPRL</w:t>
            </w:r>
          </w:p>
        </w:tc>
        <w:tc>
          <w:tcPr>
            <w:tcW w:w="0" w:type="auto"/>
            <w:shd w:val="clear" w:color="auto" w:fill="auto"/>
          </w:tcPr>
          <w:p w14:paraId="1E7CD998" w14:textId="54145697" w:rsidR="00394B10" w:rsidRPr="00416A2B" w:rsidRDefault="00394B10" w:rsidP="00394B10">
            <w:pPr>
              <w:pStyle w:val="TAL"/>
              <w:rPr>
                <w:sz w:val="16"/>
              </w:rPr>
            </w:pPr>
            <w:r w:rsidRPr="00416A2B">
              <w:rPr>
                <w:sz w:val="16"/>
              </w:rPr>
              <w:t>23.282</w:t>
            </w:r>
          </w:p>
        </w:tc>
        <w:tc>
          <w:tcPr>
            <w:tcW w:w="0" w:type="auto"/>
            <w:shd w:val="clear" w:color="auto" w:fill="auto"/>
          </w:tcPr>
          <w:p w14:paraId="36B4632D" w14:textId="2B4AC44F" w:rsidR="00394B10" w:rsidRPr="00416A2B" w:rsidRDefault="00394B10" w:rsidP="00394B10">
            <w:pPr>
              <w:pStyle w:val="TAL"/>
              <w:rPr>
                <w:sz w:val="16"/>
              </w:rPr>
            </w:pPr>
            <w:r w:rsidRPr="00416A2B">
              <w:rPr>
                <w:sz w:val="16"/>
              </w:rPr>
              <w:t>0257</w:t>
            </w:r>
          </w:p>
        </w:tc>
        <w:tc>
          <w:tcPr>
            <w:tcW w:w="0" w:type="auto"/>
            <w:shd w:val="clear" w:color="auto" w:fill="auto"/>
          </w:tcPr>
          <w:p w14:paraId="414D8FB6" w14:textId="6E59E24A" w:rsidR="00394B10" w:rsidRPr="00416A2B" w:rsidRDefault="00394B10" w:rsidP="00394B10">
            <w:pPr>
              <w:pStyle w:val="TAR"/>
              <w:rPr>
                <w:sz w:val="16"/>
              </w:rPr>
            </w:pPr>
            <w:r w:rsidRPr="00416A2B">
              <w:rPr>
                <w:sz w:val="16"/>
              </w:rPr>
              <w:t>-</w:t>
            </w:r>
          </w:p>
        </w:tc>
        <w:tc>
          <w:tcPr>
            <w:tcW w:w="0" w:type="auto"/>
            <w:shd w:val="clear" w:color="auto" w:fill="auto"/>
          </w:tcPr>
          <w:p w14:paraId="578F1534" w14:textId="094B17B0" w:rsidR="00394B10" w:rsidRPr="00416A2B" w:rsidRDefault="00394B10" w:rsidP="00394B10">
            <w:pPr>
              <w:pStyle w:val="TAL"/>
              <w:rPr>
                <w:sz w:val="16"/>
              </w:rPr>
            </w:pPr>
            <w:r w:rsidRPr="00416A2B">
              <w:rPr>
                <w:sz w:val="16"/>
              </w:rPr>
              <w:t>Rel-17</w:t>
            </w:r>
          </w:p>
        </w:tc>
        <w:tc>
          <w:tcPr>
            <w:tcW w:w="0" w:type="auto"/>
            <w:shd w:val="clear" w:color="auto" w:fill="auto"/>
          </w:tcPr>
          <w:p w14:paraId="272D4ECC" w14:textId="20D87682" w:rsidR="00394B10" w:rsidRPr="00416A2B" w:rsidRDefault="00394B10" w:rsidP="00394B10">
            <w:pPr>
              <w:pStyle w:val="TAL"/>
              <w:rPr>
                <w:sz w:val="16"/>
              </w:rPr>
            </w:pPr>
            <w:r w:rsidRPr="00416A2B">
              <w:rPr>
                <w:sz w:val="16"/>
              </w:rPr>
              <w:t>F</w:t>
            </w:r>
          </w:p>
        </w:tc>
        <w:tc>
          <w:tcPr>
            <w:tcW w:w="0" w:type="auto"/>
            <w:shd w:val="clear" w:color="auto" w:fill="auto"/>
          </w:tcPr>
          <w:p w14:paraId="1034B8F6" w14:textId="2B471C37" w:rsidR="00394B10" w:rsidRPr="00416A2B" w:rsidRDefault="00394B10" w:rsidP="00394B10">
            <w:pPr>
              <w:pStyle w:val="TAL"/>
              <w:rPr>
                <w:sz w:val="16"/>
              </w:rPr>
            </w:pPr>
            <w:r w:rsidRPr="00416A2B">
              <w:rPr>
                <w:sz w:val="16"/>
              </w:rPr>
              <w:t>eMCData3</w:t>
            </w:r>
          </w:p>
        </w:tc>
        <w:tc>
          <w:tcPr>
            <w:tcW w:w="0" w:type="auto"/>
            <w:shd w:val="clear" w:color="auto" w:fill="auto"/>
          </w:tcPr>
          <w:p w14:paraId="51A86878" w14:textId="62122C4A" w:rsidR="00394B10" w:rsidRPr="00416A2B" w:rsidRDefault="00394B10" w:rsidP="00394B10">
            <w:pPr>
              <w:pStyle w:val="TAL"/>
              <w:rPr>
                <w:sz w:val="16"/>
              </w:rPr>
            </w:pPr>
            <w:r w:rsidRPr="00416A2B">
              <w:rPr>
                <w:sz w:val="16"/>
              </w:rPr>
              <w:t>agreed</w:t>
            </w:r>
          </w:p>
        </w:tc>
      </w:tr>
      <w:tr w:rsidR="00416A2B" w:rsidRPr="00416A2B" w14:paraId="58A4780E" w14:textId="77777777" w:rsidTr="00416A2B">
        <w:tc>
          <w:tcPr>
            <w:tcW w:w="0" w:type="auto"/>
            <w:shd w:val="clear" w:color="auto" w:fill="auto"/>
          </w:tcPr>
          <w:p w14:paraId="2FED01DC" w14:textId="389EA6F3" w:rsidR="00394B10" w:rsidRPr="00416A2B" w:rsidRDefault="00394B10" w:rsidP="00394B10">
            <w:pPr>
              <w:pStyle w:val="TAL"/>
              <w:rPr>
                <w:sz w:val="16"/>
              </w:rPr>
            </w:pPr>
            <w:r w:rsidRPr="00416A2B">
              <w:rPr>
                <w:sz w:val="16"/>
              </w:rPr>
              <w:t>S6-210098</w:t>
            </w:r>
          </w:p>
        </w:tc>
        <w:tc>
          <w:tcPr>
            <w:tcW w:w="0" w:type="auto"/>
            <w:shd w:val="clear" w:color="auto" w:fill="auto"/>
          </w:tcPr>
          <w:p w14:paraId="326D2CBD" w14:textId="39778767" w:rsidR="00394B10" w:rsidRPr="00416A2B" w:rsidRDefault="00394B10" w:rsidP="00394B10">
            <w:pPr>
              <w:pStyle w:val="TAL"/>
              <w:rPr>
                <w:sz w:val="16"/>
              </w:rPr>
            </w:pPr>
            <w:r w:rsidRPr="00416A2B">
              <w:rPr>
                <w:sz w:val="16"/>
              </w:rPr>
              <w:t>Correct typos on information tables</w:t>
            </w:r>
          </w:p>
        </w:tc>
        <w:tc>
          <w:tcPr>
            <w:tcW w:w="0" w:type="auto"/>
            <w:shd w:val="clear" w:color="auto" w:fill="auto"/>
          </w:tcPr>
          <w:p w14:paraId="215A2401" w14:textId="39924D11" w:rsidR="00394B10" w:rsidRPr="00416A2B" w:rsidRDefault="00394B10" w:rsidP="00394B10">
            <w:pPr>
              <w:pStyle w:val="TAL"/>
              <w:rPr>
                <w:sz w:val="16"/>
              </w:rPr>
            </w:pPr>
            <w:r w:rsidRPr="00416A2B">
              <w:rPr>
                <w:sz w:val="16"/>
              </w:rPr>
              <w:t>AT&amp;T GNS Belgium SPRL</w:t>
            </w:r>
          </w:p>
        </w:tc>
        <w:tc>
          <w:tcPr>
            <w:tcW w:w="0" w:type="auto"/>
            <w:shd w:val="clear" w:color="auto" w:fill="auto"/>
          </w:tcPr>
          <w:p w14:paraId="1A240FEF" w14:textId="3CA34610" w:rsidR="00394B10" w:rsidRPr="00416A2B" w:rsidRDefault="00394B10" w:rsidP="00394B10">
            <w:pPr>
              <w:pStyle w:val="TAL"/>
              <w:rPr>
                <w:sz w:val="16"/>
              </w:rPr>
            </w:pPr>
            <w:r w:rsidRPr="00416A2B">
              <w:rPr>
                <w:sz w:val="16"/>
              </w:rPr>
              <w:t>23.282</w:t>
            </w:r>
          </w:p>
        </w:tc>
        <w:tc>
          <w:tcPr>
            <w:tcW w:w="0" w:type="auto"/>
            <w:shd w:val="clear" w:color="auto" w:fill="auto"/>
          </w:tcPr>
          <w:p w14:paraId="748407EE" w14:textId="5EC3B930" w:rsidR="00394B10" w:rsidRPr="00416A2B" w:rsidRDefault="00394B10" w:rsidP="00394B10">
            <w:pPr>
              <w:pStyle w:val="TAL"/>
              <w:rPr>
                <w:sz w:val="16"/>
              </w:rPr>
            </w:pPr>
            <w:r w:rsidRPr="00416A2B">
              <w:rPr>
                <w:sz w:val="16"/>
              </w:rPr>
              <w:t>0258</w:t>
            </w:r>
          </w:p>
        </w:tc>
        <w:tc>
          <w:tcPr>
            <w:tcW w:w="0" w:type="auto"/>
            <w:shd w:val="clear" w:color="auto" w:fill="auto"/>
          </w:tcPr>
          <w:p w14:paraId="083139F0" w14:textId="15A45D6D" w:rsidR="00394B10" w:rsidRPr="00416A2B" w:rsidRDefault="00394B10" w:rsidP="00394B10">
            <w:pPr>
              <w:pStyle w:val="TAR"/>
              <w:rPr>
                <w:sz w:val="16"/>
              </w:rPr>
            </w:pPr>
            <w:r w:rsidRPr="00416A2B">
              <w:rPr>
                <w:sz w:val="16"/>
              </w:rPr>
              <w:t>-</w:t>
            </w:r>
          </w:p>
        </w:tc>
        <w:tc>
          <w:tcPr>
            <w:tcW w:w="0" w:type="auto"/>
            <w:shd w:val="clear" w:color="auto" w:fill="auto"/>
          </w:tcPr>
          <w:p w14:paraId="6388650E" w14:textId="5DA0E328" w:rsidR="00394B10" w:rsidRPr="00416A2B" w:rsidRDefault="00394B10" w:rsidP="00394B10">
            <w:pPr>
              <w:pStyle w:val="TAL"/>
              <w:rPr>
                <w:sz w:val="16"/>
              </w:rPr>
            </w:pPr>
            <w:r w:rsidRPr="00416A2B">
              <w:rPr>
                <w:sz w:val="16"/>
              </w:rPr>
              <w:t>Rel-17</w:t>
            </w:r>
          </w:p>
        </w:tc>
        <w:tc>
          <w:tcPr>
            <w:tcW w:w="0" w:type="auto"/>
            <w:shd w:val="clear" w:color="auto" w:fill="auto"/>
          </w:tcPr>
          <w:p w14:paraId="0299C51F" w14:textId="00375718" w:rsidR="00394B10" w:rsidRPr="00416A2B" w:rsidRDefault="00394B10" w:rsidP="00394B10">
            <w:pPr>
              <w:pStyle w:val="TAL"/>
              <w:rPr>
                <w:sz w:val="16"/>
              </w:rPr>
            </w:pPr>
            <w:r w:rsidRPr="00416A2B">
              <w:rPr>
                <w:sz w:val="16"/>
              </w:rPr>
              <w:t>D</w:t>
            </w:r>
          </w:p>
        </w:tc>
        <w:tc>
          <w:tcPr>
            <w:tcW w:w="0" w:type="auto"/>
            <w:shd w:val="clear" w:color="auto" w:fill="auto"/>
          </w:tcPr>
          <w:p w14:paraId="602BF37A" w14:textId="6614D3DC" w:rsidR="00394B10" w:rsidRPr="00416A2B" w:rsidRDefault="00394B10" w:rsidP="00394B10">
            <w:pPr>
              <w:pStyle w:val="TAL"/>
              <w:rPr>
                <w:sz w:val="16"/>
              </w:rPr>
            </w:pPr>
            <w:r w:rsidRPr="00416A2B">
              <w:rPr>
                <w:sz w:val="16"/>
              </w:rPr>
              <w:t>eMCData3</w:t>
            </w:r>
          </w:p>
        </w:tc>
        <w:tc>
          <w:tcPr>
            <w:tcW w:w="0" w:type="auto"/>
            <w:shd w:val="clear" w:color="auto" w:fill="auto"/>
          </w:tcPr>
          <w:p w14:paraId="11287886" w14:textId="48109C34" w:rsidR="00394B10" w:rsidRPr="00416A2B" w:rsidRDefault="00394B10" w:rsidP="00394B10">
            <w:pPr>
              <w:pStyle w:val="TAL"/>
              <w:rPr>
                <w:sz w:val="16"/>
              </w:rPr>
            </w:pPr>
            <w:r w:rsidRPr="00416A2B">
              <w:rPr>
                <w:sz w:val="16"/>
              </w:rPr>
              <w:t>agreed</w:t>
            </w:r>
          </w:p>
        </w:tc>
      </w:tr>
      <w:tr w:rsidR="00416A2B" w:rsidRPr="00416A2B" w14:paraId="2AE533CE" w14:textId="77777777" w:rsidTr="00416A2B">
        <w:tc>
          <w:tcPr>
            <w:tcW w:w="0" w:type="auto"/>
            <w:shd w:val="clear" w:color="auto" w:fill="auto"/>
          </w:tcPr>
          <w:p w14:paraId="238B68EC" w14:textId="36013317" w:rsidR="00394B10" w:rsidRPr="00416A2B" w:rsidRDefault="00394B10" w:rsidP="00394B10">
            <w:pPr>
              <w:pStyle w:val="TAL"/>
              <w:rPr>
                <w:sz w:val="16"/>
              </w:rPr>
            </w:pPr>
            <w:r w:rsidRPr="00416A2B">
              <w:rPr>
                <w:sz w:val="16"/>
              </w:rPr>
              <w:t>S6-210099</w:t>
            </w:r>
          </w:p>
        </w:tc>
        <w:tc>
          <w:tcPr>
            <w:tcW w:w="0" w:type="auto"/>
            <w:shd w:val="clear" w:color="auto" w:fill="auto"/>
          </w:tcPr>
          <w:p w14:paraId="3644FA8E" w14:textId="6711B73F" w:rsidR="00394B10" w:rsidRPr="00416A2B" w:rsidRDefault="00394B10" w:rsidP="00394B10">
            <w:pPr>
              <w:pStyle w:val="TAL"/>
              <w:rPr>
                <w:sz w:val="16"/>
              </w:rPr>
            </w:pPr>
            <w:r w:rsidRPr="00416A2B">
              <w:rPr>
                <w:sz w:val="16"/>
              </w:rPr>
              <w:t>Correction and clarification on file upload using HTTP procedure</w:t>
            </w:r>
          </w:p>
        </w:tc>
        <w:tc>
          <w:tcPr>
            <w:tcW w:w="0" w:type="auto"/>
            <w:shd w:val="clear" w:color="auto" w:fill="auto"/>
          </w:tcPr>
          <w:p w14:paraId="0F4CE4BE" w14:textId="2DAFC713" w:rsidR="00394B10" w:rsidRPr="00416A2B" w:rsidRDefault="00394B10" w:rsidP="00394B10">
            <w:pPr>
              <w:pStyle w:val="TAL"/>
              <w:rPr>
                <w:sz w:val="16"/>
              </w:rPr>
            </w:pPr>
            <w:r w:rsidRPr="00416A2B">
              <w:rPr>
                <w:sz w:val="16"/>
              </w:rPr>
              <w:t>AT&amp;T GNS Belgium SPRL</w:t>
            </w:r>
          </w:p>
        </w:tc>
        <w:tc>
          <w:tcPr>
            <w:tcW w:w="0" w:type="auto"/>
            <w:shd w:val="clear" w:color="auto" w:fill="auto"/>
          </w:tcPr>
          <w:p w14:paraId="13F0079F" w14:textId="4B74FFEA" w:rsidR="00394B10" w:rsidRPr="00416A2B" w:rsidRDefault="00394B10" w:rsidP="00394B10">
            <w:pPr>
              <w:pStyle w:val="TAL"/>
              <w:rPr>
                <w:sz w:val="16"/>
              </w:rPr>
            </w:pPr>
            <w:r w:rsidRPr="00416A2B">
              <w:rPr>
                <w:sz w:val="16"/>
              </w:rPr>
              <w:t>23.282</w:t>
            </w:r>
          </w:p>
        </w:tc>
        <w:tc>
          <w:tcPr>
            <w:tcW w:w="0" w:type="auto"/>
            <w:shd w:val="clear" w:color="auto" w:fill="auto"/>
          </w:tcPr>
          <w:p w14:paraId="7A6113E2" w14:textId="628A8FF1" w:rsidR="00394B10" w:rsidRPr="00416A2B" w:rsidRDefault="00394B10" w:rsidP="00394B10">
            <w:pPr>
              <w:pStyle w:val="TAL"/>
              <w:rPr>
                <w:sz w:val="16"/>
              </w:rPr>
            </w:pPr>
            <w:r w:rsidRPr="00416A2B">
              <w:rPr>
                <w:sz w:val="16"/>
              </w:rPr>
              <w:t>0259</w:t>
            </w:r>
          </w:p>
        </w:tc>
        <w:tc>
          <w:tcPr>
            <w:tcW w:w="0" w:type="auto"/>
            <w:shd w:val="clear" w:color="auto" w:fill="auto"/>
          </w:tcPr>
          <w:p w14:paraId="7944BCFC" w14:textId="78C10BE1" w:rsidR="00394B10" w:rsidRPr="00416A2B" w:rsidRDefault="00394B10" w:rsidP="00394B10">
            <w:pPr>
              <w:pStyle w:val="TAR"/>
              <w:rPr>
                <w:sz w:val="16"/>
              </w:rPr>
            </w:pPr>
            <w:r w:rsidRPr="00416A2B">
              <w:rPr>
                <w:sz w:val="16"/>
              </w:rPr>
              <w:t>-</w:t>
            </w:r>
          </w:p>
        </w:tc>
        <w:tc>
          <w:tcPr>
            <w:tcW w:w="0" w:type="auto"/>
            <w:shd w:val="clear" w:color="auto" w:fill="auto"/>
          </w:tcPr>
          <w:p w14:paraId="5D13015D" w14:textId="20F1B632" w:rsidR="00394B10" w:rsidRPr="00416A2B" w:rsidRDefault="00394B10" w:rsidP="00394B10">
            <w:pPr>
              <w:pStyle w:val="TAL"/>
              <w:rPr>
                <w:sz w:val="16"/>
              </w:rPr>
            </w:pPr>
            <w:r w:rsidRPr="00416A2B">
              <w:rPr>
                <w:sz w:val="16"/>
              </w:rPr>
              <w:t>Rel-17</w:t>
            </w:r>
          </w:p>
        </w:tc>
        <w:tc>
          <w:tcPr>
            <w:tcW w:w="0" w:type="auto"/>
            <w:shd w:val="clear" w:color="auto" w:fill="auto"/>
          </w:tcPr>
          <w:p w14:paraId="3D282354" w14:textId="73E74E97" w:rsidR="00394B10" w:rsidRPr="00416A2B" w:rsidRDefault="00394B10" w:rsidP="00394B10">
            <w:pPr>
              <w:pStyle w:val="TAL"/>
              <w:rPr>
                <w:sz w:val="16"/>
              </w:rPr>
            </w:pPr>
            <w:r w:rsidRPr="00416A2B">
              <w:rPr>
                <w:sz w:val="16"/>
              </w:rPr>
              <w:t>F</w:t>
            </w:r>
          </w:p>
        </w:tc>
        <w:tc>
          <w:tcPr>
            <w:tcW w:w="0" w:type="auto"/>
            <w:shd w:val="clear" w:color="auto" w:fill="auto"/>
          </w:tcPr>
          <w:p w14:paraId="47E01F7D" w14:textId="0BBEDA10" w:rsidR="00394B10" w:rsidRPr="00416A2B" w:rsidRDefault="00394B10" w:rsidP="00394B10">
            <w:pPr>
              <w:pStyle w:val="TAL"/>
              <w:rPr>
                <w:sz w:val="16"/>
              </w:rPr>
            </w:pPr>
            <w:r w:rsidRPr="00416A2B">
              <w:rPr>
                <w:sz w:val="16"/>
              </w:rPr>
              <w:t>eMCData3</w:t>
            </w:r>
          </w:p>
        </w:tc>
        <w:tc>
          <w:tcPr>
            <w:tcW w:w="0" w:type="auto"/>
            <w:shd w:val="clear" w:color="auto" w:fill="auto"/>
          </w:tcPr>
          <w:p w14:paraId="7C24CD4E" w14:textId="33C05E2C" w:rsidR="00394B10" w:rsidRPr="00416A2B" w:rsidRDefault="00394B10" w:rsidP="00394B10">
            <w:pPr>
              <w:pStyle w:val="TAL"/>
              <w:rPr>
                <w:sz w:val="16"/>
              </w:rPr>
            </w:pPr>
            <w:r w:rsidRPr="00416A2B">
              <w:rPr>
                <w:sz w:val="16"/>
              </w:rPr>
              <w:t>revised</w:t>
            </w:r>
          </w:p>
        </w:tc>
      </w:tr>
      <w:tr w:rsidR="00416A2B" w:rsidRPr="00416A2B" w14:paraId="41E9C65A" w14:textId="77777777" w:rsidTr="00416A2B">
        <w:tc>
          <w:tcPr>
            <w:tcW w:w="0" w:type="auto"/>
            <w:shd w:val="clear" w:color="auto" w:fill="auto"/>
          </w:tcPr>
          <w:p w14:paraId="131384CC" w14:textId="406B3027" w:rsidR="00394B10" w:rsidRPr="00416A2B" w:rsidRDefault="00394B10" w:rsidP="00394B10">
            <w:pPr>
              <w:pStyle w:val="TAL"/>
              <w:rPr>
                <w:sz w:val="16"/>
              </w:rPr>
            </w:pPr>
            <w:r w:rsidRPr="00416A2B">
              <w:rPr>
                <w:sz w:val="16"/>
              </w:rPr>
              <w:t>S6-210257</w:t>
            </w:r>
          </w:p>
        </w:tc>
        <w:tc>
          <w:tcPr>
            <w:tcW w:w="0" w:type="auto"/>
            <w:shd w:val="clear" w:color="auto" w:fill="auto"/>
          </w:tcPr>
          <w:p w14:paraId="6EDA51EF" w14:textId="6B23309E" w:rsidR="00394B10" w:rsidRPr="00416A2B" w:rsidRDefault="00394B10" w:rsidP="00394B10">
            <w:pPr>
              <w:pStyle w:val="TAL"/>
              <w:rPr>
                <w:sz w:val="16"/>
              </w:rPr>
            </w:pPr>
            <w:r w:rsidRPr="00416A2B">
              <w:rPr>
                <w:sz w:val="16"/>
              </w:rPr>
              <w:t>Correction and clarification on file upload using HTTP procedure</w:t>
            </w:r>
          </w:p>
        </w:tc>
        <w:tc>
          <w:tcPr>
            <w:tcW w:w="0" w:type="auto"/>
            <w:shd w:val="clear" w:color="auto" w:fill="auto"/>
          </w:tcPr>
          <w:p w14:paraId="48863722" w14:textId="400CFF2E" w:rsidR="00394B10" w:rsidRPr="00416A2B" w:rsidRDefault="00394B10" w:rsidP="00394B10">
            <w:pPr>
              <w:pStyle w:val="TAL"/>
              <w:rPr>
                <w:sz w:val="16"/>
              </w:rPr>
            </w:pPr>
            <w:r w:rsidRPr="00416A2B">
              <w:rPr>
                <w:sz w:val="16"/>
              </w:rPr>
              <w:t>AT&amp;T GNS Belgium SPRL</w:t>
            </w:r>
          </w:p>
        </w:tc>
        <w:tc>
          <w:tcPr>
            <w:tcW w:w="0" w:type="auto"/>
            <w:shd w:val="clear" w:color="auto" w:fill="auto"/>
          </w:tcPr>
          <w:p w14:paraId="5FFDF030" w14:textId="4DA66333" w:rsidR="00394B10" w:rsidRPr="00416A2B" w:rsidRDefault="00394B10" w:rsidP="00394B10">
            <w:pPr>
              <w:pStyle w:val="TAL"/>
              <w:rPr>
                <w:sz w:val="16"/>
              </w:rPr>
            </w:pPr>
            <w:r w:rsidRPr="00416A2B">
              <w:rPr>
                <w:sz w:val="16"/>
              </w:rPr>
              <w:t>23.282</w:t>
            </w:r>
          </w:p>
        </w:tc>
        <w:tc>
          <w:tcPr>
            <w:tcW w:w="0" w:type="auto"/>
            <w:shd w:val="clear" w:color="auto" w:fill="auto"/>
          </w:tcPr>
          <w:p w14:paraId="2BF43D4D" w14:textId="03386D0E" w:rsidR="00394B10" w:rsidRPr="00416A2B" w:rsidRDefault="00394B10" w:rsidP="00394B10">
            <w:pPr>
              <w:pStyle w:val="TAL"/>
              <w:rPr>
                <w:sz w:val="16"/>
              </w:rPr>
            </w:pPr>
            <w:r w:rsidRPr="00416A2B">
              <w:rPr>
                <w:sz w:val="16"/>
              </w:rPr>
              <w:t>0259</w:t>
            </w:r>
          </w:p>
        </w:tc>
        <w:tc>
          <w:tcPr>
            <w:tcW w:w="0" w:type="auto"/>
            <w:shd w:val="clear" w:color="auto" w:fill="auto"/>
          </w:tcPr>
          <w:p w14:paraId="53E080F9" w14:textId="26BC572D" w:rsidR="00394B10" w:rsidRPr="00416A2B" w:rsidRDefault="00394B10" w:rsidP="00394B10">
            <w:pPr>
              <w:pStyle w:val="TAR"/>
              <w:rPr>
                <w:sz w:val="16"/>
              </w:rPr>
            </w:pPr>
            <w:r w:rsidRPr="00416A2B">
              <w:rPr>
                <w:sz w:val="16"/>
              </w:rPr>
              <w:t>1</w:t>
            </w:r>
          </w:p>
        </w:tc>
        <w:tc>
          <w:tcPr>
            <w:tcW w:w="0" w:type="auto"/>
            <w:shd w:val="clear" w:color="auto" w:fill="auto"/>
          </w:tcPr>
          <w:p w14:paraId="66C0ADAA" w14:textId="22692FD2" w:rsidR="00394B10" w:rsidRPr="00416A2B" w:rsidRDefault="00394B10" w:rsidP="00394B10">
            <w:pPr>
              <w:pStyle w:val="TAL"/>
              <w:rPr>
                <w:sz w:val="16"/>
              </w:rPr>
            </w:pPr>
            <w:r w:rsidRPr="00416A2B">
              <w:rPr>
                <w:sz w:val="16"/>
              </w:rPr>
              <w:t>Rel-17</w:t>
            </w:r>
          </w:p>
        </w:tc>
        <w:tc>
          <w:tcPr>
            <w:tcW w:w="0" w:type="auto"/>
            <w:shd w:val="clear" w:color="auto" w:fill="auto"/>
          </w:tcPr>
          <w:p w14:paraId="08D35177" w14:textId="385C46EF" w:rsidR="00394B10" w:rsidRPr="00416A2B" w:rsidRDefault="00394B10" w:rsidP="00394B10">
            <w:pPr>
              <w:pStyle w:val="TAL"/>
              <w:rPr>
                <w:sz w:val="16"/>
              </w:rPr>
            </w:pPr>
            <w:r w:rsidRPr="00416A2B">
              <w:rPr>
                <w:sz w:val="16"/>
              </w:rPr>
              <w:t>F</w:t>
            </w:r>
          </w:p>
        </w:tc>
        <w:tc>
          <w:tcPr>
            <w:tcW w:w="0" w:type="auto"/>
            <w:shd w:val="clear" w:color="auto" w:fill="auto"/>
          </w:tcPr>
          <w:p w14:paraId="2DE8FBA1" w14:textId="471A08C7" w:rsidR="00394B10" w:rsidRPr="00416A2B" w:rsidRDefault="00394B10" w:rsidP="00394B10">
            <w:pPr>
              <w:pStyle w:val="TAL"/>
              <w:rPr>
                <w:sz w:val="16"/>
              </w:rPr>
            </w:pPr>
            <w:r w:rsidRPr="00416A2B">
              <w:rPr>
                <w:sz w:val="16"/>
              </w:rPr>
              <w:t>eMCData3</w:t>
            </w:r>
          </w:p>
        </w:tc>
        <w:tc>
          <w:tcPr>
            <w:tcW w:w="0" w:type="auto"/>
            <w:shd w:val="clear" w:color="auto" w:fill="auto"/>
          </w:tcPr>
          <w:p w14:paraId="5E0A0835" w14:textId="4CCF9ED9" w:rsidR="00394B10" w:rsidRPr="00416A2B" w:rsidRDefault="00394B10" w:rsidP="00394B10">
            <w:pPr>
              <w:pStyle w:val="TAL"/>
              <w:rPr>
                <w:sz w:val="16"/>
              </w:rPr>
            </w:pPr>
            <w:r w:rsidRPr="00416A2B">
              <w:rPr>
                <w:sz w:val="16"/>
              </w:rPr>
              <w:t>agreed</w:t>
            </w:r>
          </w:p>
        </w:tc>
      </w:tr>
      <w:tr w:rsidR="00416A2B" w:rsidRPr="00416A2B" w14:paraId="04B6CE52" w14:textId="77777777" w:rsidTr="00416A2B">
        <w:tc>
          <w:tcPr>
            <w:tcW w:w="0" w:type="auto"/>
            <w:shd w:val="clear" w:color="auto" w:fill="auto"/>
          </w:tcPr>
          <w:p w14:paraId="739FCEA2" w14:textId="7415CC38" w:rsidR="00394B10" w:rsidRPr="00416A2B" w:rsidRDefault="00394B10" w:rsidP="00394B10">
            <w:pPr>
              <w:pStyle w:val="TAL"/>
              <w:rPr>
                <w:sz w:val="16"/>
              </w:rPr>
            </w:pPr>
            <w:r w:rsidRPr="00416A2B">
              <w:rPr>
                <w:sz w:val="16"/>
              </w:rPr>
              <w:t>S6-210100</w:t>
            </w:r>
          </w:p>
        </w:tc>
        <w:tc>
          <w:tcPr>
            <w:tcW w:w="0" w:type="auto"/>
            <w:shd w:val="clear" w:color="auto" w:fill="auto"/>
          </w:tcPr>
          <w:p w14:paraId="54C711DF" w14:textId="03487589" w:rsidR="00394B10" w:rsidRPr="00416A2B" w:rsidRDefault="00394B10" w:rsidP="00394B10">
            <w:pPr>
              <w:pStyle w:val="TAL"/>
              <w:rPr>
                <w:sz w:val="16"/>
              </w:rPr>
            </w:pPr>
            <w:r w:rsidRPr="00416A2B">
              <w:rPr>
                <w:sz w:val="16"/>
              </w:rPr>
              <w:t>Correction to message names in some procedures</w:t>
            </w:r>
          </w:p>
        </w:tc>
        <w:tc>
          <w:tcPr>
            <w:tcW w:w="0" w:type="auto"/>
            <w:shd w:val="clear" w:color="auto" w:fill="auto"/>
          </w:tcPr>
          <w:p w14:paraId="74056F27" w14:textId="0DD1BF8C" w:rsidR="00394B10" w:rsidRPr="00416A2B" w:rsidRDefault="00394B10" w:rsidP="00394B10">
            <w:pPr>
              <w:pStyle w:val="TAL"/>
              <w:rPr>
                <w:sz w:val="16"/>
              </w:rPr>
            </w:pPr>
            <w:r w:rsidRPr="00416A2B">
              <w:rPr>
                <w:sz w:val="16"/>
              </w:rPr>
              <w:t>AT&amp;T GNS Belgium SPRL</w:t>
            </w:r>
          </w:p>
        </w:tc>
        <w:tc>
          <w:tcPr>
            <w:tcW w:w="0" w:type="auto"/>
            <w:shd w:val="clear" w:color="auto" w:fill="auto"/>
          </w:tcPr>
          <w:p w14:paraId="0F860E87" w14:textId="42AE08DF" w:rsidR="00394B10" w:rsidRPr="00416A2B" w:rsidRDefault="00394B10" w:rsidP="00394B10">
            <w:pPr>
              <w:pStyle w:val="TAL"/>
              <w:rPr>
                <w:sz w:val="16"/>
              </w:rPr>
            </w:pPr>
            <w:r w:rsidRPr="00416A2B">
              <w:rPr>
                <w:sz w:val="16"/>
              </w:rPr>
              <w:t>23.282</w:t>
            </w:r>
          </w:p>
        </w:tc>
        <w:tc>
          <w:tcPr>
            <w:tcW w:w="0" w:type="auto"/>
            <w:shd w:val="clear" w:color="auto" w:fill="auto"/>
          </w:tcPr>
          <w:p w14:paraId="24E7FF20" w14:textId="29972788" w:rsidR="00394B10" w:rsidRPr="00416A2B" w:rsidRDefault="00394B10" w:rsidP="00394B10">
            <w:pPr>
              <w:pStyle w:val="TAL"/>
              <w:rPr>
                <w:sz w:val="16"/>
              </w:rPr>
            </w:pPr>
            <w:r w:rsidRPr="00416A2B">
              <w:rPr>
                <w:sz w:val="16"/>
              </w:rPr>
              <w:t>0260</w:t>
            </w:r>
          </w:p>
        </w:tc>
        <w:tc>
          <w:tcPr>
            <w:tcW w:w="0" w:type="auto"/>
            <w:shd w:val="clear" w:color="auto" w:fill="auto"/>
          </w:tcPr>
          <w:p w14:paraId="73333D4C" w14:textId="26D4620D" w:rsidR="00394B10" w:rsidRPr="00416A2B" w:rsidRDefault="00394B10" w:rsidP="00394B10">
            <w:pPr>
              <w:pStyle w:val="TAR"/>
              <w:rPr>
                <w:sz w:val="16"/>
              </w:rPr>
            </w:pPr>
            <w:r w:rsidRPr="00416A2B">
              <w:rPr>
                <w:sz w:val="16"/>
              </w:rPr>
              <w:t>-</w:t>
            </w:r>
          </w:p>
        </w:tc>
        <w:tc>
          <w:tcPr>
            <w:tcW w:w="0" w:type="auto"/>
            <w:shd w:val="clear" w:color="auto" w:fill="auto"/>
          </w:tcPr>
          <w:p w14:paraId="0FC3822D" w14:textId="3CC257CD" w:rsidR="00394B10" w:rsidRPr="00416A2B" w:rsidRDefault="00394B10" w:rsidP="00394B10">
            <w:pPr>
              <w:pStyle w:val="TAL"/>
              <w:rPr>
                <w:sz w:val="16"/>
              </w:rPr>
            </w:pPr>
            <w:r w:rsidRPr="00416A2B">
              <w:rPr>
                <w:sz w:val="16"/>
              </w:rPr>
              <w:t>Rel-17</w:t>
            </w:r>
          </w:p>
        </w:tc>
        <w:tc>
          <w:tcPr>
            <w:tcW w:w="0" w:type="auto"/>
            <w:shd w:val="clear" w:color="auto" w:fill="auto"/>
          </w:tcPr>
          <w:p w14:paraId="5A65ABAC" w14:textId="06AF2D77" w:rsidR="00394B10" w:rsidRPr="00416A2B" w:rsidRDefault="00394B10" w:rsidP="00394B10">
            <w:pPr>
              <w:pStyle w:val="TAL"/>
              <w:rPr>
                <w:sz w:val="16"/>
              </w:rPr>
            </w:pPr>
            <w:r w:rsidRPr="00416A2B">
              <w:rPr>
                <w:sz w:val="16"/>
              </w:rPr>
              <w:t>F</w:t>
            </w:r>
          </w:p>
        </w:tc>
        <w:tc>
          <w:tcPr>
            <w:tcW w:w="0" w:type="auto"/>
            <w:shd w:val="clear" w:color="auto" w:fill="auto"/>
          </w:tcPr>
          <w:p w14:paraId="0977CF96" w14:textId="096FE77B" w:rsidR="00394B10" w:rsidRPr="00416A2B" w:rsidRDefault="00394B10" w:rsidP="00394B10">
            <w:pPr>
              <w:pStyle w:val="TAL"/>
              <w:rPr>
                <w:sz w:val="16"/>
              </w:rPr>
            </w:pPr>
            <w:r w:rsidRPr="00416A2B">
              <w:rPr>
                <w:sz w:val="16"/>
              </w:rPr>
              <w:t>eMCData3</w:t>
            </w:r>
          </w:p>
        </w:tc>
        <w:tc>
          <w:tcPr>
            <w:tcW w:w="0" w:type="auto"/>
            <w:shd w:val="clear" w:color="auto" w:fill="auto"/>
          </w:tcPr>
          <w:p w14:paraId="546368C2" w14:textId="25100478" w:rsidR="00394B10" w:rsidRPr="00416A2B" w:rsidRDefault="00394B10" w:rsidP="00394B10">
            <w:pPr>
              <w:pStyle w:val="TAL"/>
              <w:rPr>
                <w:sz w:val="16"/>
              </w:rPr>
            </w:pPr>
            <w:r w:rsidRPr="00416A2B">
              <w:rPr>
                <w:sz w:val="16"/>
              </w:rPr>
              <w:t>agreed</w:t>
            </w:r>
          </w:p>
        </w:tc>
      </w:tr>
      <w:tr w:rsidR="00416A2B" w:rsidRPr="00416A2B" w14:paraId="507411E0" w14:textId="77777777" w:rsidTr="00416A2B">
        <w:tc>
          <w:tcPr>
            <w:tcW w:w="0" w:type="auto"/>
            <w:shd w:val="clear" w:color="auto" w:fill="auto"/>
          </w:tcPr>
          <w:p w14:paraId="5D1DC690" w14:textId="0FDE8FFA" w:rsidR="00394B10" w:rsidRPr="00416A2B" w:rsidRDefault="00394B10" w:rsidP="00394B10">
            <w:pPr>
              <w:pStyle w:val="TAL"/>
              <w:rPr>
                <w:sz w:val="16"/>
              </w:rPr>
            </w:pPr>
            <w:r w:rsidRPr="00416A2B">
              <w:rPr>
                <w:sz w:val="16"/>
              </w:rPr>
              <w:t>S6-210106</w:t>
            </w:r>
          </w:p>
        </w:tc>
        <w:tc>
          <w:tcPr>
            <w:tcW w:w="0" w:type="auto"/>
            <w:shd w:val="clear" w:color="auto" w:fill="auto"/>
          </w:tcPr>
          <w:p w14:paraId="5A5763A5" w14:textId="684615E0"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659688E8" w14:textId="63C22B15" w:rsidR="00394B10" w:rsidRPr="00416A2B" w:rsidRDefault="00394B10" w:rsidP="00394B10">
            <w:pPr>
              <w:pStyle w:val="TAL"/>
              <w:rPr>
                <w:sz w:val="16"/>
              </w:rPr>
            </w:pPr>
            <w:r w:rsidRPr="00416A2B">
              <w:rPr>
                <w:sz w:val="16"/>
              </w:rPr>
              <w:t>CATT</w:t>
            </w:r>
          </w:p>
        </w:tc>
        <w:tc>
          <w:tcPr>
            <w:tcW w:w="0" w:type="auto"/>
            <w:shd w:val="clear" w:color="auto" w:fill="auto"/>
          </w:tcPr>
          <w:p w14:paraId="5B0F0F8F" w14:textId="2AFBB65F" w:rsidR="00394B10" w:rsidRPr="00416A2B" w:rsidRDefault="00394B10" w:rsidP="00394B10">
            <w:pPr>
              <w:pStyle w:val="TAL"/>
              <w:rPr>
                <w:sz w:val="16"/>
              </w:rPr>
            </w:pPr>
            <w:r w:rsidRPr="00416A2B">
              <w:rPr>
                <w:sz w:val="16"/>
              </w:rPr>
              <w:t>23.286</w:t>
            </w:r>
          </w:p>
        </w:tc>
        <w:tc>
          <w:tcPr>
            <w:tcW w:w="0" w:type="auto"/>
            <w:shd w:val="clear" w:color="auto" w:fill="auto"/>
          </w:tcPr>
          <w:p w14:paraId="6BD4D4A3" w14:textId="15902A03" w:rsidR="00394B10" w:rsidRPr="00416A2B" w:rsidRDefault="00394B10" w:rsidP="00394B10">
            <w:pPr>
              <w:pStyle w:val="TAL"/>
              <w:rPr>
                <w:sz w:val="16"/>
              </w:rPr>
            </w:pPr>
            <w:r w:rsidRPr="00416A2B">
              <w:rPr>
                <w:sz w:val="16"/>
              </w:rPr>
              <w:t>0037</w:t>
            </w:r>
          </w:p>
        </w:tc>
        <w:tc>
          <w:tcPr>
            <w:tcW w:w="0" w:type="auto"/>
            <w:shd w:val="clear" w:color="auto" w:fill="auto"/>
          </w:tcPr>
          <w:p w14:paraId="5EEE5C70" w14:textId="56A88437" w:rsidR="00394B10" w:rsidRPr="00416A2B" w:rsidRDefault="00394B10" w:rsidP="00394B10">
            <w:pPr>
              <w:pStyle w:val="TAR"/>
              <w:rPr>
                <w:sz w:val="16"/>
              </w:rPr>
            </w:pPr>
            <w:r w:rsidRPr="00416A2B">
              <w:rPr>
                <w:sz w:val="16"/>
              </w:rPr>
              <w:t>-</w:t>
            </w:r>
          </w:p>
        </w:tc>
        <w:tc>
          <w:tcPr>
            <w:tcW w:w="0" w:type="auto"/>
            <w:shd w:val="clear" w:color="auto" w:fill="auto"/>
          </w:tcPr>
          <w:p w14:paraId="795D0BD3" w14:textId="19E504A1" w:rsidR="00394B10" w:rsidRPr="00416A2B" w:rsidRDefault="00394B10" w:rsidP="00394B10">
            <w:pPr>
              <w:pStyle w:val="TAL"/>
              <w:rPr>
                <w:sz w:val="16"/>
              </w:rPr>
            </w:pPr>
            <w:r w:rsidRPr="00416A2B">
              <w:rPr>
                <w:sz w:val="16"/>
              </w:rPr>
              <w:t>Rel-17</w:t>
            </w:r>
          </w:p>
        </w:tc>
        <w:tc>
          <w:tcPr>
            <w:tcW w:w="0" w:type="auto"/>
            <w:shd w:val="clear" w:color="auto" w:fill="auto"/>
          </w:tcPr>
          <w:p w14:paraId="019BA760" w14:textId="01EF5561" w:rsidR="00394B10" w:rsidRPr="00416A2B" w:rsidRDefault="00394B10" w:rsidP="00394B10">
            <w:pPr>
              <w:pStyle w:val="TAL"/>
              <w:rPr>
                <w:sz w:val="16"/>
              </w:rPr>
            </w:pPr>
            <w:r w:rsidRPr="00416A2B">
              <w:rPr>
                <w:sz w:val="16"/>
              </w:rPr>
              <w:t>F</w:t>
            </w:r>
          </w:p>
        </w:tc>
        <w:tc>
          <w:tcPr>
            <w:tcW w:w="0" w:type="auto"/>
            <w:shd w:val="clear" w:color="auto" w:fill="auto"/>
          </w:tcPr>
          <w:p w14:paraId="4B70BBF5" w14:textId="55AB2941" w:rsidR="00394B10" w:rsidRPr="00416A2B" w:rsidRDefault="00394B10" w:rsidP="00394B10">
            <w:pPr>
              <w:pStyle w:val="TAL"/>
              <w:rPr>
                <w:sz w:val="16"/>
              </w:rPr>
            </w:pPr>
            <w:r w:rsidRPr="00416A2B">
              <w:rPr>
                <w:sz w:val="16"/>
              </w:rPr>
              <w:t>eV2XAPP</w:t>
            </w:r>
          </w:p>
        </w:tc>
        <w:tc>
          <w:tcPr>
            <w:tcW w:w="0" w:type="auto"/>
            <w:shd w:val="clear" w:color="auto" w:fill="auto"/>
          </w:tcPr>
          <w:p w14:paraId="3EE774AE" w14:textId="225A733E" w:rsidR="00394B10" w:rsidRPr="00416A2B" w:rsidRDefault="00394B10" w:rsidP="00394B10">
            <w:pPr>
              <w:pStyle w:val="TAL"/>
              <w:rPr>
                <w:sz w:val="16"/>
              </w:rPr>
            </w:pPr>
            <w:r w:rsidRPr="00416A2B">
              <w:rPr>
                <w:sz w:val="16"/>
              </w:rPr>
              <w:t>revised</w:t>
            </w:r>
          </w:p>
        </w:tc>
      </w:tr>
      <w:tr w:rsidR="00416A2B" w:rsidRPr="00416A2B" w14:paraId="0C20E9F9" w14:textId="77777777" w:rsidTr="00416A2B">
        <w:tc>
          <w:tcPr>
            <w:tcW w:w="0" w:type="auto"/>
            <w:shd w:val="clear" w:color="auto" w:fill="auto"/>
          </w:tcPr>
          <w:p w14:paraId="2179BCA8" w14:textId="65BCBB70" w:rsidR="00394B10" w:rsidRPr="00416A2B" w:rsidRDefault="00394B10" w:rsidP="00394B10">
            <w:pPr>
              <w:pStyle w:val="TAL"/>
              <w:rPr>
                <w:sz w:val="16"/>
              </w:rPr>
            </w:pPr>
            <w:r w:rsidRPr="00416A2B">
              <w:rPr>
                <w:sz w:val="16"/>
              </w:rPr>
              <w:t>S6-210208</w:t>
            </w:r>
          </w:p>
        </w:tc>
        <w:tc>
          <w:tcPr>
            <w:tcW w:w="0" w:type="auto"/>
            <w:shd w:val="clear" w:color="auto" w:fill="auto"/>
          </w:tcPr>
          <w:p w14:paraId="56472ADC" w14:textId="146FAA8E"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03440BBF" w14:textId="1AEECE86" w:rsidR="00394B10" w:rsidRPr="00416A2B" w:rsidRDefault="00394B10" w:rsidP="00394B10">
            <w:pPr>
              <w:pStyle w:val="TAL"/>
              <w:rPr>
                <w:sz w:val="16"/>
              </w:rPr>
            </w:pPr>
            <w:r w:rsidRPr="00416A2B">
              <w:rPr>
                <w:sz w:val="16"/>
              </w:rPr>
              <w:t>CATT</w:t>
            </w:r>
          </w:p>
        </w:tc>
        <w:tc>
          <w:tcPr>
            <w:tcW w:w="0" w:type="auto"/>
            <w:shd w:val="clear" w:color="auto" w:fill="auto"/>
          </w:tcPr>
          <w:p w14:paraId="64835F59" w14:textId="5675A25A" w:rsidR="00394B10" w:rsidRPr="00416A2B" w:rsidRDefault="00394B10" w:rsidP="00394B10">
            <w:pPr>
              <w:pStyle w:val="TAL"/>
              <w:rPr>
                <w:sz w:val="16"/>
              </w:rPr>
            </w:pPr>
            <w:r w:rsidRPr="00416A2B">
              <w:rPr>
                <w:sz w:val="16"/>
              </w:rPr>
              <w:t>23.286</w:t>
            </w:r>
          </w:p>
        </w:tc>
        <w:tc>
          <w:tcPr>
            <w:tcW w:w="0" w:type="auto"/>
            <w:shd w:val="clear" w:color="auto" w:fill="auto"/>
          </w:tcPr>
          <w:p w14:paraId="1EEDC5AF" w14:textId="79E22EF5" w:rsidR="00394B10" w:rsidRPr="00416A2B" w:rsidRDefault="00394B10" w:rsidP="00394B10">
            <w:pPr>
              <w:pStyle w:val="TAL"/>
              <w:rPr>
                <w:sz w:val="16"/>
              </w:rPr>
            </w:pPr>
            <w:r w:rsidRPr="00416A2B">
              <w:rPr>
                <w:sz w:val="16"/>
              </w:rPr>
              <w:t>0037</w:t>
            </w:r>
          </w:p>
        </w:tc>
        <w:tc>
          <w:tcPr>
            <w:tcW w:w="0" w:type="auto"/>
            <w:shd w:val="clear" w:color="auto" w:fill="auto"/>
          </w:tcPr>
          <w:p w14:paraId="22C587B8" w14:textId="75306C28" w:rsidR="00394B10" w:rsidRPr="00416A2B" w:rsidRDefault="00394B10" w:rsidP="00394B10">
            <w:pPr>
              <w:pStyle w:val="TAR"/>
              <w:rPr>
                <w:sz w:val="16"/>
              </w:rPr>
            </w:pPr>
            <w:r w:rsidRPr="00416A2B">
              <w:rPr>
                <w:sz w:val="16"/>
              </w:rPr>
              <w:t>1</w:t>
            </w:r>
          </w:p>
        </w:tc>
        <w:tc>
          <w:tcPr>
            <w:tcW w:w="0" w:type="auto"/>
            <w:shd w:val="clear" w:color="auto" w:fill="auto"/>
          </w:tcPr>
          <w:p w14:paraId="0EF459B7" w14:textId="5DB21DCF" w:rsidR="00394B10" w:rsidRPr="00416A2B" w:rsidRDefault="00394B10" w:rsidP="00394B10">
            <w:pPr>
              <w:pStyle w:val="TAL"/>
              <w:rPr>
                <w:sz w:val="16"/>
              </w:rPr>
            </w:pPr>
            <w:r w:rsidRPr="00416A2B">
              <w:rPr>
                <w:sz w:val="16"/>
              </w:rPr>
              <w:t>Rel-17</w:t>
            </w:r>
          </w:p>
        </w:tc>
        <w:tc>
          <w:tcPr>
            <w:tcW w:w="0" w:type="auto"/>
            <w:shd w:val="clear" w:color="auto" w:fill="auto"/>
          </w:tcPr>
          <w:p w14:paraId="4F2279FA" w14:textId="152E81F7" w:rsidR="00394B10" w:rsidRPr="00416A2B" w:rsidRDefault="00394B10" w:rsidP="00394B10">
            <w:pPr>
              <w:pStyle w:val="TAL"/>
              <w:rPr>
                <w:sz w:val="16"/>
              </w:rPr>
            </w:pPr>
            <w:r w:rsidRPr="00416A2B">
              <w:rPr>
                <w:sz w:val="16"/>
              </w:rPr>
              <w:t>F</w:t>
            </w:r>
          </w:p>
        </w:tc>
        <w:tc>
          <w:tcPr>
            <w:tcW w:w="0" w:type="auto"/>
            <w:shd w:val="clear" w:color="auto" w:fill="auto"/>
          </w:tcPr>
          <w:p w14:paraId="78AE4402" w14:textId="343CAC8F" w:rsidR="00394B10" w:rsidRPr="00416A2B" w:rsidRDefault="00394B10" w:rsidP="00394B10">
            <w:pPr>
              <w:pStyle w:val="TAL"/>
              <w:rPr>
                <w:sz w:val="16"/>
              </w:rPr>
            </w:pPr>
            <w:r w:rsidRPr="00416A2B">
              <w:rPr>
                <w:sz w:val="16"/>
              </w:rPr>
              <w:t>eV2XAPP</w:t>
            </w:r>
          </w:p>
        </w:tc>
        <w:tc>
          <w:tcPr>
            <w:tcW w:w="0" w:type="auto"/>
            <w:shd w:val="clear" w:color="auto" w:fill="auto"/>
          </w:tcPr>
          <w:p w14:paraId="5073F8E9" w14:textId="16B4BCE6" w:rsidR="00394B10" w:rsidRPr="00416A2B" w:rsidRDefault="00394B10" w:rsidP="00394B10">
            <w:pPr>
              <w:pStyle w:val="TAL"/>
              <w:rPr>
                <w:sz w:val="16"/>
              </w:rPr>
            </w:pPr>
            <w:r w:rsidRPr="00416A2B">
              <w:rPr>
                <w:sz w:val="16"/>
              </w:rPr>
              <w:t>revised</w:t>
            </w:r>
          </w:p>
        </w:tc>
      </w:tr>
      <w:tr w:rsidR="00416A2B" w:rsidRPr="00416A2B" w14:paraId="77A00F85" w14:textId="77777777" w:rsidTr="00416A2B">
        <w:tc>
          <w:tcPr>
            <w:tcW w:w="0" w:type="auto"/>
            <w:shd w:val="clear" w:color="auto" w:fill="auto"/>
          </w:tcPr>
          <w:p w14:paraId="420F2C13" w14:textId="528069C3" w:rsidR="00394B10" w:rsidRPr="00416A2B" w:rsidRDefault="00394B10" w:rsidP="00394B10">
            <w:pPr>
              <w:pStyle w:val="TAL"/>
              <w:rPr>
                <w:sz w:val="16"/>
              </w:rPr>
            </w:pPr>
            <w:r w:rsidRPr="00416A2B">
              <w:rPr>
                <w:sz w:val="16"/>
              </w:rPr>
              <w:t>S6-210361</w:t>
            </w:r>
          </w:p>
        </w:tc>
        <w:tc>
          <w:tcPr>
            <w:tcW w:w="0" w:type="auto"/>
            <w:shd w:val="clear" w:color="auto" w:fill="auto"/>
          </w:tcPr>
          <w:p w14:paraId="5B1A9EB5" w14:textId="23662ED7" w:rsidR="00394B10" w:rsidRPr="00416A2B" w:rsidRDefault="00394B10" w:rsidP="00394B10">
            <w:pPr>
              <w:pStyle w:val="TAL"/>
              <w:rPr>
                <w:sz w:val="16"/>
              </w:rPr>
            </w:pPr>
            <w:r w:rsidRPr="00416A2B">
              <w:rPr>
                <w:sz w:val="16"/>
              </w:rPr>
              <w:t>Clarifications on network monitoring</w:t>
            </w:r>
          </w:p>
        </w:tc>
        <w:tc>
          <w:tcPr>
            <w:tcW w:w="0" w:type="auto"/>
            <w:shd w:val="clear" w:color="auto" w:fill="auto"/>
          </w:tcPr>
          <w:p w14:paraId="27475C5F" w14:textId="221FAF25" w:rsidR="00394B10" w:rsidRPr="00416A2B" w:rsidRDefault="00394B10" w:rsidP="00394B10">
            <w:pPr>
              <w:pStyle w:val="TAL"/>
              <w:rPr>
                <w:sz w:val="16"/>
              </w:rPr>
            </w:pPr>
            <w:r w:rsidRPr="00416A2B">
              <w:rPr>
                <w:sz w:val="16"/>
              </w:rPr>
              <w:t>CATT</w:t>
            </w:r>
          </w:p>
        </w:tc>
        <w:tc>
          <w:tcPr>
            <w:tcW w:w="0" w:type="auto"/>
            <w:shd w:val="clear" w:color="auto" w:fill="auto"/>
          </w:tcPr>
          <w:p w14:paraId="77AF8173" w14:textId="348EEB65" w:rsidR="00394B10" w:rsidRPr="00416A2B" w:rsidRDefault="00394B10" w:rsidP="00394B10">
            <w:pPr>
              <w:pStyle w:val="TAL"/>
              <w:rPr>
                <w:sz w:val="16"/>
              </w:rPr>
            </w:pPr>
            <w:r w:rsidRPr="00416A2B">
              <w:rPr>
                <w:sz w:val="16"/>
              </w:rPr>
              <w:t>23.286</w:t>
            </w:r>
          </w:p>
        </w:tc>
        <w:tc>
          <w:tcPr>
            <w:tcW w:w="0" w:type="auto"/>
            <w:shd w:val="clear" w:color="auto" w:fill="auto"/>
          </w:tcPr>
          <w:p w14:paraId="230609EC" w14:textId="69E94A12" w:rsidR="00394B10" w:rsidRPr="00416A2B" w:rsidRDefault="00394B10" w:rsidP="00394B10">
            <w:pPr>
              <w:pStyle w:val="TAL"/>
              <w:rPr>
                <w:sz w:val="16"/>
              </w:rPr>
            </w:pPr>
            <w:r w:rsidRPr="00416A2B">
              <w:rPr>
                <w:sz w:val="16"/>
              </w:rPr>
              <w:t>0037</w:t>
            </w:r>
          </w:p>
        </w:tc>
        <w:tc>
          <w:tcPr>
            <w:tcW w:w="0" w:type="auto"/>
            <w:shd w:val="clear" w:color="auto" w:fill="auto"/>
          </w:tcPr>
          <w:p w14:paraId="39B76100" w14:textId="35CB8036" w:rsidR="00394B10" w:rsidRPr="00416A2B" w:rsidRDefault="00394B10" w:rsidP="00394B10">
            <w:pPr>
              <w:pStyle w:val="TAR"/>
              <w:rPr>
                <w:sz w:val="16"/>
              </w:rPr>
            </w:pPr>
            <w:r w:rsidRPr="00416A2B">
              <w:rPr>
                <w:sz w:val="16"/>
              </w:rPr>
              <w:t>2</w:t>
            </w:r>
          </w:p>
        </w:tc>
        <w:tc>
          <w:tcPr>
            <w:tcW w:w="0" w:type="auto"/>
            <w:shd w:val="clear" w:color="auto" w:fill="auto"/>
          </w:tcPr>
          <w:p w14:paraId="4B1114AA" w14:textId="5B027221" w:rsidR="00394B10" w:rsidRPr="00416A2B" w:rsidRDefault="00394B10" w:rsidP="00394B10">
            <w:pPr>
              <w:pStyle w:val="TAL"/>
              <w:rPr>
                <w:sz w:val="16"/>
              </w:rPr>
            </w:pPr>
            <w:r w:rsidRPr="00416A2B">
              <w:rPr>
                <w:sz w:val="16"/>
              </w:rPr>
              <w:t>Rel-17</w:t>
            </w:r>
          </w:p>
        </w:tc>
        <w:tc>
          <w:tcPr>
            <w:tcW w:w="0" w:type="auto"/>
            <w:shd w:val="clear" w:color="auto" w:fill="auto"/>
          </w:tcPr>
          <w:p w14:paraId="6952AB87" w14:textId="07E14604" w:rsidR="00394B10" w:rsidRPr="00416A2B" w:rsidRDefault="00394B10" w:rsidP="00394B10">
            <w:pPr>
              <w:pStyle w:val="TAL"/>
              <w:rPr>
                <w:sz w:val="16"/>
              </w:rPr>
            </w:pPr>
            <w:r w:rsidRPr="00416A2B">
              <w:rPr>
                <w:sz w:val="16"/>
              </w:rPr>
              <w:t>F</w:t>
            </w:r>
          </w:p>
        </w:tc>
        <w:tc>
          <w:tcPr>
            <w:tcW w:w="0" w:type="auto"/>
            <w:shd w:val="clear" w:color="auto" w:fill="auto"/>
          </w:tcPr>
          <w:p w14:paraId="238B37DB" w14:textId="6847BBC0" w:rsidR="00394B10" w:rsidRPr="00416A2B" w:rsidRDefault="00394B10" w:rsidP="00394B10">
            <w:pPr>
              <w:pStyle w:val="TAL"/>
              <w:rPr>
                <w:sz w:val="16"/>
              </w:rPr>
            </w:pPr>
            <w:r w:rsidRPr="00416A2B">
              <w:rPr>
                <w:sz w:val="16"/>
              </w:rPr>
              <w:t>eV2XAPP</w:t>
            </w:r>
          </w:p>
        </w:tc>
        <w:tc>
          <w:tcPr>
            <w:tcW w:w="0" w:type="auto"/>
            <w:shd w:val="clear" w:color="auto" w:fill="auto"/>
          </w:tcPr>
          <w:p w14:paraId="2EEA8FEC" w14:textId="22FAACB6" w:rsidR="00394B10" w:rsidRPr="00416A2B" w:rsidRDefault="00394B10" w:rsidP="00394B10">
            <w:pPr>
              <w:pStyle w:val="TAL"/>
              <w:rPr>
                <w:sz w:val="16"/>
              </w:rPr>
            </w:pPr>
            <w:r w:rsidRPr="00416A2B">
              <w:rPr>
                <w:sz w:val="16"/>
              </w:rPr>
              <w:t>agreed</w:t>
            </w:r>
          </w:p>
        </w:tc>
      </w:tr>
      <w:tr w:rsidR="00416A2B" w:rsidRPr="00416A2B" w14:paraId="5B3E7FD6" w14:textId="77777777" w:rsidTr="00416A2B">
        <w:tc>
          <w:tcPr>
            <w:tcW w:w="0" w:type="auto"/>
            <w:shd w:val="clear" w:color="auto" w:fill="auto"/>
          </w:tcPr>
          <w:p w14:paraId="204965B8" w14:textId="07BB2404" w:rsidR="00394B10" w:rsidRPr="00416A2B" w:rsidRDefault="00394B10" w:rsidP="00394B10">
            <w:pPr>
              <w:pStyle w:val="TAL"/>
              <w:rPr>
                <w:sz w:val="16"/>
              </w:rPr>
            </w:pPr>
            <w:r w:rsidRPr="00416A2B">
              <w:rPr>
                <w:sz w:val="16"/>
              </w:rPr>
              <w:t>S6-210161</w:t>
            </w:r>
          </w:p>
        </w:tc>
        <w:tc>
          <w:tcPr>
            <w:tcW w:w="0" w:type="auto"/>
            <w:shd w:val="clear" w:color="auto" w:fill="auto"/>
          </w:tcPr>
          <w:p w14:paraId="3AD00A5A" w14:textId="316156D1" w:rsidR="00394B10" w:rsidRPr="00416A2B" w:rsidRDefault="00394B10" w:rsidP="00394B10">
            <w:pPr>
              <w:pStyle w:val="TAL"/>
              <w:rPr>
                <w:sz w:val="16"/>
              </w:rPr>
            </w:pPr>
            <w:r w:rsidRPr="00416A2B">
              <w:rPr>
                <w:sz w:val="16"/>
              </w:rPr>
              <w:t>Dynamic local service information in multiple V2X service provider</w:t>
            </w:r>
          </w:p>
        </w:tc>
        <w:tc>
          <w:tcPr>
            <w:tcW w:w="0" w:type="auto"/>
            <w:shd w:val="clear" w:color="auto" w:fill="auto"/>
          </w:tcPr>
          <w:p w14:paraId="5A29F59C" w14:textId="7E4C4D97" w:rsidR="00394B10" w:rsidRPr="00416A2B" w:rsidRDefault="00394B10" w:rsidP="00394B10">
            <w:pPr>
              <w:pStyle w:val="TAL"/>
              <w:rPr>
                <w:sz w:val="16"/>
              </w:rPr>
            </w:pPr>
            <w:r w:rsidRPr="00416A2B">
              <w:rPr>
                <w:sz w:val="16"/>
              </w:rPr>
              <w:t>Huawei, Hisilicon</w:t>
            </w:r>
          </w:p>
        </w:tc>
        <w:tc>
          <w:tcPr>
            <w:tcW w:w="0" w:type="auto"/>
            <w:shd w:val="clear" w:color="auto" w:fill="auto"/>
          </w:tcPr>
          <w:p w14:paraId="16C0567D" w14:textId="50498680" w:rsidR="00394B10" w:rsidRPr="00416A2B" w:rsidRDefault="00394B10" w:rsidP="00394B10">
            <w:pPr>
              <w:pStyle w:val="TAL"/>
              <w:rPr>
                <w:sz w:val="16"/>
              </w:rPr>
            </w:pPr>
            <w:r w:rsidRPr="00416A2B">
              <w:rPr>
                <w:sz w:val="16"/>
              </w:rPr>
              <w:t>23.286</w:t>
            </w:r>
          </w:p>
        </w:tc>
        <w:tc>
          <w:tcPr>
            <w:tcW w:w="0" w:type="auto"/>
            <w:shd w:val="clear" w:color="auto" w:fill="auto"/>
          </w:tcPr>
          <w:p w14:paraId="6BC2B3B4" w14:textId="2FB9C507" w:rsidR="00394B10" w:rsidRPr="00416A2B" w:rsidRDefault="00394B10" w:rsidP="00394B10">
            <w:pPr>
              <w:pStyle w:val="TAL"/>
              <w:rPr>
                <w:sz w:val="16"/>
              </w:rPr>
            </w:pPr>
            <w:r w:rsidRPr="00416A2B">
              <w:rPr>
                <w:sz w:val="16"/>
              </w:rPr>
              <w:t>0038</w:t>
            </w:r>
          </w:p>
        </w:tc>
        <w:tc>
          <w:tcPr>
            <w:tcW w:w="0" w:type="auto"/>
            <w:shd w:val="clear" w:color="auto" w:fill="auto"/>
          </w:tcPr>
          <w:p w14:paraId="2774E65F" w14:textId="04C85FEF" w:rsidR="00394B10" w:rsidRPr="00416A2B" w:rsidRDefault="00394B10" w:rsidP="00394B10">
            <w:pPr>
              <w:pStyle w:val="TAR"/>
              <w:rPr>
                <w:sz w:val="16"/>
              </w:rPr>
            </w:pPr>
            <w:r w:rsidRPr="00416A2B">
              <w:rPr>
                <w:sz w:val="16"/>
              </w:rPr>
              <w:t>-</w:t>
            </w:r>
          </w:p>
        </w:tc>
        <w:tc>
          <w:tcPr>
            <w:tcW w:w="0" w:type="auto"/>
            <w:shd w:val="clear" w:color="auto" w:fill="auto"/>
          </w:tcPr>
          <w:p w14:paraId="4AB6863B" w14:textId="161504C1" w:rsidR="00394B10" w:rsidRPr="00416A2B" w:rsidRDefault="00394B10" w:rsidP="00394B10">
            <w:pPr>
              <w:pStyle w:val="TAL"/>
              <w:rPr>
                <w:sz w:val="16"/>
              </w:rPr>
            </w:pPr>
            <w:r w:rsidRPr="00416A2B">
              <w:rPr>
                <w:sz w:val="16"/>
              </w:rPr>
              <w:t>Rel-17</w:t>
            </w:r>
          </w:p>
        </w:tc>
        <w:tc>
          <w:tcPr>
            <w:tcW w:w="0" w:type="auto"/>
            <w:shd w:val="clear" w:color="auto" w:fill="auto"/>
          </w:tcPr>
          <w:p w14:paraId="5748565B" w14:textId="3F642B0B" w:rsidR="00394B10" w:rsidRPr="00416A2B" w:rsidRDefault="00394B10" w:rsidP="00394B10">
            <w:pPr>
              <w:pStyle w:val="TAL"/>
              <w:rPr>
                <w:sz w:val="16"/>
              </w:rPr>
            </w:pPr>
            <w:r w:rsidRPr="00416A2B">
              <w:rPr>
                <w:sz w:val="16"/>
              </w:rPr>
              <w:t>B</w:t>
            </w:r>
          </w:p>
        </w:tc>
        <w:tc>
          <w:tcPr>
            <w:tcW w:w="0" w:type="auto"/>
            <w:shd w:val="clear" w:color="auto" w:fill="auto"/>
          </w:tcPr>
          <w:p w14:paraId="0D25C17F" w14:textId="00D4110D" w:rsidR="00394B10" w:rsidRPr="00416A2B" w:rsidRDefault="00394B10" w:rsidP="00394B10">
            <w:pPr>
              <w:pStyle w:val="TAL"/>
              <w:rPr>
                <w:sz w:val="16"/>
              </w:rPr>
            </w:pPr>
            <w:r w:rsidRPr="00416A2B">
              <w:rPr>
                <w:sz w:val="16"/>
              </w:rPr>
              <w:t>eV2XAPP</w:t>
            </w:r>
          </w:p>
        </w:tc>
        <w:tc>
          <w:tcPr>
            <w:tcW w:w="0" w:type="auto"/>
            <w:shd w:val="clear" w:color="auto" w:fill="auto"/>
          </w:tcPr>
          <w:p w14:paraId="7C7CCFD8" w14:textId="629EE135" w:rsidR="00394B10" w:rsidRPr="00416A2B" w:rsidRDefault="00394B10" w:rsidP="00394B10">
            <w:pPr>
              <w:pStyle w:val="TAL"/>
              <w:rPr>
                <w:sz w:val="16"/>
              </w:rPr>
            </w:pPr>
            <w:r w:rsidRPr="00416A2B">
              <w:rPr>
                <w:sz w:val="16"/>
              </w:rPr>
              <w:t>revised</w:t>
            </w:r>
          </w:p>
        </w:tc>
      </w:tr>
      <w:tr w:rsidR="00416A2B" w:rsidRPr="00416A2B" w14:paraId="40F69F05" w14:textId="77777777" w:rsidTr="00416A2B">
        <w:tc>
          <w:tcPr>
            <w:tcW w:w="0" w:type="auto"/>
            <w:shd w:val="clear" w:color="auto" w:fill="auto"/>
          </w:tcPr>
          <w:p w14:paraId="0C9B0D89" w14:textId="503F517E" w:rsidR="00394B10" w:rsidRPr="00416A2B" w:rsidRDefault="00394B10" w:rsidP="00394B10">
            <w:pPr>
              <w:pStyle w:val="TAL"/>
              <w:rPr>
                <w:sz w:val="16"/>
              </w:rPr>
            </w:pPr>
            <w:r w:rsidRPr="00416A2B">
              <w:rPr>
                <w:sz w:val="16"/>
              </w:rPr>
              <w:t>S6-210322</w:t>
            </w:r>
          </w:p>
        </w:tc>
        <w:tc>
          <w:tcPr>
            <w:tcW w:w="0" w:type="auto"/>
            <w:shd w:val="clear" w:color="auto" w:fill="auto"/>
          </w:tcPr>
          <w:p w14:paraId="3362E902" w14:textId="28261DF9" w:rsidR="00394B10" w:rsidRPr="00416A2B" w:rsidRDefault="00394B10" w:rsidP="00394B10">
            <w:pPr>
              <w:pStyle w:val="TAL"/>
              <w:rPr>
                <w:sz w:val="16"/>
              </w:rPr>
            </w:pPr>
            <w:r w:rsidRPr="00416A2B">
              <w:rPr>
                <w:sz w:val="16"/>
              </w:rPr>
              <w:t>Dynamic local service information in multiple V2X service provider</w:t>
            </w:r>
          </w:p>
        </w:tc>
        <w:tc>
          <w:tcPr>
            <w:tcW w:w="0" w:type="auto"/>
            <w:shd w:val="clear" w:color="auto" w:fill="auto"/>
          </w:tcPr>
          <w:p w14:paraId="7491B9F4" w14:textId="5958B312" w:rsidR="00394B10" w:rsidRPr="00416A2B" w:rsidRDefault="00394B10" w:rsidP="00394B10">
            <w:pPr>
              <w:pStyle w:val="TAL"/>
              <w:rPr>
                <w:sz w:val="16"/>
              </w:rPr>
            </w:pPr>
            <w:r w:rsidRPr="00416A2B">
              <w:rPr>
                <w:sz w:val="16"/>
              </w:rPr>
              <w:t>Huawei, Hisilicon</w:t>
            </w:r>
          </w:p>
        </w:tc>
        <w:tc>
          <w:tcPr>
            <w:tcW w:w="0" w:type="auto"/>
            <w:shd w:val="clear" w:color="auto" w:fill="auto"/>
          </w:tcPr>
          <w:p w14:paraId="1597C9BE" w14:textId="3ADA9CAB" w:rsidR="00394B10" w:rsidRPr="00416A2B" w:rsidRDefault="00394B10" w:rsidP="00394B10">
            <w:pPr>
              <w:pStyle w:val="TAL"/>
              <w:rPr>
                <w:sz w:val="16"/>
              </w:rPr>
            </w:pPr>
            <w:r w:rsidRPr="00416A2B">
              <w:rPr>
                <w:sz w:val="16"/>
              </w:rPr>
              <w:t>23.286</w:t>
            </w:r>
          </w:p>
        </w:tc>
        <w:tc>
          <w:tcPr>
            <w:tcW w:w="0" w:type="auto"/>
            <w:shd w:val="clear" w:color="auto" w:fill="auto"/>
          </w:tcPr>
          <w:p w14:paraId="7B233A7D" w14:textId="6FB931DF" w:rsidR="00394B10" w:rsidRPr="00416A2B" w:rsidRDefault="00394B10" w:rsidP="00394B10">
            <w:pPr>
              <w:pStyle w:val="TAL"/>
              <w:rPr>
                <w:sz w:val="16"/>
              </w:rPr>
            </w:pPr>
            <w:r w:rsidRPr="00416A2B">
              <w:rPr>
                <w:sz w:val="16"/>
              </w:rPr>
              <w:t>0038</w:t>
            </w:r>
          </w:p>
        </w:tc>
        <w:tc>
          <w:tcPr>
            <w:tcW w:w="0" w:type="auto"/>
            <w:shd w:val="clear" w:color="auto" w:fill="auto"/>
          </w:tcPr>
          <w:p w14:paraId="1187BDA8" w14:textId="2EBB2B7A" w:rsidR="00394B10" w:rsidRPr="00416A2B" w:rsidRDefault="00394B10" w:rsidP="00394B10">
            <w:pPr>
              <w:pStyle w:val="TAR"/>
              <w:rPr>
                <w:sz w:val="16"/>
              </w:rPr>
            </w:pPr>
            <w:r w:rsidRPr="00416A2B">
              <w:rPr>
                <w:sz w:val="16"/>
              </w:rPr>
              <w:t>1</w:t>
            </w:r>
          </w:p>
        </w:tc>
        <w:tc>
          <w:tcPr>
            <w:tcW w:w="0" w:type="auto"/>
            <w:shd w:val="clear" w:color="auto" w:fill="auto"/>
          </w:tcPr>
          <w:p w14:paraId="1F838D68" w14:textId="5D7FBDB6" w:rsidR="00394B10" w:rsidRPr="00416A2B" w:rsidRDefault="00394B10" w:rsidP="00394B10">
            <w:pPr>
              <w:pStyle w:val="TAL"/>
              <w:rPr>
                <w:sz w:val="16"/>
              </w:rPr>
            </w:pPr>
            <w:r w:rsidRPr="00416A2B">
              <w:rPr>
                <w:sz w:val="16"/>
              </w:rPr>
              <w:t>Rel-17</w:t>
            </w:r>
          </w:p>
        </w:tc>
        <w:tc>
          <w:tcPr>
            <w:tcW w:w="0" w:type="auto"/>
            <w:shd w:val="clear" w:color="auto" w:fill="auto"/>
          </w:tcPr>
          <w:p w14:paraId="14D48B2D" w14:textId="089DD985" w:rsidR="00394B10" w:rsidRPr="00416A2B" w:rsidRDefault="00394B10" w:rsidP="00394B10">
            <w:pPr>
              <w:pStyle w:val="TAL"/>
              <w:rPr>
                <w:sz w:val="16"/>
              </w:rPr>
            </w:pPr>
            <w:r w:rsidRPr="00416A2B">
              <w:rPr>
                <w:sz w:val="16"/>
              </w:rPr>
              <w:t>B</w:t>
            </w:r>
          </w:p>
        </w:tc>
        <w:tc>
          <w:tcPr>
            <w:tcW w:w="0" w:type="auto"/>
            <w:shd w:val="clear" w:color="auto" w:fill="auto"/>
          </w:tcPr>
          <w:p w14:paraId="38EC0042" w14:textId="2AAE7419" w:rsidR="00394B10" w:rsidRPr="00416A2B" w:rsidRDefault="00394B10" w:rsidP="00394B10">
            <w:pPr>
              <w:pStyle w:val="TAL"/>
              <w:rPr>
                <w:sz w:val="16"/>
              </w:rPr>
            </w:pPr>
            <w:r w:rsidRPr="00416A2B">
              <w:rPr>
                <w:sz w:val="16"/>
              </w:rPr>
              <w:t>eV2XAPP</w:t>
            </w:r>
          </w:p>
        </w:tc>
        <w:tc>
          <w:tcPr>
            <w:tcW w:w="0" w:type="auto"/>
            <w:shd w:val="clear" w:color="auto" w:fill="auto"/>
          </w:tcPr>
          <w:p w14:paraId="50D2C5AF" w14:textId="01A8A014" w:rsidR="00394B10" w:rsidRPr="00416A2B" w:rsidRDefault="00394B10" w:rsidP="00394B10">
            <w:pPr>
              <w:pStyle w:val="TAL"/>
              <w:rPr>
                <w:sz w:val="16"/>
              </w:rPr>
            </w:pPr>
            <w:r w:rsidRPr="00416A2B">
              <w:rPr>
                <w:sz w:val="16"/>
              </w:rPr>
              <w:t>agreed</w:t>
            </w:r>
          </w:p>
        </w:tc>
      </w:tr>
      <w:tr w:rsidR="00416A2B" w:rsidRPr="00416A2B" w14:paraId="28AFC58A" w14:textId="77777777" w:rsidTr="00416A2B">
        <w:tc>
          <w:tcPr>
            <w:tcW w:w="0" w:type="auto"/>
            <w:shd w:val="clear" w:color="auto" w:fill="auto"/>
          </w:tcPr>
          <w:p w14:paraId="541FCD87" w14:textId="7A39F6CD" w:rsidR="00394B10" w:rsidRPr="00416A2B" w:rsidRDefault="00394B10" w:rsidP="00394B10">
            <w:pPr>
              <w:pStyle w:val="TAL"/>
              <w:rPr>
                <w:sz w:val="16"/>
              </w:rPr>
            </w:pPr>
            <w:r w:rsidRPr="00416A2B">
              <w:rPr>
                <w:sz w:val="16"/>
              </w:rPr>
              <w:t>S6-210162</w:t>
            </w:r>
          </w:p>
        </w:tc>
        <w:tc>
          <w:tcPr>
            <w:tcW w:w="0" w:type="auto"/>
            <w:shd w:val="clear" w:color="auto" w:fill="auto"/>
          </w:tcPr>
          <w:p w14:paraId="631C8F61" w14:textId="1CBE151B" w:rsidR="00394B10" w:rsidRPr="00416A2B" w:rsidRDefault="00394B10" w:rsidP="00394B10">
            <w:pPr>
              <w:pStyle w:val="TAL"/>
              <w:rPr>
                <w:sz w:val="16"/>
              </w:rPr>
            </w:pPr>
            <w:r w:rsidRPr="00416A2B">
              <w:rPr>
                <w:sz w:val="16"/>
              </w:rPr>
              <w:t xml:space="preserve">UE initiated </w:t>
            </w:r>
            <w:proofErr w:type="gramStart"/>
            <w:r w:rsidRPr="00416A2B">
              <w:rPr>
                <w:sz w:val="16"/>
              </w:rPr>
              <w:t>session oriented</w:t>
            </w:r>
            <w:proofErr w:type="gramEnd"/>
            <w:r w:rsidRPr="00416A2B">
              <w:rPr>
                <w:sz w:val="16"/>
              </w:rPr>
              <w:t xml:space="preserve"> service</w:t>
            </w:r>
          </w:p>
        </w:tc>
        <w:tc>
          <w:tcPr>
            <w:tcW w:w="0" w:type="auto"/>
            <w:shd w:val="clear" w:color="auto" w:fill="auto"/>
          </w:tcPr>
          <w:p w14:paraId="59B56630" w14:textId="433C5F63" w:rsidR="00394B10" w:rsidRPr="00416A2B" w:rsidRDefault="00394B10" w:rsidP="00394B10">
            <w:pPr>
              <w:pStyle w:val="TAL"/>
              <w:rPr>
                <w:sz w:val="16"/>
              </w:rPr>
            </w:pPr>
            <w:r w:rsidRPr="00416A2B">
              <w:rPr>
                <w:sz w:val="16"/>
              </w:rPr>
              <w:t>Huawei, Hisilicon</w:t>
            </w:r>
          </w:p>
        </w:tc>
        <w:tc>
          <w:tcPr>
            <w:tcW w:w="0" w:type="auto"/>
            <w:shd w:val="clear" w:color="auto" w:fill="auto"/>
          </w:tcPr>
          <w:p w14:paraId="1F1E1322" w14:textId="7E2423BD" w:rsidR="00394B10" w:rsidRPr="00416A2B" w:rsidRDefault="00394B10" w:rsidP="00394B10">
            <w:pPr>
              <w:pStyle w:val="TAL"/>
              <w:rPr>
                <w:sz w:val="16"/>
              </w:rPr>
            </w:pPr>
            <w:r w:rsidRPr="00416A2B">
              <w:rPr>
                <w:sz w:val="16"/>
              </w:rPr>
              <w:t>23.286</w:t>
            </w:r>
          </w:p>
        </w:tc>
        <w:tc>
          <w:tcPr>
            <w:tcW w:w="0" w:type="auto"/>
            <w:shd w:val="clear" w:color="auto" w:fill="auto"/>
          </w:tcPr>
          <w:p w14:paraId="5FD0D511" w14:textId="4B7C1480" w:rsidR="00394B10" w:rsidRPr="00416A2B" w:rsidRDefault="00394B10" w:rsidP="00394B10">
            <w:pPr>
              <w:pStyle w:val="TAL"/>
              <w:rPr>
                <w:sz w:val="16"/>
              </w:rPr>
            </w:pPr>
            <w:r w:rsidRPr="00416A2B">
              <w:rPr>
                <w:sz w:val="16"/>
              </w:rPr>
              <w:t>0039</w:t>
            </w:r>
          </w:p>
        </w:tc>
        <w:tc>
          <w:tcPr>
            <w:tcW w:w="0" w:type="auto"/>
            <w:shd w:val="clear" w:color="auto" w:fill="auto"/>
          </w:tcPr>
          <w:p w14:paraId="698AE595" w14:textId="722B62AA" w:rsidR="00394B10" w:rsidRPr="00416A2B" w:rsidRDefault="00394B10" w:rsidP="00394B10">
            <w:pPr>
              <w:pStyle w:val="TAR"/>
              <w:rPr>
                <w:sz w:val="16"/>
              </w:rPr>
            </w:pPr>
            <w:r w:rsidRPr="00416A2B">
              <w:rPr>
                <w:sz w:val="16"/>
              </w:rPr>
              <w:t>-</w:t>
            </w:r>
          </w:p>
        </w:tc>
        <w:tc>
          <w:tcPr>
            <w:tcW w:w="0" w:type="auto"/>
            <w:shd w:val="clear" w:color="auto" w:fill="auto"/>
          </w:tcPr>
          <w:p w14:paraId="1096815D" w14:textId="057510BE" w:rsidR="00394B10" w:rsidRPr="00416A2B" w:rsidRDefault="00394B10" w:rsidP="00394B10">
            <w:pPr>
              <w:pStyle w:val="TAL"/>
              <w:rPr>
                <w:sz w:val="16"/>
              </w:rPr>
            </w:pPr>
            <w:r w:rsidRPr="00416A2B">
              <w:rPr>
                <w:sz w:val="16"/>
              </w:rPr>
              <w:t>Rel-17</w:t>
            </w:r>
          </w:p>
        </w:tc>
        <w:tc>
          <w:tcPr>
            <w:tcW w:w="0" w:type="auto"/>
            <w:shd w:val="clear" w:color="auto" w:fill="auto"/>
          </w:tcPr>
          <w:p w14:paraId="78ED8667" w14:textId="770FFB99" w:rsidR="00394B10" w:rsidRPr="00416A2B" w:rsidRDefault="00394B10" w:rsidP="00394B10">
            <w:pPr>
              <w:pStyle w:val="TAL"/>
              <w:rPr>
                <w:sz w:val="16"/>
              </w:rPr>
            </w:pPr>
            <w:r w:rsidRPr="00416A2B">
              <w:rPr>
                <w:sz w:val="16"/>
              </w:rPr>
              <w:t>B</w:t>
            </w:r>
          </w:p>
        </w:tc>
        <w:tc>
          <w:tcPr>
            <w:tcW w:w="0" w:type="auto"/>
            <w:shd w:val="clear" w:color="auto" w:fill="auto"/>
          </w:tcPr>
          <w:p w14:paraId="4B4A1168" w14:textId="3B340DB9" w:rsidR="00394B10" w:rsidRPr="00416A2B" w:rsidRDefault="00394B10" w:rsidP="00394B10">
            <w:pPr>
              <w:pStyle w:val="TAL"/>
              <w:rPr>
                <w:sz w:val="16"/>
              </w:rPr>
            </w:pPr>
            <w:r w:rsidRPr="00416A2B">
              <w:rPr>
                <w:sz w:val="16"/>
              </w:rPr>
              <w:t>eV2XAPP</w:t>
            </w:r>
          </w:p>
        </w:tc>
        <w:tc>
          <w:tcPr>
            <w:tcW w:w="0" w:type="auto"/>
            <w:shd w:val="clear" w:color="auto" w:fill="auto"/>
          </w:tcPr>
          <w:p w14:paraId="738AA383" w14:textId="56FF56D6" w:rsidR="00394B10" w:rsidRPr="00416A2B" w:rsidRDefault="00394B10" w:rsidP="00394B10">
            <w:pPr>
              <w:pStyle w:val="TAL"/>
              <w:rPr>
                <w:sz w:val="16"/>
              </w:rPr>
            </w:pPr>
            <w:r w:rsidRPr="00416A2B">
              <w:rPr>
                <w:sz w:val="16"/>
              </w:rPr>
              <w:t>revised</w:t>
            </w:r>
          </w:p>
        </w:tc>
      </w:tr>
      <w:tr w:rsidR="00416A2B" w:rsidRPr="00416A2B" w14:paraId="14F62CE2" w14:textId="77777777" w:rsidTr="00416A2B">
        <w:tc>
          <w:tcPr>
            <w:tcW w:w="0" w:type="auto"/>
            <w:shd w:val="clear" w:color="auto" w:fill="auto"/>
          </w:tcPr>
          <w:p w14:paraId="63851CA9" w14:textId="43249B6E" w:rsidR="00394B10" w:rsidRPr="00416A2B" w:rsidRDefault="00394B10" w:rsidP="00394B10">
            <w:pPr>
              <w:pStyle w:val="TAL"/>
              <w:rPr>
                <w:sz w:val="16"/>
              </w:rPr>
            </w:pPr>
            <w:r w:rsidRPr="00416A2B">
              <w:rPr>
                <w:sz w:val="16"/>
              </w:rPr>
              <w:t>S6-210323</w:t>
            </w:r>
          </w:p>
        </w:tc>
        <w:tc>
          <w:tcPr>
            <w:tcW w:w="0" w:type="auto"/>
            <w:shd w:val="clear" w:color="auto" w:fill="auto"/>
          </w:tcPr>
          <w:p w14:paraId="04A96EE4" w14:textId="6E6BA489" w:rsidR="00394B10" w:rsidRPr="00416A2B" w:rsidRDefault="00394B10" w:rsidP="00394B10">
            <w:pPr>
              <w:pStyle w:val="TAL"/>
              <w:rPr>
                <w:sz w:val="16"/>
              </w:rPr>
            </w:pPr>
            <w:r w:rsidRPr="00416A2B">
              <w:rPr>
                <w:sz w:val="16"/>
              </w:rPr>
              <w:t xml:space="preserve">UE initiated </w:t>
            </w:r>
            <w:proofErr w:type="gramStart"/>
            <w:r w:rsidRPr="00416A2B">
              <w:rPr>
                <w:sz w:val="16"/>
              </w:rPr>
              <w:t>session oriented</w:t>
            </w:r>
            <w:proofErr w:type="gramEnd"/>
            <w:r w:rsidRPr="00416A2B">
              <w:rPr>
                <w:sz w:val="16"/>
              </w:rPr>
              <w:t xml:space="preserve"> service</w:t>
            </w:r>
          </w:p>
        </w:tc>
        <w:tc>
          <w:tcPr>
            <w:tcW w:w="0" w:type="auto"/>
            <w:shd w:val="clear" w:color="auto" w:fill="auto"/>
          </w:tcPr>
          <w:p w14:paraId="730FDF17" w14:textId="32940E90" w:rsidR="00394B10" w:rsidRPr="00416A2B" w:rsidRDefault="00394B10" w:rsidP="00394B10">
            <w:pPr>
              <w:pStyle w:val="TAL"/>
              <w:rPr>
                <w:sz w:val="16"/>
              </w:rPr>
            </w:pPr>
            <w:r w:rsidRPr="00416A2B">
              <w:rPr>
                <w:sz w:val="16"/>
              </w:rPr>
              <w:t>Huawei, Hisilicon</w:t>
            </w:r>
          </w:p>
        </w:tc>
        <w:tc>
          <w:tcPr>
            <w:tcW w:w="0" w:type="auto"/>
            <w:shd w:val="clear" w:color="auto" w:fill="auto"/>
          </w:tcPr>
          <w:p w14:paraId="42EE7363" w14:textId="74FF6846" w:rsidR="00394B10" w:rsidRPr="00416A2B" w:rsidRDefault="00394B10" w:rsidP="00394B10">
            <w:pPr>
              <w:pStyle w:val="TAL"/>
              <w:rPr>
                <w:sz w:val="16"/>
              </w:rPr>
            </w:pPr>
            <w:r w:rsidRPr="00416A2B">
              <w:rPr>
                <w:sz w:val="16"/>
              </w:rPr>
              <w:t>23.286</w:t>
            </w:r>
          </w:p>
        </w:tc>
        <w:tc>
          <w:tcPr>
            <w:tcW w:w="0" w:type="auto"/>
            <w:shd w:val="clear" w:color="auto" w:fill="auto"/>
          </w:tcPr>
          <w:p w14:paraId="50CD6485" w14:textId="05504DF4" w:rsidR="00394B10" w:rsidRPr="00416A2B" w:rsidRDefault="00394B10" w:rsidP="00394B10">
            <w:pPr>
              <w:pStyle w:val="TAL"/>
              <w:rPr>
                <w:sz w:val="16"/>
              </w:rPr>
            </w:pPr>
            <w:r w:rsidRPr="00416A2B">
              <w:rPr>
                <w:sz w:val="16"/>
              </w:rPr>
              <w:t>0039</w:t>
            </w:r>
          </w:p>
        </w:tc>
        <w:tc>
          <w:tcPr>
            <w:tcW w:w="0" w:type="auto"/>
            <w:shd w:val="clear" w:color="auto" w:fill="auto"/>
          </w:tcPr>
          <w:p w14:paraId="72962E0F" w14:textId="74CB3B51" w:rsidR="00394B10" w:rsidRPr="00416A2B" w:rsidRDefault="00394B10" w:rsidP="00394B10">
            <w:pPr>
              <w:pStyle w:val="TAR"/>
              <w:rPr>
                <w:sz w:val="16"/>
              </w:rPr>
            </w:pPr>
            <w:r w:rsidRPr="00416A2B">
              <w:rPr>
                <w:sz w:val="16"/>
              </w:rPr>
              <w:t>1</w:t>
            </w:r>
          </w:p>
        </w:tc>
        <w:tc>
          <w:tcPr>
            <w:tcW w:w="0" w:type="auto"/>
            <w:shd w:val="clear" w:color="auto" w:fill="auto"/>
          </w:tcPr>
          <w:p w14:paraId="0671FD4C" w14:textId="33AF7CAD" w:rsidR="00394B10" w:rsidRPr="00416A2B" w:rsidRDefault="00394B10" w:rsidP="00394B10">
            <w:pPr>
              <w:pStyle w:val="TAL"/>
              <w:rPr>
                <w:sz w:val="16"/>
              </w:rPr>
            </w:pPr>
            <w:r w:rsidRPr="00416A2B">
              <w:rPr>
                <w:sz w:val="16"/>
              </w:rPr>
              <w:t>Rel-17</w:t>
            </w:r>
          </w:p>
        </w:tc>
        <w:tc>
          <w:tcPr>
            <w:tcW w:w="0" w:type="auto"/>
            <w:shd w:val="clear" w:color="auto" w:fill="auto"/>
          </w:tcPr>
          <w:p w14:paraId="5E0F0C39" w14:textId="6E4EC233" w:rsidR="00394B10" w:rsidRPr="00416A2B" w:rsidRDefault="00394B10" w:rsidP="00394B10">
            <w:pPr>
              <w:pStyle w:val="TAL"/>
              <w:rPr>
                <w:sz w:val="16"/>
              </w:rPr>
            </w:pPr>
            <w:r w:rsidRPr="00416A2B">
              <w:rPr>
                <w:sz w:val="16"/>
              </w:rPr>
              <w:t>B</w:t>
            </w:r>
          </w:p>
        </w:tc>
        <w:tc>
          <w:tcPr>
            <w:tcW w:w="0" w:type="auto"/>
            <w:shd w:val="clear" w:color="auto" w:fill="auto"/>
          </w:tcPr>
          <w:p w14:paraId="0254C8B8" w14:textId="5E7D180F" w:rsidR="00394B10" w:rsidRPr="00416A2B" w:rsidRDefault="00394B10" w:rsidP="00394B10">
            <w:pPr>
              <w:pStyle w:val="TAL"/>
              <w:rPr>
                <w:sz w:val="16"/>
              </w:rPr>
            </w:pPr>
            <w:r w:rsidRPr="00416A2B">
              <w:rPr>
                <w:sz w:val="16"/>
              </w:rPr>
              <w:t>eV2XAPP</w:t>
            </w:r>
          </w:p>
        </w:tc>
        <w:tc>
          <w:tcPr>
            <w:tcW w:w="0" w:type="auto"/>
            <w:shd w:val="clear" w:color="auto" w:fill="auto"/>
          </w:tcPr>
          <w:p w14:paraId="09A4DE70" w14:textId="0010E945" w:rsidR="00394B10" w:rsidRPr="00416A2B" w:rsidRDefault="00394B10" w:rsidP="00394B10">
            <w:pPr>
              <w:pStyle w:val="TAL"/>
              <w:rPr>
                <w:sz w:val="16"/>
              </w:rPr>
            </w:pPr>
            <w:r w:rsidRPr="00416A2B">
              <w:rPr>
                <w:sz w:val="16"/>
              </w:rPr>
              <w:t>agreed</w:t>
            </w:r>
          </w:p>
        </w:tc>
      </w:tr>
      <w:tr w:rsidR="00416A2B" w:rsidRPr="00416A2B" w14:paraId="0A27B667" w14:textId="77777777" w:rsidTr="00416A2B">
        <w:tc>
          <w:tcPr>
            <w:tcW w:w="0" w:type="auto"/>
            <w:shd w:val="clear" w:color="auto" w:fill="auto"/>
          </w:tcPr>
          <w:p w14:paraId="1CD1F5DB" w14:textId="308D3EA6" w:rsidR="00394B10" w:rsidRPr="00416A2B" w:rsidRDefault="00394B10" w:rsidP="00394B10">
            <w:pPr>
              <w:pStyle w:val="TAL"/>
              <w:rPr>
                <w:sz w:val="16"/>
              </w:rPr>
            </w:pPr>
            <w:r w:rsidRPr="00416A2B">
              <w:rPr>
                <w:sz w:val="16"/>
              </w:rPr>
              <w:t>S6-210163</w:t>
            </w:r>
          </w:p>
        </w:tc>
        <w:tc>
          <w:tcPr>
            <w:tcW w:w="0" w:type="auto"/>
            <w:shd w:val="clear" w:color="auto" w:fill="auto"/>
          </w:tcPr>
          <w:p w14:paraId="3DD1868F" w14:textId="35A926BE" w:rsidR="00394B10" w:rsidRPr="00416A2B" w:rsidRDefault="00394B10" w:rsidP="00394B10">
            <w:pPr>
              <w:pStyle w:val="TAL"/>
              <w:rPr>
                <w:sz w:val="16"/>
              </w:rPr>
            </w:pPr>
            <w:r w:rsidRPr="00416A2B">
              <w:rPr>
                <w:sz w:val="16"/>
              </w:rPr>
              <w:t>Monitoring and control of QoS for eV2X communications</w:t>
            </w:r>
          </w:p>
        </w:tc>
        <w:tc>
          <w:tcPr>
            <w:tcW w:w="0" w:type="auto"/>
            <w:shd w:val="clear" w:color="auto" w:fill="auto"/>
          </w:tcPr>
          <w:p w14:paraId="2A23F80A" w14:textId="354028F5" w:rsidR="00394B10" w:rsidRPr="00416A2B" w:rsidRDefault="00394B10" w:rsidP="00394B10">
            <w:pPr>
              <w:pStyle w:val="TAL"/>
              <w:rPr>
                <w:sz w:val="16"/>
              </w:rPr>
            </w:pPr>
            <w:r w:rsidRPr="00416A2B">
              <w:rPr>
                <w:sz w:val="16"/>
              </w:rPr>
              <w:t>Huawei, Hisilicon</w:t>
            </w:r>
          </w:p>
        </w:tc>
        <w:tc>
          <w:tcPr>
            <w:tcW w:w="0" w:type="auto"/>
            <w:shd w:val="clear" w:color="auto" w:fill="auto"/>
          </w:tcPr>
          <w:p w14:paraId="40EF542D" w14:textId="797001FD" w:rsidR="00394B10" w:rsidRPr="00416A2B" w:rsidRDefault="00394B10" w:rsidP="00394B10">
            <w:pPr>
              <w:pStyle w:val="TAL"/>
              <w:rPr>
                <w:sz w:val="16"/>
              </w:rPr>
            </w:pPr>
            <w:r w:rsidRPr="00416A2B">
              <w:rPr>
                <w:sz w:val="16"/>
              </w:rPr>
              <w:t>23.286</w:t>
            </w:r>
          </w:p>
        </w:tc>
        <w:tc>
          <w:tcPr>
            <w:tcW w:w="0" w:type="auto"/>
            <w:shd w:val="clear" w:color="auto" w:fill="auto"/>
          </w:tcPr>
          <w:p w14:paraId="387D1332" w14:textId="59092F95" w:rsidR="00394B10" w:rsidRPr="00416A2B" w:rsidRDefault="00394B10" w:rsidP="00394B10">
            <w:pPr>
              <w:pStyle w:val="TAL"/>
              <w:rPr>
                <w:sz w:val="16"/>
              </w:rPr>
            </w:pPr>
            <w:r w:rsidRPr="00416A2B">
              <w:rPr>
                <w:sz w:val="16"/>
              </w:rPr>
              <w:t>0040</w:t>
            </w:r>
          </w:p>
        </w:tc>
        <w:tc>
          <w:tcPr>
            <w:tcW w:w="0" w:type="auto"/>
            <w:shd w:val="clear" w:color="auto" w:fill="auto"/>
          </w:tcPr>
          <w:p w14:paraId="31563EA1" w14:textId="50735DE4" w:rsidR="00394B10" w:rsidRPr="00416A2B" w:rsidRDefault="00394B10" w:rsidP="00394B10">
            <w:pPr>
              <w:pStyle w:val="TAR"/>
              <w:rPr>
                <w:sz w:val="16"/>
              </w:rPr>
            </w:pPr>
            <w:r w:rsidRPr="00416A2B">
              <w:rPr>
                <w:sz w:val="16"/>
              </w:rPr>
              <w:t>-</w:t>
            </w:r>
          </w:p>
        </w:tc>
        <w:tc>
          <w:tcPr>
            <w:tcW w:w="0" w:type="auto"/>
            <w:shd w:val="clear" w:color="auto" w:fill="auto"/>
          </w:tcPr>
          <w:p w14:paraId="54AD7BAE" w14:textId="74E5C9D8" w:rsidR="00394B10" w:rsidRPr="00416A2B" w:rsidRDefault="00394B10" w:rsidP="00394B10">
            <w:pPr>
              <w:pStyle w:val="TAL"/>
              <w:rPr>
                <w:sz w:val="16"/>
              </w:rPr>
            </w:pPr>
            <w:r w:rsidRPr="00416A2B">
              <w:rPr>
                <w:sz w:val="16"/>
              </w:rPr>
              <w:t>Rel-17</w:t>
            </w:r>
          </w:p>
        </w:tc>
        <w:tc>
          <w:tcPr>
            <w:tcW w:w="0" w:type="auto"/>
            <w:shd w:val="clear" w:color="auto" w:fill="auto"/>
          </w:tcPr>
          <w:p w14:paraId="1E6EB035" w14:textId="2E7D5164" w:rsidR="00394B10" w:rsidRPr="00416A2B" w:rsidRDefault="00394B10" w:rsidP="00394B10">
            <w:pPr>
              <w:pStyle w:val="TAL"/>
              <w:rPr>
                <w:sz w:val="16"/>
              </w:rPr>
            </w:pPr>
            <w:r w:rsidRPr="00416A2B">
              <w:rPr>
                <w:sz w:val="16"/>
              </w:rPr>
              <w:t>B</w:t>
            </w:r>
          </w:p>
        </w:tc>
        <w:tc>
          <w:tcPr>
            <w:tcW w:w="0" w:type="auto"/>
            <w:shd w:val="clear" w:color="auto" w:fill="auto"/>
          </w:tcPr>
          <w:p w14:paraId="176AAD9C" w14:textId="18A82ECA" w:rsidR="00394B10" w:rsidRPr="00416A2B" w:rsidRDefault="00394B10" w:rsidP="00394B10">
            <w:pPr>
              <w:pStyle w:val="TAL"/>
              <w:rPr>
                <w:sz w:val="16"/>
              </w:rPr>
            </w:pPr>
            <w:r w:rsidRPr="00416A2B">
              <w:rPr>
                <w:sz w:val="16"/>
              </w:rPr>
              <w:t>eV2XAPP</w:t>
            </w:r>
          </w:p>
        </w:tc>
        <w:tc>
          <w:tcPr>
            <w:tcW w:w="0" w:type="auto"/>
            <w:shd w:val="clear" w:color="auto" w:fill="auto"/>
          </w:tcPr>
          <w:p w14:paraId="7292F0AB" w14:textId="0717BD79" w:rsidR="00394B10" w:rsidRPr="00416A2B" w:rsidRDefault="00394B10" w:rsidP="00394B10">
            <w:pPr>
              <w:pStyle w:val="TAL"/>
              <w:rPr>
                <w:sz w:val="16"/>
              </w:rPr>
            </w:pPr>
            <w:r w:rsidRPr="00416A2B">
              <w:rPr>
                <w:sz w:val="16"/>
              </w:rPr>
              <w:t>revised</w:t>
            </w:r>
          </w:p>
        </w:tc>
      </w:tr>
      <w:tr w:rsidR="00416A2B" w:rsidRPr="00416A2B" w14:paraId="7A16658C" w14:textId="77777777" w:rsidTr="00416A2B">
        <w:tc>
          <w:tcPr>
            <w:tcW w:w="0" w:type="auto"/>
            <w:shd w:val="clear" w:color="auto" w:fill="auto"/>
          </w:tcPr>
          <w:p w14:paraId="3CDADE53" w14:textId="4842B4AE" w:rsidR="00394B10" w:rsidRPr="00416A2B" w:rsidRDefault="00394B10" w:rsidP="00394B10">
            <w:pPr>
              <w:pStyle w:val="TAL"/>
              <w:rPr>
                <w:sz w:val="16"/>
              </w:rPr>
            </w:pPr>
            <w:r w:rsidRPr="00416A2B">
              <w:rPr>
                <w:sz w:val="16"/>
              </w:rPr>
              <w:t>S6-210324</w:t>
            </w:r>
          </w:p>
        </w:tc>
        <w:tc>
          <w:tcPr>
            <w:tcW w:w="0" w:type="auto"/>
            <w:shd w:val="clear" w:color="auto" w:fill="auto"/>
          </w:tcPr>
          <w:p w14:paraId="338FEBDF" w14:textId="421A44C3" w:rsidR="00394B10" w:rsidRPr="00416A2B" w:rsidRDefault="00394B10" w:rsidP="00394B10">
            <w:pPr>
              <w:pStyle w:val="TAL"/>
              <w:rPr>
                <w:sz w:val="16"/>
              </w:rPr>
            </w:pPr>
            <w:r w:rsidRPr="00416A2B">
              <w:rPr>
                <w:sz w:val="16"/>
              </w:rPr>
              <w:t>Monitoring and control of QoS for eV2X communications</w:t>
            </w:r>
          </w:p>
        </w:tc>
        <w:tc>
          <w:tcPr>
            <w:tcW w:w="0" w:type="auto"/>
            <w:shd w:val="clear" w:color="auto" w:fill="auto"/>
          </w:tcPr>
          <w:p w14:paraId="33589C0F" w14:textId="04CCC69C" w:rsidR="00394B10" w:rsidRPr="00416A2B" w:rsidRDefault="00394B10" w:rsidP="00394B10">
            <w:pPr>
              <w:pStyle w:val="TAL"/>
              <w:rPr>
                <w:sz w:val="16"/>
              </w:rPr>
            </w:pPr>
            <w:r w:rsidRPr="00416A2B">
              <w:rPr>
                <w:sz w:val="16"/>
              </w:rPr>
              <w:t>Huawei, Hisilicon</w:t>
            </w:r>
          </w:p>
        </w:tc>
        <w:tc>
          <w:tcPr>
            <w:tcW w:w="0" w:type="auto"/>
            <w:shd w:val="clear" w:color="auto" w:fill="auto"/>
          </w:tcPr>
          <w:p w14:paraId="6967C151" w14:textId="3EEBF303" w:rsidR="00394B10" w:rsidRPr="00416A2B" w:rsidRDefault="00394B10" w:rsidP="00394B10">
            <w:pPr>
              <w:pStyle w:val="TAL"/>
              <w:rPr>
                <w:sz w:val="16"/>
              </w:rPr>
            </w:pPr>
            <w:r w:rsidRPr="00416A2B">
              <w:rPr>
                <w:sz w:val="16"/>
              </w:rPr>
              <w:t>23.286</w:t>
            </w:r>
          </w:p>
        </w:tc>
        <w:tc>
          <w:tcPr>
            <w:tcW w:w="0" w:type="auto"/>
            <w:shd w:val="clear" w:color="auto" w:fill="auto"/>
          </w:tcPr>
          <w:p w14:paraId="4C702069" w14:textId="7CD69799" w:rsidR="00394B10" w:rsidRPr="00416A2B" w:rsidRDefault="00394B10" w:rsidP="00394B10">
            <w:pPr>
              <w:pStyle w:val="TAL"/>
              <w:rPr>
                <w:sz w:val="16"/>
              </w:rPr>
            </w:pPr>
            <w:r w:rsidRPr="00416A2B">
              <w:rPr>
                <w:sz w:val="16"/>
              </w:rPr>
              <w:t>0040</w:t>
            </w:r>
          </w:p>
        </w:tc>
        <w:tc>
          <w:tcPr>
            <w:tcW w:w="0" w:type="auto"/>
            <w:shd w:val="clear" w:color="auto" w:fill="auto"/>
          </w:tcPr>
          <w:p w14:paraId="049829C6" w14:textId="4F82BCCC" w:rsidR="00394B10" w:rsidRPr="00416A2B" w:rsidRDefault="00394B10" w:rsidP="00394B10">
            <w:pPr>
              <w:pStyle w:val="TAR"/>
              <w:rPr>
                <w:sz w:val="16"/>
              </w:rPr>
            </w:pPr>
            <w:r w:rsidRPr="00416A2B">
              <w:rPr>
                <w:sz w:val="16"/>
              </w:rPr>
              <w:t>1</w:t>
            </w:r>
          </w:p>
        </w:tc>
        <w:tc>
          <w:tcPr>
            <w:tcW w:w="0" w:type="auto"/>
            <w:shd w:val="clear" w:color="auto" w:fill="auto"/>
          </w:tcPr>
          <w:p w14:paraId="5C874B4C" w14:textId="6591AD75" w:rsidR="00394B10" w:rsidRPr="00416A2B" w:rsidRDefault="00394B10" w:rsidP="00394B10">
            <w:pPr>
              <w:pStyle w:val="TAL"/>
              <w:rPr>
                <w:sz w:val="16"/>
              </w:rPr>
            </w:pPr>
            <w:r w:rsidRPr="00416A2B">
              <w:rPr>
                <w:sz w:val="16"/>
              </w:rPr>
              <w:t>Rel-17</w:t>
            </w:r>
          </w:p>
        </w:tc>
        <w:tc>
          <w:tcPr>
            <w:tcW w:w="0" w:type="auto"/>
            <w:shd w:val="clear" w:color="auto" w:fill="auto"/>
          </w:tcPr>
          <w:p w14:paraId="4D608F8E" w14:textId="20B8490F" w:rsidR="00394B10" w:rsidRPr="00416A2B" w:rsidRDefault="00394B10" w:rsidP="00394B10">
            <w:pPr>
              <w:pStyle w:val="TAL"/>
              <w:rPr>
                <w:sz w:val="16"/>
              </w:rPr>
            </w:pPr>
            <w:r w:rsidRPr="00416A2B">
              <w:rPr>
                <w:sz w:val="16"/>
              </w:rPr>
              <w:t>B</w:t>
            </w:r>
          </w:p>
        </w:tc>
        <w:tc>
          <w:tcPr>
            <w:tcW w:w="0" w:type="auto"/>
            <w:shd w:val="clear" w:color="auto" w:fill="auto"/>
          </w:tcPr>
          <w:p w14:paraId="0C701879" w14:textId="58D778F9" w:rsidR="00394B10" w:rsidRPr="00416A2B" w:rsidRDefault="00394B10" w:rsidP="00394B10">
            <w:pPr>
              <w:pStyle w:val="TAL"/>
              <w:rPr>
                <w:sz w:val="16"/>
              </w:rPr>
            </w:pPr>
            <w:r w:rsidRPr="00416A2B">
              <w:rPr>
                <w:sz w:val="16"/>
              </w:rPr>
              <w:t>eV2XAPP</w:t>
            </w:r>
          </w:p>
        </w:tc>
        <w:tc>
          <w:tcPr>
            <w:tcW w:w="0" w:type="auto"/>
            <w:shd w:val="clear" w:color="auto" w:fill="auto"/>
          </w:tcPr>
          <w:p w14:paraId="4367A449" w14:textId="5D48CEF5" w:rsidR="00394B10" w:rsidRPr="00416A2B" w:rsidRDefault="00394B10" w:rsidP="00394B10">
            <w:pPr>
              <w:pStyle w:val="TAL"/>
              <w:rPr>
                <w:sz w:val="16"/>
              </w:rPr>
            </w:pPr>
            <w:r w:rsidRPr="00416A2B">
              <w:rPr>
                <w:sz w:val="16"/>
              </w:rPr>
              <w:t>agreed</w:t>
            </w:r>
          </w:p>
        </w:tc>
      </w:tr>
      <w:tr w:rsidR="00416A2B" w:rsidRPr="00416A2B" w14:paraId="167CD35E" w14:textId="77777777" w:rsidTr="00416A2B">
        <w:tc>
          <w:tcPr>
            <w:tcW w:w="0" w:type="auto"/>
            <w:shd w:val="clear" w:color="auto" w:fill="auto"/>
          </w:tcPr>
          <w:p w14:paraId="4CC8FDDC" w14:textId="4DC58C33" w:rsidR="00394B10" w:rsidRPr="00416A2B" w:rsidRDefault="00394B10" w:rsidP="00394B10">
            <w:pPr>
              <w:pStyle w:val="TAL"/>
              <w:rPr>
                <w:sz w:val="16"/>
              </w:rPr>
            </w:pPr>
            <w:r w:rsidRPr="00416A2B">
              <w:rPr>
                <w:sz w:val="16"/>
              </w:rPr>
              <w:t>S6-210176</w:t>
            </w:r>
          </w:p>
        </w:tc>
        <w:tc>
          <w:tcPr>
            <w:tcW w:w="0" w:type="auto"/>
            <w:shd w:val="clear" w:color="auto" w:fill="auto"/>
          </w:tcPr>
          <w:p w14:paraId="55BFBF68" w14:textId="2EA04C35" w:rsidR="00394B10" w:rsidRPr="00416A2B" w:rsidRDefault="00394B10" w:rsidP="00394B10">
            <w:pPr>
              <w:pStyle w:val="TAL"/>
              <w:rPr>
                <w:sz w:val="16"/>
              </w:rPr>
            </w:pPr>
            <w:r w:rsidRPr="00416A2B">
              <w:rPr>
                <w:sz w:val="16"/>
              </w:rPr>
              <w:t xml:space="preserve">Support for enhancements to </w:t>
            </w:r>
            <w:r w:rsidRPr="00416A2B">
              <w:rPr>
                <w:sz w:val="16"/>
              </w:rPr>
              <w:lastRenderedPageBreak/>
              <w:t>V2X group management and group communication</w:t>
            </w:r>
          </w:p>
        </w:tc>
        <w:tc>
          <w:tcPr>
            <w:tcW w:w="0" w:type="auto"/>
            <w:shd w:val="clear" w:color="auto" w:fill="auto"/>
          </w:tcPr>
          <w:p w14:paraId="381ED47F" w14:textId="56985243" w:rsidR="00394B10" w:rsidRPr="00416A2B" w:rsidRDefault="00394B10" w:rsidP="00394B10">
            <w:pPr>
              <w:pStyle w:val="TAL"/>
              <w:rPr>
                <w:sz w:val="16"/>
              </w:rPr>
            </w:pPr>
            <w:r w:rsidRPr="00416A2B">
              <w:rPr>
                <w:sz w:val="16"/>
              </w:rPr>
              <w:lastRenderedPageBreak/>
              <w:t>Samsung</w:t>
            </w:r>
          </w:p>
        </w:tc>
        <w:tc>
          <w:tcPr>
            <w:tcW w:w="0" w:type="auto"/>
            <w:shd w:val="clear" w:color="auto" w:fill="auto"/>
          </w:tcPr>
          <w:p w14:paraId="11CACC34" w14:textId="2C98B958" w:rsidR="00394B10" w:rsidRPr="00416A2B" w:rsidRDefault="00394B10" w:rsidP="00394B10">
            <w:pPr>
              <w:pStyle w:val="TAL"/>
              <w:rPr>
                <w:sz w:val="16"/>
              </w:rPr>
            </w:pPr>
            <w:r w:rsidRPr="00416A2B">
              <w:rPr>
                <w:sz w:val="16"/>
              </w:rPr>
              <w:t>23.286</w:t>
            </w:r>
          </w:p>
        </w:tc>
        <w:tc>
          <w:tcPr>
            <w:tcW w:w="0" w:type="auto"/>
            <w:shd w:val="clear" w:color="auto" w:fill="auto"/>
          </w:tcPr>
          <w:p w14:paraId="2C08A5FB" w14:textId="7A0B391C" w:rsidR="00394B10" w:rsidRPr="00416A2B" w:rsidRDefault="00394B10" w:rsidP="00394B10">
            <w:pPr>
              <w:pStyle w:val="TAL"/>
              <w:rPr>
                <w:sz w:val="16"/>
              </w:rPr>
            </w:pPr>
            <w:r w:rsidRPr="00416A2B">
              <w:rPr>
                <w:sz w:val="16"/>
              </w:rPr>
              <w:t>0041</w:t>
            </w:r>
          </w:p>
        </w:tc>
        <w:tc>
          <w:tcPr>
            <w:tcW w:w="0" w:type="auto"/>
            <w:shd w:val="clear" w:color="auto" w:fill="auto"/>
          </w:tcPr>
          <w:p w14:paraId="62D465C6" w14:textId="1B9AE6B4" w:rsidR="00394B10" w:rsidRPr="00416A2B" w:rsidRDefault="00394B10" w:rsidP="00394B10">
            <w:pPr>
              <w:pStyle w:val="TAR"/>
              <w:rPr>
                <w:sz w:val="16"/>
              </w:rPr>
            </w:pPr>
            <w:r w:rsidRPr="00416A2B">
              <w:rPr>
                <w:sz w:val="16"/>
              </w:rPr>
              <w:t>-</w:t>
            </w:r>
          </w:p>
        </w:tc>
        <w:tc>
          <w:tcPr>
            <w:tcW w:w="0" w:type="auto"/>
            <w:shd w:val="clear" w:color="auto" w:fill="auto"/>
          </w:tcPr>
          <w:p w14:paraId="095143BC" w14:textId="209140DD" w:rsidR="00394B10" w:rsidRPr="00416A2B" w:rsidRDefault="00394B10" w:rsidP="00394B10">
            <w:pPr>
              <w:pStyle w:val="TAL"/>
              <w:rPr>
                <w:sz w:val="16"/>
              </w:rPr>
            </w:pPr>
            <w:r w:rsidRPr="00416A2B">
              <w:rPr>
                <w:sz w:val="16"/>
              </w:rPr>
              <w:t>Rel-17</w:t>
            </w:r>
          </w:p>
        </w:tc>
        <w:tc>
          <w:tcPr>
            <w:tcW w:w="0" w:type="auto"/>
            <w:shd w:val="clear" w:color="auto" w:fill="auto"/>
          </w:tcPr>
          <w:p w14:paraId="0DA03EDE" w14:textId="7F721DF8" w:rsidR="00394B10" w:rsidRPr="00416A2B" w:rsidRDefault="00394B10" w:rsidP="00394B10">
            <w:pPr>
              <w:pStyle w:val="TAL"/>
              <w:rPr>
                <w:sz w:val="16"/>
              </w:rPr>
            </w:pPr>
            <w:r w:rsidRPr="00416A2B">
              <w:rPr>
                <w:sz w:val="16"/>
              </w:rPr>
              <w:t>B</w:t>
            </w:r>
          </w:p>
        </w:tc>
        <w:tc>
          <w:tcPr>
            <w:tcW w:w="0" w:type="auto"/>
            <w:shd w:val="clear" w:color="auto" w:fill="auto"/>
          </w:tcPr>
          <w:p w14:paraId="57988DA2" w14:textId="57F4C26E" w:rsidR="00394B10" w:rsidRPr="00416A2B" w:rsidRDefault="00394B10" w:rsidP="00394B10">
            <w:pPr>
              <w:pStyle w:val="TAL"/>
              <w:rPr>
                <w:sz w:val="16"/>
              </w:rPr>
            </w:pPr>
            <w:r w:rsidRPr="00416A2B">
              <w:rPr>
                <w:sz w:val="16"/>
              </w:rPr>
              <w:t>eV2XAPP</w:t>
            </w:r>
          </w:p>
        </w:tc>
        <w:tc>
          <w:tcPr>
            <w:tcW w:w="0" w:type="auto"/>
            <w:shd w:val="clear" w:color="auto" w:fill="auto"/>
          </w:tcPr>
          <w:p w14:paraId="127E6888" w14:textId="63D3E23B" w:rsidR="00394B10" w:rsidRPr="00416A2B" w:rsidRDefault="00394B10" w:rsidP="00394B10">
            <w:pPr>
              <w:pStyle w:val="TAL"/>
              <w:rPr>
                <w:sz w:val="16"/>
              </w:rPr>
            </w:pPr>
            <w:r w:rsidRPr="00416A2B">
              <w:rPr>
                <w:sz w:val="16"/>
              </w:rPr>
              <w:t>revised</w:t>
            </w:r>
          </w:p>
        </w:tc>
      </w:tr>
      <w:tr w:rsidR="00416A2B" w:rsidRPr="00416A2B" w14:paraId="3EC4EC89" w14:textId="77777777" w:rsidTr="00416A2B">
        <w:tc>
          <w:tcPr>
            <w:tcW w:w="0" w:type="auto"/>
            <w:shd w:val="clear" w:color="auto" w:fill="auto"/>
          </w:tcPr>
          <w:p w14:paraId="4FFAE707" w14:textId="23B30675" w:rsidR="00394B10" w:rsidRPr="00416A2B" w:rsidRDefault="00394B10" w:rsidP="00394B10">
            <w:pPr>
              <w:pStyle w:val="TAL"/>
              <w:rPr>
                <w:sz w:val="16"/>
              </w:rPr>
            </w:pPr>
            <w:r w:rsidRPr="00416A2B">
              <w:rPr>
                <w:sz w:val="16"/>
              </w:rPr>
              <w:t>S6-210278</w:t>
            </w:r>
          </w:p>
        </w:tc>
        <w:tc>
          <w:tcPr>
            <w:tcW w:w="0" w:type="auto"/>
            <w:shd w:val="clear" w:color="auto" w:fill="auto"/>
          </w:tcPr>
          <w:p w14:paraId="677DD414" w14:textId="260B834F" w:rsidR="00394B10" w:rsidRPr="00416A2B" w:rsidRDefault="00394B10" w:rsidP="00394B10">
            <w:pPr>
              <w:pStyle w:val="TAL"/>
              <w:rPr>
                <w:sz w:val="16"/>
              </w:rPr>
            </w:pPr>
            <w:r w:rsidRPr="00416A2B">
              <w:rPr>
                <w:sz w:val="16"/>
              </w:rPr>
              <w:t>Support for enhancements to V2X group management and group communication</w:t>
            </w:r>
          </w:p>
        </w:tc>
        <w:tc>
          <w:tcPr>
            <w:tcW w:w="0" w:type="auto"/>
            <w:shd w:val="clear" w:color="auto" w:fill="auto"/>
          </w:tcPr>
          <w:p w14:paraId="613DE99E" w14:textId="22B92825" w:rsidR="00394B10" w:rsidRPr="00416A2B" w:rsidRDefault="00394B10" w:rsidP="00394B10">
            <w:pPr>
              <w:pStyle w:val="TAL"/>
              <w:rPr>
                <w:sz w:val="16"/>
              </w:rPr>
            </w:pPr>
            <w:r w:rsidRPr="00416A2B">
              <w:rPr>
                <w:sz w:val="16"/>
              </w:rPr>
              <w:t>Samsung</w:t>
            </w:r>
          </w:p>
        </w:tc>
        <w:tc>
          <w:tcPr>
            <w:tcW w:w="0" w:type="auto"/>
            <w:shd w:val="clear" w:color="auto" w:fill="auto"/>
          </w:tcPr>
          <w:p w14:paraId="1F3830E3" w14:textId="3445E0FE" w:rsidR="00394B10" w:rsidRPr="00416A2B" w:rsidRDefault="00394B10" w:rsidP="00394B10">
            <w:pPr>
              <w:pStyle w:val="TAL"/>
              <w:rPr>
                <w:sz w:val="16"/>
              </w:rPr>
            </w:pPr>
            <w:r w:rsidRPr="00416A2B">
              <w:rPr>
                <w:sz w:val="16"/>
              </w:rPr>
              <w:t>23.286</w:t>
            </w:r>
          </w:p>
        </w:tc>
        <w:tc>
          <w:tcPr>
            <w:tcW w:w="0" w:type="auto"/>
            <w:shd w:val="clear" w:color="auto" w:fill="auto"/>
          </w:tcPr>
          <w:p w14:paraId="49B829D0" w14:textId="77D54A09" w:rsidR="00394B10" w:rsidRPr="00416A2B" w:rsidRDefault="00394B10" w:rsidP="00394B10">
            <w:pPr>
              <w:pStyle w:val="TAL"/>
              <w:rPr>
                <w:sz w:val="16"/>
              </w:rPr>
            </w:pPr>
            <w:r w:rsidRPr="00416A2B">
              <w:rPr>
                <w:sz w:val="16"/>
              </w:rPr>
              <w:t>0041</w:t>
            </w:r>
          </w:p>
        </w:tc>
        <w:tc>
          <w:tcPr>
            <w:tcW w:w="0" w:type="auto"/>
            <w:shd w:val="clear" w:color="auto" w:fill="auto"/>
          </w:tcPr>
          <w:p w14:paraId="3928F6FD" w14:textId="4C862C56" w:rsidR="00394B10" w:rsidRPr="00416A2B" w:rsidRDefault="00394B10" w:rsidP="00394B10">
            <w:pPr>
              <w:pStyle w:val="TAR"/>
              <w:rPr>
                <w:sz w:val="16"/>
              </w:rPr>
            </w:pPr>
            <w:r w:rsidRPr="00416A2B">
              <w:rPr>
                <w:sz w:val="16"/>
              </w:rPr>
              <w:t>1</w:t>
            </w:r>
          </w:p>
        </w:tc>
        <w:tc>
          <w:tcPr>
            <w:tcW w:w="0" w:type="auto"/>
            <w:shd w:val="clear" w:color="auto" w:fill="auto"/>
          </w:tcPr>
          <w:p w14:paraId="73982D5C" w14:textId="525FBCD4" w:rsidR="00394B10" w:rsidRPr="00416A2B" w:rsidRDefault="00394B10" w:rsidP="00394B10">
            <w:pPr>
              <w:pStyle w:val="TAL"/>
              <w:rPr>
                <w:sz w:val="16"/>
              </w:rPr>
            </w:pPr>
            <w:r w:rsidRPr="00416A2B">
              <w:rPr>
                <w:sz w:val="16"/>
              </w:rPr>
              <w:t>Rel-17</w:t>
            </w:r>
          </w:p>
        </w:tc>
        <w:tc>
          <w:tcPr>
            <w:tcW w:w="0" w:type="auto"/>
            <w:shd w:val="clear" w:color="auto" w:fill="auto"/>
          </w:tcPr>
          <w:p w14:paraId="30112061" w14:textId="3DDBE5D6" w:rsidR="00394B10" w:rsidRPr="00416A2B" w:rsidRDefault="00394B10" w:rsidP="00394B10">
            <w:pPr>
              <w:pStyle w:val="TAL"/>
              <w:rPr>
                <w:sz w:val="16"/>
              </w:rPr>
            </w:pPr>
            <w:r w:rsidRPr="00416A2B">
              <w:rPr>
                <w:sz w:val="16"/>
              </w:rPr>
              <w:t>B</w:t>
            </w:r>
          </w:p>
        </w:tc>
        <w:tc>
          <w:tcPr>
            <w:tcW w:w="0" w:type="auto"/>
            <w:shd w:val="clear" w:color="auto" w:fill="auto"/>
          </w:tcPr>
          <w:p w14:paraId="1C13E9C1" w14:textId="380D0DE5" w:rsidR="00394B10" w:rsidRPr="00416A2B" w:rsidRDefault="00394B10" w:rsidP="00394B10">
            <w:pPr>
              <w:pStyle w:val="TAL"/>
              <w:rPr>
                <w:sz w:val="16"/>
              </w:rPr>
            </w:pPr>
            <w:r w:rsidRPr="00416A2B">
              <w:rPr>
                <w:sz w:val="16"/>
              </w:rPr>
              <w:t>eV2XAPP</w:t>
            </w:r>
          </w:p>
        </w:tc>
        <w:tc>
          <w:tcPr>
            <w:tcW w:w="0" w:type="auto"/>
            <w:shd w:val="clear" w:color="auto" w:fill="auto"/>
          </w:tcPr>
          <w:p w14:paraId="42FB53A6" w14:textId="67DAEB26" w:rsidR="00394B10" w:rsidRPr="00416A2B" w:rsidRDefault="00394B10" w:rsidP="00394B10">
            <w:pPr>
              <w:pStyle w:val="TAL"/>
              <w:rPr>
                <w:sz w:val="16"/>
              </w:rPr>
            </w:pPr>
            <w:r w:rsidRPr="00416A2B">
              <w:rPr>
                <w:sz w:val="16"/>
              </w:rPr>
              <w:t>revised</w:t>
            </w:r>
          </w:p>
        </w:tc>
      </w:tr>
      <w:tr w:rsidR="00416A2B" w:rsidRPr="00416A2B" w14:paraId="14BBC084" w14:textId="77777777" w:rsidTr="00416A2B">
        <w:tc>
          <w:tcPr>
            <w:tcW w:w="0" w:type="auto"/>
            <w:shd w:val="clear" w:color="auto" w:fill="auto"/>
          </w:tcPr>
          <w:p w14:paraId="3CBC4DF5" w14:textId="01D53ECE" w:rsidR="00394B10" w:rsidRPr="00416A2B" w:rsidRDefault="00394B10" w:rsidP="00394B10">
            <w:pPr>
              <w:pStyle w:val="TAL"/>
              <w:rPr>
                <w:sz w:val="16"/>
              </w:rPr>
            </w:pPr>
            <w:r w:rsidRPr="00416A2B">
              <w:rPr>
                <w:sz w:val="16"/>
              </w:rPr>
              <w:t>S6-210362</w:t>
            </w:r>
          </w:p>
        </w:tc>
        <w:tc>
          <w:tcPr>
            <w:tcW w:w="0" w:type="auto"/>
            <w:shd w:val="clear" w:color="auto" w:fill="auto"/>
          </w:tcPr>
          <w:p w14:paraId="1F07831A" w14:textId="6CD716D0" w:rsidR="00394B10" w:rsidRPr="00416A2B" w:rsidRDefault="00394B10" w:rsidP="00394B10">
            <w:pPr>
              <w:pStyle w:val="TAL"/>
              <w:rPr>
                <w:sz w:val="16"/>
              </w:rPr>
            </w:pPr>
            <w:r w:rsidRPr="00416A2B">
              <w:rPr>
                <w:sz w:val="16"/>
              </w:rPr>
              <w:t>Support for enhancements to V2X group management and group communication</w:t>
            </w:r>
          </w:p>
        </w:tc>
        <w:tc>
          <w:tcPr>
            <w:tcW w:w="0" w:type="auto"/>
            <w:shd w:val="clear" w:color="auto" w:fill="auto"/>
          </w:tcPr>
          <w:p w14:paraId="7E3D40C7" w14:textId="12930954" w:rsidR="00394B10" w:rsidRPr="00416A2B" w:rsidRDefault="00394B10" w:rsidP="00394B10">
            <w:pPr>
              <w:pStyle w:val="TAL"/>
              <w:rPr>
                <w:sz w:val="16"/>
              </w:rPr>
            </w:pPr>
            <w:r w:rsidRPr="00416A2B">
              <w:rPr>
                <w:sz w:val="16"/>
              </w:rPr>
              <w:t>Samsung</w:t>
            </w:r>
          </w:p>
        </w:tc>
        <w:tc>
          <w:tcPr>
            <w:tcW w:w="0" w:type="auto"/>
            <w:shd w:val="clear" w:color="auto" w:fill="auto"/>
          </w:tcPr>
          <w:p w14:paraId="0EEB0550" w14:textId="2DD984F4" w:rsidR="00394B10" w:rsidRPr="00416A2B" w:rsidRDefault="00394B10" w:rsidP="00394B10">
            <w:pPr>
              <w:pStyle w:val="TAL"/>
              <w:rPr>
                <w:sz w:val="16"/>
              </w:rPr>
            </w:pPr>
            <w:r w:rsidRPr="00416A2B">
              <w:rPr>
                <w:sz w:val="16"/>
              </w:rPr>
              <w:t>23.286</w:t>
            </w:r>
          </w:p>
        </w:tc>
        <w:tc>
          <w:tcPr>
            <w:tcW w:w="0" w:type="auto"/>
            <w:shd w:val="clear" w:color="auto" w:fill="auto"/>
          </w:tcPr>
          <w:p w14:paraId="69377AA5" w14:textId="0CCE4947" w:rsidR="00394B10" w:rsidRPr="00416A2B" w:rsidRDefault="00394B10" w:rsidP="00394B10">
            <w:pPr>
              <w:pStyle w:val="TAL"/>
              <w:rPr>
                <w:sz w:val="16"/>
              </w:rPr>
            </w:pPr>
            <w:r w:rsidRPr="00416A2B">
              <w:rPr>
                <w:sz w:val="16"/>
              </w:rPr>
              <w:t>0041</w:t>
            </w:r>
          </w:p>
        </w:tc>
        <w:tc>
          <w:tcPr>
            <w:tcW w:w="0" w:type="auto"/>
            <w:shd w:val="clear" w:color="auto" w:fill="auto"/>
          </w:tcPr>
          <w:p w14:paraId="1068E8B5" w14:textId="60DDEAF4" w:rsidR="00394B10" w:rsidRPr="00416A2B" w:rsidRDefault="00394B10" w:rsidP="00394B10">
            <w:pPr>
              <w:pStyle w:val="TAR"/>
              <w:rPr>
                <w:sz w:val="16"/>
              </w:rPr>
            </w:pPr>
            <w:r w:rsidRPr="00416A2B">
              <w:rPr>
                <w:sz w:val="16"/>
              </w:rPr>
              <w:t>2</w:t>
            </w:r>
          </w:p>
        </w:tc>
        <w:tc>
          <w:tcPr>
            <w:tcW w:w="0" w:type="auto"/>
            <w:shd w:val="clear" w:color="auto" w:fill="auto"/>
          </w:tcPr>
          <w:p w14:paraId="23B41649" w14:textId="3C8B7B64" w:rsidR="00394B10" w:rsidRPr="00416A2B" w:rsidRDefault="00394B10" w:rsidP="00394B10">
            <w:pPr>
              <w:pStyle w:val="TAL"/>
              <w:rPr>
                <w:sz w:val="16"/>
              </w:rPr>
            </w:pPr>
            <w:r w:rsidRPr="00416A2B">
              <w:rPr>
                <w:sz w:val="16"/>
              </w:rPr>
              <w:t>Rel-17</w:t>
            </w:r>
          </w:p>
        </w:tc>
        <w:tc>
          <w:tcPr>
            <w:tcW w:w="0" w:type="auto"/>
            <w:shd w:val="clear" w:color="auto" w:fill="auto"/>
          </w:tcPr>
          <w:p w14:paraId="4EC7C0A4" w14:textId="4E09829E" w:rsidR="00394B10" w:rsidRPr="00416A2B" w:rsidRDefault="00394B10" w:rsidP="00394B10">
            <w:pPr>
              <w:pStyle w:val="TAL"/>
              <w:rPr>
                <w:sz w:val="16"/>
              </w:rPr>
            </w:pPr>
            <w:r w:rsidRPr="00416A2B">
              <w:rPr>
                <w:sz w:val="16"/>
              </w:rPr>
              <w:t>B</w:t>
            </w:r>
          </w:p>
        </w:tc>
        <w:tc>
          <w:tcPr>
            <w:tcW w:w="0" w:type="auto"/>
            <w:shd w:val="clear" w:color="auto" w:fill="auto"/>
          </w:tcPr>
          <w:p w14:paraId="6036306A" w14:textId="5DE4D8B0" w:rsidR="00394B10" w:rsidRPr="00416A2B" w:rsidRDefault="00394B10" w:rsidP="00394B10">
            <w:pPr>
              <w:pStyle w:val="TAL"/>
              <w:rPr>
                <w:sz w:val="16"/>
              </w:rPr>
            </w:pPr>
            <w:r w:rsidRPr="00416A2B">
              <w:rPr>
                <w:sz w:val="16"/>
              </w:rPr>
              <w:t>eV2XAPP</w:t>
            </w:r>
          </w:p>
        </w:tc>
        <w:tc>
          <w:tcPr>
            <w:tcW w:w="0" w:type="auto"/>
            <w:shd w:val="clear" w:color="auto" w:fill="auto"/>
          </w:tcPr>
          <w:p w14:paraId="19EC2E5F" w14:textId="2F59CA5B" w:rsidR="00394B10" w:rsidRPr="00416A2B" w:rsidRDefault="00394B10" w:rsidP="00394B10">
            <w:pPr>
              <w:pStyle w:val="TAL"/>
              <w:rPr>
                <w:sz w:val="16"/>
              </w:rPr>
            </w:pPr>
            <w:r w:rsidRPr="00416A2B">
              <w:rPr>
                <w:sz w:val="16"/>
              </w:rPr>
              <w:t>agreed</w:t>
            </w:r>
          </w:p>
        </w:tc>
      </w:tr>
      <w:tr w:rsidR="00416A2B" w:rsidRPr="00416A2B" w14:paraId="22E86B78" w14:textId="77777777" w:rsidTr="00416A2B">
        <w:tc>
          <w:tcPr>
            <w:tcW w:w="0" w:type="auto"/>
            <w:shd w:val="clear" w:color="auto" w:fill="auto"/>
          </w:tcPr>
          <w:p w14:paraId="46C715A4" w14:textId="496F97E3" w:rsidR="00394B10" w:rsidRPr="00416A2B" w:rsidRDefault="00394B10" w:rsidP="00394B10">
            <w:pPr>
              <w:pStyle w:val="TAL"/>
              <w:rPr>
                <w:sz w:val="16"/>
              </w:rPr>
            </w:pPr>
            <w:r w:rsidRPr="00416A2B">
              <w:rPr>
                <w:sz w:val="16"/>
              </w:rPr>
              <w:t>S6-210019</w:t>
            </w:r>
          </w:p>
        </w:tc>
        <w:tc>
          <w:tcPr>
            <w:tcW w:w="0" w:type="auto"/>
            <w:shd w:val="clear" w:color="auto" w:fill="auto"/>
          </w:tcPr>
          <w:p w14:paraId="5E960CC4" w14:textId="5922A945" w:rsidR="00394B10" w:rsidRPr="00416A2B" w:rsidRDefault="00394B10" w:rsidP="00394B10">
            <w:pPr>
              <w:pStyle w:val="TAL"/>
              <w:rPr>
                <w:sz w:val="16"/>
              </w:rPr>
            </w:pPr>
            <w:r w:rsidRPr="00416A2B">
              <w:rPr>
                <w:sz w:val="16"/>
              </w:rPr>
              <w:t>Private Call Transfer Corrections</w:t>
            </w:r>
          </w:p>
        </w:tc>
        <w:tc>
          <w:tcPr>
            <w:tcW w:w="0" w:type="auto"/>
            <w:shd w:val="clear" w:color="auto" w:fill="auto"/>
          </w:tcPr>
          <w:p w14:paraId="3D74B363" w14:textId="21C492B0" w:rsidR="00394B10" w:rsidRPr="00416A2B" w:rsidRDefault="00394B10" w:rsidP="00394B10">
            <w:pPr>
              <w:pStyle w:val="TAL"/>
              <w:rPr>
                <w:sz w:val="16"/>
              </w:rPr>
            </w:pPr>
            <w:r w:rsidRPr="00416A2B">
              <w:rPr>
                <w:sz w:val="16"/>
              </w:rPr>
              <w:t>Kontron Transportation France</w:t>
            </w:r>
          </w:p>
        </w:tc>
        <w:tc>
          <w:tcPr>
            <w:tcW w:w="0" w:type="auto"/>
            <w:shd w:val="clear" w:color="auto" w:fill="auto"/>
          </w:tcPr>
          <w:p w14:paraId="4112C44B" w14:textId="0D3C1C84" w:rsidR="00394B10" w:rsidRPr="00416A2B" w:rsidRDefault="00394B10" w:rsidP="00394B10">
            <w:pPr>
              <w:pStyle w:val="TAL"/>
              <w:rPr>
                <w:sz w:val="16"/>
              </w:rPr>
            </w:pPr>
            <w:r w:rsidRPr="00416A2B">
              <w:rPr>
                <w:sz w:val="16"/>
              </w:rPr>
              <w:t>23.379</w:t>
            </w:r>
          </w:p>
        </w:tc>
        <w:tc>
          <w:tcPr>
            <w:tcW w:w="0" w:type="auto"/>
            <w:shd w:val="clear" w:color="auto" w:fill="auto"/>
          </w:tcPr>
          <w:p w14:paraId="0801373C" w14:textId="561EBEBB" w:rsidR="00394B10" w:rsidRPr="00416A2B" w:rsidRDefault="00394B10" w:rsidP="00394B10">
            <w:pPr>
              <w:pStyle w:val="TAL"/>
              <w:rPr>
                <w:sz w:val="16"/>
              </w:rPr>
            </w:pPr>
            <w:r w:rsidRPr="00416A2B">
              <w:rPr>
                <w:sz w:val="16"/>
              </w:rPr>
              <w:t>0286</w:t>
            </w:r>
          </w:p>
        </w:tc>
        <w:tc>
          <w:tcPr>
            <w:tcW w:w="0" w:type="auto"/>
            <w:shd w:val="clear" w:color="auto" w:fill="auto"/>
          </w:tcPr>
          <w:p w14:paraId="31B09EF0" w14:textId="7487F069" w:rsidR="00394B10" w:rsidRPr="00416A2B" w:rsidRDefault="00394B10" w:rsidP="00394B10">
            <w:pPr>
              <w:pStyle w:val="TAR"/>
              <w:rPr>
                <w:sz w:val="16"/>
              </w:rPr>
            </w:pPr>
            <w:r w:rsidRPr="00416A2B">
              <w:rPr>
                <w:sz w:val="16"/>
              </w:rPr>
              <w:t>-</w:t>
            </w:r>
          </w:p>
        </w:tc>
        <w:tc>
          <w:tcPr>
            <w:tcW w:w="0" w:type="auto"/>
            <w:shd w:val="clear" w:color="auto" w:fill="auto"/>
          </w:tcPr>
          <w:p w14:paraId="5FCE221F" w14:textId="1E1EDC3D" w:rsidR="00394B10" w:rsidRPr="00416A2B" w:rsidRDefault="00394B10" w:rsidP="00394B10">
            <w:pPr>
              <w:pStyle w:val="TAL"/>
              <w:rPr>
                <w:sz w:val="16"/>
              </w:rPr>
            </w:pPr>
            <w:r w:rsidRPr="00416A2B">
              <w:rPr>
                <w:sz w:val="16"/>
              </w:rPr>
              <w:t>Rel-17</w:t>
            </w:r>
          </w:p>
        </w:tc>
        <w:tc>
          <w:tcPr>
            <w:tcW w:w="0" w:type="auto"/>
            <w:shd w:val="clear" w:color="auto" w:fill="auto"/>
          </w:tcPr>
          <w:p w14:paraId="01FFDD4D" w14:textId="20F3DFD0" w:rsidR="00394B10" w:rsidRPr="00416A2B" w:rsidRDefault="00394B10" w:rsidP="00394B10">
            <w:pPr>
              <w:pStyle w:val="TAL"/>
              <w:rPr>
                <w:sz w:val="16"/>
              </w:rPr>
            </w:pPr>
            <w:r w:rsidRPr="00416A2B">
              <w:rPr>
                <w:sz w:val="16"/>
              </w:rPr>
              <w:t>F</w:t>
            </w:r>
          </w:p>
        </w:tc>
        <w:tc>
          <w:tcPr>
            <w:tcW w:w="0" w:type="auto"/>
            <w:shd w:val="clear" w:color="auto" w:fill="auto"/>
          </w:tcPr>
          <w:p w14:paraId="4FD984E0" w14:textId="46DDE543" w:rsidR="00394B10" w:rsidRPr="00416A2B" w:rsidRDefault="00394B10" w:rsidP="00394B10">
            <w:pPr>
              <w:pStyle w:val="TAL"/>
              <w:rPr>
                <w:sz w:val="16"/>
              </w:rPr>
            </w:pPr>
            <w:r w:rsidRPr="00416A2B">
              <w:rPr>
                <w:sz w:val="16"/>
              </w:rPr>
              <w:t>eMONASTERY2</w:t>
            </w:r>
          </w:p>
        </w:tc>
        <w:tc>
          <w:tcPr>
            <w:tcW w:w="0" w:type="auto"/>
            <w:shd w:val="clear" w:color="auto" w:fill="auto"/>
          </w:tcPr>
          <w:p w14:paraId="66CB5E2A" w14:textId="49B105BE" w:rsidR="00394B10" w:rsidRPr="00416A2B" w:rsidRDefault="00394B10" w:rsidP="00394B10">
            <w:pPr>
              <w:pStyle w:val="TAL"/>
              <w:rPr>
                <w:sz w:val="16"/>
              </w:rPr>
            </w:pPr>
            <w:r w:rsidRPr="00416A2B">
              <w:rPr>
                <w:sz w:val="16"/>
              </w:rPr>
              <w:t>revised</w:t>
            </w:r>
          </w:p>
        </w:tc>
      </w:tr>
      <w:tr w:rsidR="00416A2B" w:rsidRPr="00416A2B" w14:paraId="67A59E44" w14:textId="77777777" w:rsidTr="00416A2B">
        <w:tc>
          <w:tcPr>
            <w:tcW w:w="0" w:type="auto"/>
            <w:shd w:val="clear" w:color="auto" w:fill="auto"/>
          </w:tcPr>
          <w:p w14:paraId="13A45504" w14:textId="57B574BD" w:rsidR="00394B10" w:rsidRPr="00416A2B" w:rsidRDefault="00394B10" w:rsidP="00394B10">
            <w:pPr>
              <w:pStyle w:val="TAL"/>
              <w:rPr>
                <w:sz w:val="16"/>
              </w:rPr>
            </w:pPr>
            <w:r w:rsidRPr="00416A2B">
              <w:rPr>
                <w:sz w:val="16"/>
              </w:rPr>
              <w:t>S6-210202</w:t>
            </w:r>
          </w:p>
        </w:tc>
        <w:tc>
          <w:tcPr>
            <w:tcW w:w="0" w:type="auto"/>
            <w:shd w:val="clear" w:color="auto" w:fill="auto"/>
          </w:tcPr>
          <w:p w14:paraId="225E252A" w14:textId="674C4EEC" w:rsidR="00394B10" w:rsidRPr="00416A2B" w:rsidRDefault="00394B10" w:rsidP="00394B10">
            <w:pPr>
              <w:pStyle w:val="TAL"/>
              <w:rPr>
                <w:sz w:val="16"/>
              </w:rPr>
            </w:pPr>
            <w:r w:rsidRPr="00416A2B">
              <w:rPr>
                <w:sz w:val="16"/>
              </w:rPr>
              <w:t>Private Call Transfer Corrections</w:t>
            </w:r>
          </w:p>
        </w:tc>
        <w:tc>
          <w:tcPr>
            <w:tcW w:w="0" w:type="auto"/>
            <w:shd w:val="clear" w:color="auto" w:fill="auto"/>
          </w:tcPr>
          <w:p w14:paraId="10C48444" w14:textId="757CB2E2" w:rsidR="00394B10" w:rsidRPr="00416A2B" w:rsidRDefault="00394B10" w:rsidP="00394B10">
            <w:pPr>
              <w:pStyle w:val="TAL"/>
              <w:rPr>
                <w:sz w:val="16"/>
              </w:rPr>
            </w:pPr>
            <w:r w:rsidRPr="00416A2B">
              <w:rPr>
                <w:sz w:val="16"/>
              </w:rPr>
              <w:t>Kontron Transportation France</w:t>
            </w:r>
          </w:p>
        </w:tc>
        <w:tc>
          <w:tcPr>
            <w:tcW w:w="0" w:type="auto"/>
            <w:shd w:val="clear" w:color="auto" w:fill="auto"/>
          </w:tcPr>
          <w:p w14:paraId="5E12ED88" w14:textId="4BE791AB" w:rsidR="00394B10" w:rsidRPr="00416A2B" w:rsidRDefault="00394B10" w:rsidP="00394B10">
            <w:pPr>
              <w:pStyle w:val="TAL"/>
              <w:rPr>
                <w:sz w:val="16"/>
              </w:rPr>
            </w:pPr>
            <w:r w:rsidRPr="00416A2B">
              <w:rPr>
                <w:sz w:val="16"/>
              </w:rPr>
              <w:t>23.379</w:t>
            </w:r>
          </w:p>
        </w:tc>
        <w:tc>
          <w:tcPr>
            <w:tcW w:w="0" w:type="auto"/>
            <w:shd w:val="clear" w:color="auto" w:fill="auto"/>
          </w:tcPr>
          <w:p w14:paraId="172F6987" w14:textId="0DCC39D8" w:rsidR="00394B10" w:rsidRPr="00416A2B" w:rsidRDefault="00394B10" w:rsidP="00394B10">
            <w:pPr>
              <w:pStyle w:val="TAL"/>
              <w:rPr>
                <w:sz w:val="16"/>
              </w:rPr>
            </w:pPr>
            <w:r w:rsidRPr="00416A2B">
              <w:rPr>
                <w:sz w:val="16"/>
              </w:rPr>
              <w:t>0286</w:t>
            </w:r>
          </w:p>
        </w:tc>
        <w:tc>
          <w:tcPr>
            <w:tcW w:w="0" w:type="auto"/>
            <w:shd w:val="clear" w:color="auto" w:fill="auto"/>
          </w:tcPr>
          <w:p w14:paraId="10F021D5" w14:textId="6ED3DC72" w:rsidR="00394B10" w:rsidRPr="00416A2B" w:rsidRDefault="00394B10" w:rsidP="00394B10">
            <w:pPr>
              <w:pStyle w:val="TAR"/>
              <w:rPr>
                <w:sz w:val="16"/>
              </w:rPr>
            </w:pPr>
            <w:r w:rsidRPr="00416A2B">
              <w:rPr>
                <w:sz w:val="16"/>
              </w:rPr>
              <w:t>1</w:t>
            </w:r>
          </w:p>
        </w:tc>
        <w:tc>
          <w:tcPr>
            <w:tcW w:w="0" w:type="auto"/>
            <w:shd w:val="clear" w:color="auto" w:fill="auto"/>
          </w:tcPr>
          <w:p w14:paraId="674EAE49" w14:textId="50BCFE78" w:rsidR="00394B10" w:rsidRPr="00416A2B" w:rsidRDefault="00394B10" w:rsidP="00394B10">
            <w:pPr>
              <w:pStyle w:val="TAL"/>
              <w:rPr>
                <w:sz w:val="16"/>
              </w:rPr>
            </w:pPr>
            <w:r w:rsidRPr="00416A2B">
              <w:rPr>
                <w:sz w:val="16"/>
              </w:rPr>
              <w:t>Rel-17</w:t>
            </w:r>
          </w:p>
        </w:tc>
        <w:tc>
          <w:tcPr>
            <w:tcW w:w="0" w:type="auto"/>
            <w:shd w:val="clear" w:color="auto" w:fill="auto"/>
          </w:tcPr>
          <w:p w14:paraId="5081126A" w14:textId="7D7B2193" w:rsidR="00394B10" w:rsidRPr="00416A2B" w:rsidRDefault="00394B10" w:rsidP="00394B10">
            <w:pPr>
              <w:pStyle w:val="TAL"/>
              <w:rPr>
                <w:sz w:val="16"/>
              </w:rPr>
            </w:pPr>
            <w:r w:rsidRPr="00416A2B">
              <w:rPr>
                <w:sz w:val="16"/>
              </w:rPr>
              <w:t>F</w:t>
            </w:r>
          </w:p>
        </w:tc>
        <w:tc>
          <w:tcPr>
            <w:tcW w:w="0" w:type="auto"/>
            <w:shd w:val="clear" w:color="auto" w:fill="auto"/>
          </w:tcPr>
          <w:p w14:paraId="02AC5BEE" w14:textId="77C3F863" w:rsidR="00394B10" w:rsidRPr="00416A2B" w:rsidRDefault="00394B10" w:rsidP="00394B10">
            <w:pPr>
              <w:pStyle w:val="TAL"/>
              <w:rPr>
                <w:sz w:val="16"/>
              </w:rPr>
            </w:pPr>
            <w:r w:rsidRPr="00416A2B">
              <w:rPr>
                <w:sz w:val="16"/>
              </w:rPr>
              <w:t>eMONASTERY2</w:t>
            </w:r>
          </w:p>
        </w:tc>
        <w:tc>
          <w:tcPr>
            <w:tcW w:w="0" w:type="auto"/>
            <w:shd w:val="clear" w:color="auto" w:fill="auto"/>
          </w:tcPr>
          <w:p w14:paraId="294F70C2" w14:textId="341CF510" w:rsidR="00394B10" w:rsidRPr="00416A2B" w:rsidRDefault="00394B10" w:rsidP="00394B10">
            <w:pPr>
              <w:pStyle w:val="TAL"/>
              <w:rPr>
                <w:sz w:val="16"/>
              </w:rPr>
            </w:pPr>
            <w:r w:rsidRPr="00416A2B">
              <w:rPr>
                <w:sz w:val="16"/>
              </w:rPr>
              <w:t>agreed</w:t>
            </w:r>
          </w:p>
        </w:tc>
      </w:tr>
      <w:tr w:rsidR="00416A2B" w:rsidRPr="00416A2B" w14:paraId="38776C8A" w14:textId="77777777" w:rsidTr="00416A2B">
        <w:tc>
          <w:tcPr>
            <w:tcW w:w="0" w:type="auto"/>
            <w:shd w:val="clear" w:color="auto" w:fill="auto"/>
          </w:tcPr>
          <w:p w14:paraId="212D52C3" w14:textId="588BBC1A" w:rsidR="00394B10" w:rsidRPr="00416A2B" w:rsidRDefault="00394B10" w:rsidP="00394B10">
            <w:pPr>
              <w:pStyle w:val="TAL"/>
              <w:rPr>
                <w:sz w:val="16"/>
              </w:rPr>
            </w:pPr>
            <w:r w:rsidRPr="00416A2B">
              <w:rPr>
                <w:sz w:val="16"/>
              </w:rPr>
              <w:t>S6-210065</w:t>
            </w:r>
          </w:p>
        </w:tc>
        <w:tc>
          <w:tcPr>
            <w:tcW w:w="0" w:type="auto"/>
            <w:shd w:val="clear" w:color="auto" w:fill="auto"/>
          </w:tcPr>
          <w:p w14:paraId="62CCCF44" w14:textId="03BC26B6" w:rsidR="00394B10" w:rsidRPr="00416A2B" w:rsidRDefault="00394B10" w:rsidP="00394B10">
            <w:pPr>
              <w:pStyle w:val="TAL"/>
              <w:rPr>
                <w:sz w:val="16"/>
              </w:rPr>
            </w:pPr>
            <w:r w:rsidRPr="00416A2B">
              <w:rPr>
                <w:sz w:val="16"/>
              </w:rPr>
              <w:t xml:space="preserve">List of </w:t>
            </w:r>
            <w:proofErr w:type="gramStart"/>
            <w:r w:rsidRPr="00416A2B">
              <w:rPr>
                <w:sz w:val="16"/>
              </w:rPr>
              <w:t>partner</w:t>
            </w:r>
            <w:proofErr w:type="gramEnd"/>
            <w:r w:rsidRPr="00416A2B">
              <w:rPr>
                <w:sz w:val="16"/>
              </w:rPr>
              <w:t xml:space="preserve"> MCPTT systems for private calls</w:t>
            </w:r>
          </w:p>
        </w:tc>
        <w:tc>
          <w:tcPr>
            <w:tcW w:w="0" w:type="auto"/>
            <w:shd w:val="clear" w:color="auto" w:fill="auto"/>
          </w:tcPr>
          <w:p w14:paraId="66384808" w14:textId="6425D1DB" w:rsidR="00394B10" w:rsidRPr="00416A2B" w:rsidRDefault="00394B10" w:rsidP="00394B10">
            <w:pPr>
              <w:pStyle w:val="TAL"/>
              <w:rPr>
                <w:sz w:val="16"/>
              </w:rPr>
            </w:pPr>
            <w:r w:rsidRPr="00416A2B">
              <w:rPr>
                <w:sz w:val="16"/>
              </w:rPr>
              <w:t>Nokia, Nokia Shanghai Bell</w:t>
            </w:r>
          </w:p>
        </w:tc>
        <w:tc>
          <w:tcPr>
            <w:tcW w:w="0" w:type="auto"/>
            <w:shd w:val="clear" w:color="auto" w:fill="auto"/>
          </w:tcPr>
          <w:p w14:paraId="18303D11" w14:textId="19F0B22D" w:rsidR="00394B10" w:rsidRPr="00416A2B" w:rsidRDefault="00394B10" w:rsidP="00394B10">
            <w:pPr>
              <w:pStyle w:val="TAL"/>
              <w:rPr>
                <w:sz w:val="16"/>
              </w:rPr>
            </w:pPr>
            <w:r w:rsidRPr="00416A2B">
              <w:rPr>
                <w:sz w:val="16"/>
              </w:rPr>
              <w:t>23.379</w:t>
            </w:r>
          </w:p>
        </w:tc>
        <w:tc>
          <w:tcPr>
            <w:tcW w:w="0" w:type="auto"/>
            <w:shd w:val="clear" w:color="auto" w:fill="auto"/>
          </w:tcPr>
          <w:p w14:paraId="0DA366B5" w14:textId="41F0263D" w:rsidR="00394B10" w:rsidRPr="00416A2B" w:rsidRDefault="00394B10" w:rsidP="00394B10">
            <w:pPr>
              <w:pStyle w:val="TAL"/>
              <w:rPr>
                <w:sz w:val="16"/>
              </w:rPr>
            </w:pPr>
            <w:r w:rsidRPr="00416A2B">
              <w:rPr>
                <w:sz w:val="16"/>
              </w:rPr>
              <w:t>0287</w:t>
            </w:r>
          </w:p>
        </w:tc>
        <w:tc>
          <w:tcPr>
            <w:tcW w:w="0" w:type="auto"/>
            <w:shd w:val="clear" w:color="auto" w:fill="auto"/>
          </w:tcPr>
          <w:p w14:paraId="50A7E3B4" w14:textId="34F7CD59" w:rsidR="00394B10" w:rsidRPr="00416A2B" w:rsidRDefault="00394B10" w:rsidP="00394B10">
            <w:pPr>
              <w:pStyle w:val="TAR"/>
              <w:rPr>
                <w:sz w:val="16"/>
              </w:rPr>
            </w:pPr>
            <w:r w:rsidRPr="00416A2B">
              <w:rPr>
                <w:sz w:val="16"/>
              </w:rPr>
              <w:t>-</w:t>
            </w:r>
          </w:p>
        </w:tc>
        <w:tc>
          <w:tcPr>
            <w:tcW w:w="0" w:type="auto"/>
            <w:shd w:val="clear" w:color="auto" w:fill="auto"/>
          </w:tcPr>
          <w:p w14:paraId="53D741D6" w14:textId="218DAB59" w:rsidR="00394B10" w:rsidRPr="00416A2B" w:rsidRDefault="00394B10" w:rsidP="00394B10">
            <w:pPr>
              <w:pStyle w:val="TAL"/>
              <w:rPr>
                <w:sz w:val="16"/>
              </w:rPr>
            </w:pPr>
            <w:r w:rsidRPr="00416A2B">
              <w:rPr>
                <w:sz w:val="16"/>
              </w:rPr>
              <w:t>Rel-17</w:t>
            </w:r>
          </w:p>
        </w:tc>
        <w:tc>
          <w:tcPr>
            <w:tcW w:w="0" w:type="auto"/>
            <w:shd w:val="clear" w:color="auto" w:fill="auto"/>
          </w:tcPr>
          <w:p w14:paraId="04059998" w14:textId="52F32AE8" w:rsidR="00394B10" w:rsidRPr="00416A2B" w:rsidRDefault="00394B10" w:rsidP="00394B10">
            <w:pPr>
              <w:pStyle w:val="TAL"/>
              <w:rPr>
                <w:sz w:val="16"/>
              </w:rPr>
            </w:pPr>
            <w:r w:rsidRPr="00416A2B">
              <w:rPr>
                <w:sz w:val="16"/>
              </w:rPr>
              <w:t>F</w:t>
            </w:r>
          </w:p>
        </w:tc>
        <w:tc>
          <w:tcPr>
            <w:tcW w:w="0" w:type="auto"/>
            <w:shd w:val="clear" w:color="auto" w:fill="auto"/>
          </w:tcPr>
          <w:p w14:paraId="65E21071" w14:textId="55C1DB40" w:rsidR="00394B10" w:rsidRPr="00416A2B" w:rsidRDefault="00394B10" w:rsidP="00394B10">
            <w:pPr>
              <w:pStyle w:val="TAL"/>
              <w:rPr>
                <w:sz w:val="16"/>
              </w:rPr>
            </w:pPr>
            <w:r w:rsidRPr="00416A2B">
              <w:rPr>
                <w:sz w:val="16"/>
              </w:rPr>
              <w:t>enh3MCPTT</w:t>
            </w:r>
          </w:p>
        </w:tc>
        <w:tc>
          <w:tcPr>
            <w:tcW w:w="0" w:type="auto"/>
            <w:shd w:val="clear" w:color="auto" w:fill="auto"/>
          </w:tcPr>
          <w:p w14:paraId="2C9DB00B" w14:textId="0904FF58" w:rsidR="00394B10" w:rsidRPr="00416A2B" w:rsidRDefault="00394B10" w:rsidP="00394B10">
            <w:pPr>
              <w:pStyle w:val="TAL"/>
              <w:rPr>
                <w:sz w:val="16"/>
              </w:rPr>
            </w:pPr>
            <w:r w:rsidRPr="00416A2B">
              <w:rPr>
                <w:sz w:val="16"/>
              </w:rPr>
              <w:t>not pursued</w:t>
            </w:r>
          </w:p>
        </w:tc>
      </w:tr>
      <w:tr w:rsidR="00416A2B" w:rsidRPr="00416A2B" w14:paraId="6D6FB12E" w14:textId="77777777" w:rsidTr="00416A2B">
        <w:tc>
          <w:tcPr>
            <w:tcW w:w="0" w:type="auto"/>
            <w:shd w:val="clear" w:color="auto" w:fill="auto"/>
          </w:tcPr>
          <w:p w14:paraId="3FA648EF" w14:textId="70ED1BBB" w:rsidR="00394B10" w:rsidRPr="00416A2B" w:rsidRDefault="00394B10" w:rsidP="00394B10">
            <w:pPr>
              <w:pStyle w:val="TAL"/>
              <w:rPr>
                <w:sz w:val="16"/>
              </w:rPr>
            </w:pPr>
            <w:r w:rsidRPr="00416A2B">
              <w:rPr>
                <w:sz w:val="16"/>
              </w:rPr>
              <w:t>S6-210070</w:t>
            </w:r>
          </w:p>
        </w:tc>
        <w:tc>
          <w:tcPr>
            <w:tcW w:w="0" w:type="auto"/>
            <w:shd w:val="clear" w:color="auto" w:fill="auto"/>
          </w:tcPr>
          <w:p w14:paraId="6948C40D" w14:textId="534DD609" w:rsidR="00394B10" w:rsidRPr="00416A2B" w:rsidRDefault="00394B10" w:rsidP="00394B10">
            <w:pPr>
              <w:pStyle w:val="TAL"/>
              <w:rPr>
                <w:sz w:val="16"/>
              </w:rPr>
            </w:pPr>
            <w:r w:rsidRPr="00416A2B">
              <w:rPr>
                <w:sz w:val="16"/>
              </w:rPr>
              <w:t>Authorized user clearing the entire floor request queue</w:t>
            </w:r>
          </w:p>
        </w:tc>
        <w:tc>
          <w:tcPr>
            <w:tcW w:w="0" w:type="auto"/>
            <w:shd w:val="clear" w:color="auto" w:fill="auto"/>
          </w:tcPr>
          <w:p w14:paraId="27960EA6" w14:textId="6C18EFE8" w:rsidR="00394B10" w:rsidRPr="00416A2B" w:rsidRDefault="00394B10" w:rsidP="00394B10">
            <w:pPr>
              <w:pStyle w:val="TAL"/>
              <w:rPr>
                <w:sz w:val="16"/>
              </w:rPr>
            </w:pPr>
            <w:r w:rsidRPr="00416A2B">
              <w:rPr>
                <w:sz w:val="16"/>
              </w:rPr>
              <w:t>Samsung R&amp;D Institute India, BDBOS, FirstNet, Police of the Netherlands</w:t>
            </w:r>
          </w:p>
        </w:tc>
        <w:tc>
          <w:tcPr>
            <w:tcW w:w="0" w:type="auto"/>
            <w:shd w:val="clear" w:color="auto" w:fill="auto"/>
          </w:tcPr>
          <w:p w14:paraId="42BCCDAC" w14:textId="13B892EA" w:rsidR="00394B10" w:rsidRPr="00416A2B" w:rsidRDefault="00394B10" w:rsidP="00394B10">
            <w:pPr>
              <w:pStyle w:val="TAL"/>
              <w:rPr>
                <w:sz w:val="16"/>
              </w:rPr>
            </w:pPr>
            <w:r w:rsidRPr="00416A2B">
              <w:rPr>
                <w:sz w:val="16"/>
              </w:rPr>
              <w:t>23.379</w:t>
            </w:r>
          </w:p>
        </w:tc>
        <w:tc>
          <w:tcPr>
            <w:tcW w:w="0" w:type="auto"/>
            <w:shd w:val="clear" w:color="auto" w:fill="auto"/>
          </w:tcPr>
          <w:p w14:paraId="602B1161" w14:textId="2AE8E9C2" w:rsidR="00394B10" w:rsidRPr="00416A2B" w:rsidRDefault="00394B10" w:rsidP="00394B10">
            <w:pPr>
              <w:pStyle w:val="TAL"/>
              <w:rPr>
                <w:sz w:val="16"/>
              </w:rPr>
            </w:pPr>
            <w:r w:rsidRPr="00416A2B">
              <w:rPr>
                <w:sz w:val="16"/>
              </w:rPr>
              <w:t>0288</w:t>
            </w:r>
          </w:p>
        </w:tc>
        <w:tc>
          <w:tcPr>
            <w:tcW w:w="0" w:type="auto"/>
            <w:shd w:val="clear" w:color="auto" w:fill="auto"/>
          </w:tcPr>
          <w:p w14:paraId="6F46A488" w14:textId="445C8DA5" w:rsidR="00394B10" w:rsidRPr="00416A2B" w:rsidRDefault="00394B10" w:rsidP="00394B10">
            <w:pPr>
              <w:pStyle w:val="TAR"/>
              <w:rPr>
                <w:sz w:val="16"/>
              </w:rPr>
            </w:pPr>
            <w:r w:rsidRPr="00416A2B">
              <w:rPr>
                <w:sz w:val="16"/>
              </w:rPr>
              <w:t>-</w:t>
            </w:r>
          </w:p>
        </w:tc>
        <w:tc>
          <w:tcPr>
            <w:tcW w:w="0" w:type="auto"/>
            <w:shd w:val="clear" w:color="auto" w:fill="auto"/>
          </w:tcPr>
          <w:p w14:paraId="0422DDA3" w14:textId="2DB2C870" w:rsidR="00394B10" w:rsidRPr="00416A2B" w:rsidRDefault="00394B10" w:rsidP="00394B10">
            <w:pPr>
              <w:pStyle w:val="TAL"/>
              <w:rPr>
                <w:sz w:val="16"/>
              </w:rPr>
            </w:pPr>
            <w:r w:rsidRPr="00416A2B">
              <w:rPr>
                <w:sz w:val="16"/>
              </w:rPr>
              <w:t>Rel-17</w:t>
            </w:r>
          </w:p>
        </w:tc>
        <w:tc>
          <w:tcPr>
            <w:tcW w:w="0" w:type="auto"/>
            <w:shd w:val="clear" w:color="auto" w:fill="auto"/>
          </w:tcPr>
          <w:p w14:paraId="489D5CCD" w14:textId="3EC02DD4" w:rsidR="00394B10" w:rsidRPr="00416A2B" w:rsidRDefault="00394B10" w:rsidP="00394B10">
            <w:pPr>
              <w:pStyle w:val="TAL"/>
              <w:rPr>
                <w:sz w:val="16"/>
              </w:rPr>
            </w:pPr>
            <w:r w:rsidRPr="00416A2B">
              <w:rPr>
                <w:sz w:val="16"/>
              </w:rPr>
              <w:t>B</w:t>
            </w:r>
          </w:p>
        </w:tc>
        <w:tc>
          <w:tcPr>
            <w:tcW w:w="0" w:type="auto"/>
            <w:shd w:val="clear" w:color="auto" w:fill="auto"/>
          </w:tcPr>
          <w:p w14:paraId="57FE1337" w14:textId="6DAB003F" w:rsidR="00394B10" w:rsidRPr="00416A2B" w:rsidRDefault="00394B10" w:rsidP="00394B10">
            <w:pPr>
              <w:pStyle w:val="TAL"/>
              <w:rPr>
                <w:sz w:val="16"/>
              </w:rPr>
            </w:pPr>
            <w:r w:rsidRPr="00416A2B">
              <w:rPr>
                <w:sz w:val="16"/>
              </w:rPr>
              <w:t>enh3MCPTT</w:t>
            </w:r>
          </w:p>
        </w:tc>
        <w:tc>
          <w:tcPr>
            <w:tcW w:w="0" w:type="auto"/>
            <w:shd w:val="clear" w:color="auto" w:fill="auto"/>
          </w:tcPr>
          <w:p w14:paraId="493410A7" w14:textId="54354FBF" w:rsidR="00394B10" w:rsidRPr="00416A2B" w:rsidRDefault="00394B10" w:rsidP="00394B10">
            <w:pPr>
              <w:pStyle w:val="TAL"/>
              <w:rPr>
                <w:sz w:val="16"/>
              </w:rPr>
            </w:pPr>
            <w:r w:rsidRPr="00416A2B">
              <w:rPr>
                <w:sz w:val="16"/>
              </w:rPr>
              <w:t>agreed</w:t>
            </w:r>
          </w:p>
        </w:tc>
      </w:tr>
      <w:tr w:rsidR="00416A2B" w:rsidRPr="00416A2B" w14:paraId="4CB19905" w14:textId="77777777" w:rsidTr="00416A2B">
        <w:tc>
          <w:tcPr>
            <w:tcW w:w="0" w:type="auto"/>
            <w:shd w:val="clear" w:color="auto" w:fill="auto"/>
          </w:tcPr>
          <w:p w14:paraId="62950B05" w14:textId="544826C9" w:rsidR="00394B10" w:rsidRPr="00416A2B" w:rsidRDefault="00394B10" w:rsidP="00394B10">
            <w:pPr>
              <w:pStyle w:val="TAL"/>
              <w:rPr>
                <w:sz w:val="16"/>
              </w:rPr>
            </w:pPr>
            <w:r w:rsidRPr="00416A2B">
              <w:rPr>
                <w:sz w:val="16"/>
              </w:rPr>
              <w:t>S6-210071</w:t>
            </w:r>
          </w:p>
        </w:tc>
        <w:tc>
          <w:tcPr>
            <w:tcW w:w="0" w:type="auto"/>
            <w:shd w:val="clear" w:color="auto" w:fill="auto"/>
          </w:tcPr>
          <w:p w14:paraId="0AD4B19C" w14:textId="6F04E248" w:rsidR="00394B10" w:rsidRPr="00416A2B" w:rsidRDefault="00394B10" w:rsidP="00394B10">
            <w:pPr>
              <w:pStyle w:val="TAL"/>
              <w:rPr>
                <w:sz w:val="16"/>
              </w:rPr>
            </w:pPr>
            <w:r w:rsidRPr="00416A2B">
              <w:rPr>
                <w:sz w:val="16"/>
              </w:rPr>
              <w:t>Removal of temporary regroup procedures</w:t>
            </w:r>
          </w:p>
        </w:tc>
        <w:tc>
          <w:tcPr>
            <w:tcW w:w="0" w:type="auto"/>
            <w:shd w:val="clear" w:color="auto" w:fill="auto"/>
          </w:tcPr>
          <w:p w14:paraId="1CAE6BA4" w14:textId="2969C843" w:rsidR="00394B10" w:rsidRPr="00416A2B" w:rsidRDefault="00394B10" w:rsidP="00394B10">
            <w:pPr>
              <w:pStyle w:val="TAL"/>
              <w:rPr>
                <w:sz w:val="16"/>
              </w:rPr>
            </w:pPr>
            <w:r w:rsidRPr="00416A2B">
              <w:rPr>
                <w:sz w:val="16"/>
              </w:rPr>
              <w:t xml:space="preserve">Motorola Solutions, </w:t>
            </w:r>
            <w:proofErr w:type="spellStart"/>
            <w:r w:rsidRPr="00416A2B">
              <w:rPr>
                <w:sz w:val="16"/>
              </w:rPr>
              <w:t>Firstnet</w:t>
            </w:r>
            <w:proofErr w:type="spellEnd"/>
            <w:r w:rsidRPr="00416A2B">
              <w:rPr>
                <w:sz w:val="16"/>
              </w:rPr>
              <w:t>, Home Office, Sepura Ltd, Softil, L3 Harris Technologies, Airbus</w:t>
            </w:r>
          </w:p>
        </w:tc>
        <w:tc>
          <w:tcPr>
            <w:tcW w:w="0" w:type="auto"/>
            <w:shd w:val="clear" w:color="auto" w:fill="auto"/>
          </w:tcPr>
          <w:p w14:paraId="6A642E5E" w14:textId="5A347F97" w:rsidR="00394B10" w:rsidRPr="00416A2B" w:rsidRDefault="00394B10" w:rsidP="00394B10">
            <w:pPr>
              <w:pStyle w:val="TAL"/>
              <w:rPr>
                <w:sz w:val="16"/>
              </w:rPr>
            </w:pPr>
            <w:r w:rsidRPr="00416A2B">
              <w:rPr>
                <w:sz w:val="16"/>
              </w:rPr>
              <w:t>23.379</w:t>
            </w:r>
          </w:p>
        </w:tc>
        <w:tc>
          <w:tcPr>
            <w:tcW w:w="0" w:type="auto"/>
            <w:shd w:val="clear" w:color="auto" w:fill="auto"/>
          </w:tcPr>
          <w:p w14:paraId="2053CA68" w14:textId="2B0FA81C" w:rsidR="00394B10" w:rsidRPr="00416A2B" w:rsidRDefault="00394B10" w:rsidP="00394B10">
            <w:pPr>
              <w:pStyle w:val="TAL"/>
              <w:rPr>
                <w:sz w:val="16"/>
              </w:rPr>
            </w:pPr>
            <w:r w:rsidRPr="00416A2B">
              <w:rPr>
                <w:sz w:val="16"/>
              </w:rPr>
              <w:t>0289</w:t>
            </w:r>
          </w:p>
        </w:tc>
        <w:tc>
          <w:tcPr>
            <w:tcW w:w="0" w:type="auto"/>
            <w:shd w:val="clear" w:color="auto" w:fill="auto"/>
          </w:tcPr>
          <w:p w14:paraId="4988ADBB" w14:textId="12B1155D" w:rsidR="00394B10" w:rsidRPr="00416A2B" w:rsidRDefault="00394B10" w:rsidP="00394B10">
            <w:pPr>
              <w:pStyle w:val="TAR"/>
              <w:rPr>
                <w:sz w:val="16"/>
              </w:rPr>
            </w:pPr>
            <w:r w:rsidRPr="00416A2B">
              <w:rPr>
                <w:sz w:val="16"/>
              </w:rPr>
              <w:t>-</w:t>
            </w:r>
          </w:p>
        </w:tc>
        <w:tc>
          <w:tcPr>
            <w:tcW w:w="0" w:type="auto"/>
            <w:shd w:val="clear" w:color="auto" w:fill="auto"/>
          </w:tcPr>
          <w:p w14:paraId="1B7DB062" w14:textId="2E8D466F" w:rsidR="00394B10" w:rsidRPr="00416A2B" w:rsidRDefault="00394B10" w:rsidP="00394B10">
            <w:pPr>
              <w:pStyle w:val="TAL"/>
              <w:rPr>
                <w:sz w:val="16"/>
              </w:rPr>
            </w:pPr>
            <w:r w:rsidRPr="00416A2B">
              <w:rPr>
                <w:sz w:val="16"/>
              </w:rPr>
              <w:t>Rel-17</w:t>
            </w:r>
          </w:p>
        </w:tc>
        <w:tc>
          <w:tcPr>
            <w:tcW w:w="0" w:type="auto"/>
            <w:shd w:val="clear" w:color="auto" w:fill="auto"/>
          </w:tcPr>
          <w:p w14:paraId="3FE46416" w14:textId="7CD3EC42" w:rsidR="00394B10" w:rsidRPr="00416A2B" w:rsidRDefault="00394B10" w:rsidP="00394B10">
            <w:pPr>
              <w:pStyle w:val="TAL"/>
              <w:rPr>
                <w:sz w:val="16"/>
              </w:rPr>
            </w:pPr>
            <w:r w:rsidRPr="00416A2B">
              <w:rPr>
                <w:sz w:val="16"/>
              </w:rPr>
              <w:t>A</w:t>
            </w:r>
          </w:p>
        </w:tc>
        <w:tc>
          <w:tcPr>
            <w:tcW w:w="0" w:type="auto"/>
            <w:shd w:val="clear" w:color="auto" w:fill="auto"/>
          </w:tcPr>
          <w:p w14:paraId="37E07A95" w14:textId="691B9B4E" w:rsidR="00394B10" w:rsidRPr="00416A2B" w:rsidRDefault="00394B10" w:rsidP="00394B10">
            <w:pPr>
              <w:pStyle w:val="TAL"/>
              <w:rPr>
                <w:sz w:val="16"/>
              </w:rPr>
            </w:pPr>
            <w:r w:rsidRPr="00416A2B">
              <w:rPr>
                <w:sz w:val="16"/>
              </w:rPr>
              <w:t>enh3MCPTT</w:t>
            </w:r>
          </w:p>
        </w:tc>
        <w:tc>
          <w:tcPr>
            <w:tcW w:w="0" w:type="auto"/>
            <w:shd w:val="clear" w:color="auto" w:fill="auto"/>
          </w:tcPr>
          <w:p w14:paraId="39CB70C2" w14:textId="6321FEF0" w:rsidR="00394B10" w:rsidRPr="00416A2B" w:rsidRDefault="00394B10" w:rsidP="00394B10">
            <w:pPr>
              <w:pStyle w:val="TAL"/>
              <w:rPr>
                <w:sz w:val="16"/>
              </w:rPr>
            </w:pPr>
            <w:r w:rsidRPr="00416A2B">
              <w:rPr>
                <w:sz w:val="16"/>
              </w:rPr>
              <w:t>postponed</w:t>
            </w:r>
          </w:p>
        </w:tc>
      </w:tr>
      <w:tr w:rsidR="00416A2B" w:rsidRPr="00416A2B" w14:paraId="0031E74D" w14:textId="77777777" w:rsidTr="00416A2B">
        <w:tc>
          <w:tcPr>
            <w:tcW w:w="0" w:type="auto"/>
            <w:shd w:val="clear" w:color="auto" w:fill="auto"/>
          </w:tcPr>
          <w:p w14:paraId="7E75FE38" w14:textId="1583344A" w:rsidR="00394B10" w:rsidRPr="00416A2B" w:rsidRDefault="00394B10" w:rsidP="00394B10">
            <w:pPr>
              <w:pStyle w:val="TAL"/>
              <w:rPr>
                <w:sz w:val="16"/>
              </w:rPr>
            </w:pPr>
            <w:r w:rsidRPr="00416A2B">
              <w:rPr>
                <w:sz w:val="16"/>
              </w:rPr>
              <w:t>S6-210078</w:t>
            </w:r>
          </w:p>
        </w:tc>
        <w:tc>
          <w:tcPr>
            <w:tcW w:w="0" w:type="auto"/>
            <w:shd w:val="clear" w:color="auto" w:fill="auto"/>
          </w:tcPr>
          <w:p w14:paraId="0FA6ACCC" w14:textId="6579C104" w:rsidR="00394B10" w:rsidRPr="00416A2B" w:rsidRDefault="00394B10" w:rsidP="00394B10">
            <w:pPr>
              <w:pStyle w:val="TAL"/>
              <w:rPr>
                <w:sz w:val="16"/>
              </w:rPr>
            </w:pPr>
            <w:r w:rsidRPr="00416A2B">
              <w:rPr>
                <w:sz w:val="16"/>
              </w:rPr>
              <w:t>Network Slice Enablement functional model</w:t>
            </w:r>
          </w:p>
        </w:tc>
        <w:tc>
          <w:tcPr>
            <w:tcW w:w="0" w:type="auto"/>
            <w:shd w:val="clear" w:color="auto" w:fill="auto"/>
          </w:tcPr>
          <w:p w14:paraId="083FCABB" w14:textId="0AEE9F43" w:rsidR="00394B10" w:rsidRPr="00416A2B" w:rsidRDefault="00394B10" w:rsidP="00394B10">
            <w:pPr>
              <w:pStyle w:val="TAL"/>
              <w:rPr>
                <w:sz w:val="16"/>
              </w:rPr>
            </w:pPr>
            <w:r w:rsidRPr="00416A2B">
              <w:rPr>
                <w:sz w:val="16"/>
              </w:rPr>
              <w:t>Lenovo, Motorola Mobility</w:t>
            </w:r>
          </w:p>
        </w:tc>
        <w:tc>
          <w:tcPr>
            <w:tcW w:w="0" w:type="auto"/>
            <w:shd w:val="clear" w:color="auto" w:fill="auto"/>
          </w:tcPr>
          <w:p w14:paraId="12511964" w14:textId="7F608D1A" w:rsidR="00394B10" w:rsidRPr="00416A2B" w:rsidRDefault="00394B10" w:rsidP="00394B10">
            <w:pPr>
              <w:pStyle w:val="TAL"/>
              <w:rPr>
                <w:sz w:val="16"/>
              </w:rPr>
            </w:pPr>
            <w:r w:rsidRPr="00416A2B">
              <w:rPr>
                <w:sz w:val="16"/>
              </w:rPr>
              <w:t>23.434</w:t>
            </w:r>
          </w:p>
        </w:tc>
        <w:tc>
          <w:tcPr>
            <w:tcW w:w="0" w:type="auto"/>
            <w:shd w:val="clear" w:color="auto" w:fill="auto"/>
          </w:tcPr>
          <w:p w14:paraId="4C47C04F" w14:textId="36120E64" w:rsidR="00394B10" w:rsidRPr="00416A2B" w:rsidRDefault="00394B10" w:rsidP="00394B10">
            <w:pPr>
              <w:pStyle w:val="TAL"/>
              <w:rPr>
                <w:sz w:val="16"/>
              </w:rPr>
            </w:pPr>
            <w:r w:rsidRPr="00416A2B">
              <w:rPr>
                <w:sz w:val="16"/>
              </w:rPr>
              <w:t>0037</w:t>
            </w:r>
          </w:p>
        </w:tc>
        <w:tc>
          <w:tcPr>
            <w:tcW w:w="0" w:type="auto"/>
            <w:shd w:val="clear" w:color="auto" w:fill="auto"/>
          </w:tcPr>
          <w:p w14:paraId="77A96C44" w14:textId="6DBED430" w:rsidR="00394B10" w:rsidRPr="00416A2B" w:rsidRDefault="00394B10" w:rsidP="00394B10">
            <w:pPr>
              <w:pStyle w:val="TAR"/>
              <w:rPr>
                <w:sz w:val="16"/>
              </w:rPr>
            </w:pPr>
            <w:r w:rsidRPr="00416A2B">
              <w:rPr>
                <w:sz w:val="16"/>
              </w:rPr>
              <w:t>-</w:t>
            </w:r>
          </w:p>
        </w:tc>
        <w:tc>
          <w:tcPr>
            <w:tcW w:w="0" w:type="auto"/>
            <w:shd w:val="clear" w:color="auto" w:fill="auto"/>
          </w:tcPr>
          <w:p w14:paraId="39AB572D" w14:textId="4CDF28AD" w:rsidR="00394B10" w:rsidRPr="00416A2B" w:rsidRDefault="00394B10" w:rsidP="00394B10">
            <w:pPr>
              <w:pStyle w:val="TAL"/>
              <w:rPr>
                <w:sz w:val="16"/>
              </w:rPr>
            </w:pPr>
            <w:r w:rsidRPr="00416A2B">
              <w:rPr>
                <w:sz w:val="16"/>
              </w:rPr>
              <w:t>Rel-17</w:t>
            </w:r>
          </w:p>
        </w:tc>
        <w:tc>
          <w:tcPr>
            <w:tcW w:w="0" w:type="auto"/>
            <w:shd w:val="clear" w:color="auto" w:fill="auto"/>
          </w:tcPr>
          <w:p w14:paraId="7D3C3787" w14:textId="28285CC6" w:rsidR="00394B10" w:rsidRPr="00416A2B" w:rsidRDefault="00394B10" w:rsidP="00394B10">
            <w:pPr>
              <w:pStyle w:val="TAL"/>
              <w:rPr>
                <w:sz w:val="16"/>
              </w:rPr>
            </w:pPr>
            <w:r w:rsidRPr="00416A2B">
              <w:rPr>
                <w:sz w:val="16"/>
              </w:rPr>
              <w:t>B</w:t>
            </w:r>
          </w:p>
        </w:tc>
        <w:tc>
          <w:tcPr>
            <w:tcW w:w="0" w:type="auto"/>
            <w:shd w:val="clear" w:color="auto" w:fill="auto"/>
          </w:tcPr>
          <w:p w14:paraId="0A2B429D" w14:textId="2F7BEF4C" w:rsidR="00394B10" w:rsidRPr="00416A2B" w:rsidRDefault="00394B10" w:rsidP="00394B10">
            <w:pPr>
              <w:pStyle w:val="TAL"/>
              <w:rPr>
                <w:sz w:val="16"/>
              </w:rPr>
            </w:pPr>
            <w:r w:rsidRPr="00416A2B">
              <w:rPr>
                <w:sz w:val="16"/>
              </w:rPr>
              <w:t>eSEAL</w:t>
            </w:r>
          </w:p>
        </w:tc>
        <w:tc>
          <w:tcPr>
            <w:tcW w:w="0" w:type="auto"/>
            <w:shd w:val="clear" w:color="auto" w:fill="auto"/>
          </w:tcPr>
          <w:p w14:paraId="38A72B38" w14:textId="40980882" w:rsidR="00394B10" w:rsidRPr="00416A2B" w:rsidRDefault="00394B10" w:rsidP="00394B10">
            <w:pPr>
              <w:pStyle w:val="TAL"/>
              <w:rPr>
                <w:sz w:val="16"/>
              </w:rPr>
            </w:pPr>
            <w:r w:rsidRPr="00416A2B">
              <w:rPr>
                <w:sz w:val="16"/>
              </w:rPr>
              <w:t>postponed</w:t>
            </w:r>
          </w:p>
        </w:tc>
      </w:tr>
      <w:tr w:rsidR="00416A2B" w:rsidRPr="00416A2B" w14:paraId="78BC9E24" w14:textId="77777777" w:rsidTr="00416A2B">
        <w:tc>
          <w:tcPr>
            <w:tcW w:w="0" w:type="auto"/>
            <w:shd w:val="clear" w:color="auto" w:fill="auto"/>
          </w:tcPr>
          <w:p w14:paraId="66F6015D" w14:textId="770BBF4A" w:rsidR="00394B10" w:rsidRPr="00416A2B" w:rsidRDefault="00394B10" w:rsidP="00394B10">
            <w:pPr>
              <w:pStyle w:val="TAL"/>
              <w:rPr>
                <w:sz w:val="16"/>
              </w:rPr>
            </w:pPr>
            <w:r w:rsidRPr="00416A2B">
              <w:rPr>
                <w:sz w:val="16"/>
              </w:rPr>
              <w:t>S6-210107</w:t>
            </w:r>
          </w:p>
        </w:tc>
        <w:tc>
          <w:tcPr>
            <w:tcW w:w="0" w:type="auto"/>
            <w:shd w:val="clear" w:color="auto" w:fill="auto"/>
          </w:tcPr>
          <w:p w14:paraId="069F45CC" w14:textId="18B66F99"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27456400" w14:textId="29E401D9" w:rsidR="00394B10" w:rsidRPr="00416A2B" w:rsidRDefault="00394B10" w:rsidP="00394B10">
            <w:pPr>
              <w:pStyle w:val="TAL"/>
              <w:rPr>
                <w:sz w:val="16"/>
              </w:rPr>
            </w:pPr>
            <w:r w:rsidRPr="00416A2B">
              <w:rPr>
                <w:sz w:val="16"/>
              </w:rPr>
              <w:t>CATT</w:t>
            </w:r>
          </w:p>
        </w:tc>
        <w:tc>
          <w:tcPr>
            <w:tcW w:w="0" w:type="auto"/>
            <w:shd w:val="clear" w:color="auto" w:fill="auto"/>
          </w:tcPr>
          <w:p w14:paraId="2C1A1304" w14:textId="2B279D54" w:rsidR="00394B10" w:rsidRPr="00416A2B" w:rsidRDefault="00394B10" w:rsidP="00394B10">
            <w:pPr>
              <w:pStyle w:val="TAL"/>
              <w:rPr>
                <w:sz w:val="16"/>
              </w:rPr>
            </w:pPr>
            <w:r w:rsidRPr="00416A2B">
              <w:rPr>
                <w:sz w:val="16"/>
              </w:rPr>
              <w:t>23.434</w:t>
            </w:r>
          </w:p>
        </w:tc>
        <w:tc>
          <w:tcPr>
            <w:tcW w:w="0" w:type="auto"/>
            <w:shd w:val="clear" w:color="auto" w:fill="auto"/>
          </w:tcPr>
          <w:p w14:paraId="7F585113" w14:textId="29CB5B89" w:rsidR="00394B10" w:rsidRPr="00416A2B" w:rsidRDefault="00394B10" w:rsidP="00394B10">
            <w:pPr>
              <w:pStyle w:val="TAL"/>
              <w:rPr>
                <w:sz w:val="16"/>
              </w:rPr>
            </w:pPr>
            <w:r w:rsidRPr="00416A2B">
              <w:rPr>
                <w:sz w:val="16"/>
              </w:rPr>
              <w:t>0038</w:t>
            </w:r>
          </w:p>
        </w:tc>
        <w:tc>
          <w:tcPr>
            <w:tcW w:w="0" w:type="auto"/>
            <w:shd w:val="clear" w:color="auto" w:fill="auto"/>
          </w:tcPr>
          <w:p w14:paraId="7A2B30D2" w14:textId="79835D33" w:rsidR="00394B10" w:rsidRPr="00416A2B" w:rsidRDefault="00394B10" w:rsidP="00394B10">
            <w:pPr>
              <w:pStyle w:val="TAR"/>
              <w:rPr>
                <w:sz w:val="16"/>
              </w:rPr>
            </w:pPr>
            <w:r w:rsidRPr="00416A2B">
              <w:rPr>
                <w:sz w:val="16"/>
              </w:rPr>
              <w:t>-</w:t>
            </w:r>
          </w:p>
        </w:tc>
        <w:tc>
          <w:tcPr>
            <w:tcW w:w="0" w:type="auto"/>
            <w:shd w:val="clear" w:color="auto" w:fill="auto"/>
          </w:tcPr>
          <w:p w14:paraId="65FCF048" w14:textId="3F9B63D7" w:rsidR="00394B10" w:rsidRPr="00416A2B" w:rsidRDefault="00394B10" w:rsidP="00394B10">
            <w:pPr>
              <w:pStyle w:val="TAL"/>
              <w:rPr>
                <w:sz w:val="16"/>
              </w:rPr>
            </w:pPr>
            <w:r w:rsidRPr="00416A2B">
              <w:rPr>
                <w:sz w:val="16"/>
              </w:rPr>
              <w:t>Rel-17</w:t>
            </w:r>
          </w:p>
        </w:tc>
        <w:tc>
          <w:tcPr>
            <w:tcW w:w="0" w:type="auto"/>
            <w:shd w:val="clear" w:color="auto" w:fill="auto"/>
          </w:tcPr>
          <w:p w14:paraId="339AEE12" w14:textId="475201C0" w:rsidR="00394B10" w:rsidRPr="00416A2B" w:rsidRDefault="00394B10" w:rsidP="00394B10">
            <w:pPr>
              <w:pStyle w:val="TAL"/>
              <w:rPr>
                <w:sz w:val="16"/>
              </w:rPr>
            </w:pPr>
            <w:r w:rsidRPr="00416A2B">
              <w:rPr>
                <w:sz w:val="16"/>
              </w:rPr>
              <w:t>B</w:t>
            </w:r>
          </w:p>
        </w:tc>
        <w:tc>
          <w:tcPr>
            <w:tcW w:w="0" w:type="auto"/>
            <w:shd w:val="clear" w:color="auto" w:fill="auto"/>
          </w:tcPr>
          <w:p w14:paraId="59AC024D" w14:textId="301A0A01" w:rsidR="00394B10" w:rsidRPr="00416A2B" w:rsidRDefault="00394B10" w:rsidP="00394B10">
            <w:pPr>
              <w:pStyle w:val="TAL"/>
              <w:rPr>
                <w:sz w:val="16"/>
              </w:rPr>
            </w:pPr>
            <w:r w:rsidRPr="00416A2B">
              <w:rPr>
                <w:sz w:val="16"/>
              </w:rPr>
              <w:t>eSEAL</w:t>
            </w:r>
          </w:p>
        </w:tc>
        <w:tc>
          <w:tcPr>
            <w:tcW w:w="0" w:type="auto"/>
            <w:shd w:val="clear" w:color="auto" w:fill="auto"/>
          </w:tcPr>
          <w:p w14:paraId="36E1350A" w14:textId="71FE8760" w:rsidR="00394B10" w:rsidRPr="00416A2B" w:rsidRDefault="00394B10" w:rsidP="00394B10">
            <w:pPr>
              <w:pStyle w:val="TAL"/>
              <w:rPr>
                <w:sz w:val="16"/>
              </w:rPr>
            </w:pPr>
            <w:r w:rsidRPr="00416A2B">
              <w:rPr>
                <w:sz w:val="16"/>
              </w:rPr>
              <w:t>revised</w:t>
            </w:r>
          </w:p>
        </w:tc>
      </w:tr>
      <w:tr w:rsidR="00416A2B" w:rsidRPr="00416A2B" w14:paraId="175414A2" w14:textId="77777777" w:rsidTr="00416A2B">
        <w:tc>
          <w:tcPr>
            <w:tcW w:w="0" w:type="auto"/>
            <w:shd w:val="clear" w:color="auto" w:fill="auto"/>
          </w:tcPr>
          <w:p w14:paraId="6A1FE58F" w14:textId="0FA84885" w:rsidR="00394B10" w:rsidRPr="00416A2B" w:rsidRDefault="00394B10" w:rsidP="00394B10">
            <w:pPr>
              <w:pStyle w:val="TAL"/>
              <w:rPr>
                <w:sz w:val="16"/>
              </w:rPr>
            </w:pPr>
            <w:r w:rsidRPr="00416A2B">
              <w:rPr>
                <w:sz w:val="16"/>
              </w:rPr>
              <w:t>S6-210209</w:t>
            </w:r>
          </w:p>
        </w:tc>
        <w:tc>
          <w:tcPr>
            <w:tcW w:w="0" w:type="auto"/>
            <w:shd w:val="clear" w:color="auto" w:fill="auto"/>
          </w:tcPr>
          <w:p w14:paraId="64B695B5" w14:textId="45F2DC99"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4B9A3D22" w14:textId="1105C1F6" w:rsidR="00394B10" w:rsidRPr="00416A2B" w:rsidRDefault="00394B10" w:rsidP="00394B10">
            <w:pPr>
              <w:pStyle w:val="TAL"/>
              <w:rPr>
                <w:sz w:val="16"/>
              </w:rPr>
            </w:pPr>
            <w:r w:rsidRPr="00416A2B">
              <w:rPr>
                <w:sz w:val="16"/>
              </w:rPr>
              <w:t>CATT</w:t>
            </w:r>
          </w:p>
        </w:tc>
        <w:tc>
          <w:tcPr>
            <w:tcW w:w="0" w:type="auto"/>
            <w:shd w:val="clear" w:color="auto" w:fill="auto"/>
          </w:tcPr>
          <w:p w14:paraId="77282F45" w14:textId="24EEAED2" w:rsidR="00394B10" w:rsidRPr="00416A2B" w:rsidRDefault="00394B10" w:rsidP="00394B10">
            <w:pPr>
              <w:pStyle w:val="TAL"/>
              <w:rPr>
                <w:sz w:val="16"/>
              </w:rPr>
            </w:pPr>
            <w:r w:rsidRPr="00416A2B">
              <w:rPr>
                <w:sz w:val="16"/>
              </w:rPr>
              <w:t>23.434</w:t>
            </w:r>
          </w:p>
        </w:tc>
        <w:tc>
          <w:tcPr>
            <w:tcW w:w="0" w:type="auto"/>
            <w:shd w:val="clear" w:color="auto" w:fill="auto"/>
          </w:tcPr>
          <w:p w14:paraId="5BAA55D0" w14:textId="73B56775" w:rsidR="00394B10" w:rsidRPr="00416A2B" w:rsidRDefault="00394B10" w:rsidP="00394B10">
            <w:pPr>
              <w:pStyle w:val="TAL"/>
              <w:rPr>
                <w:sz w:val="16"/>
              </w:rPr>
            </w:pPr>
            <w:r w:rsidRPr="00416A2B">
              <w:rPr>
                <w:sz w:val="16"/>
              </w:rPr>
              <w:t>0038</w:t>
            </w:r>
          </w:p>
        </w:tc>
        <w:tc>
          <w:tcPr>
            <w:tcW w:w="0" w:type="auto"/>
            <w:shd w:val="clear" w:color="auto" w:fill="auto"/>
          </w:tcPr>
          <w:p w14:paraId="30AAEE32" w14:textId="114EE40D" w:rsidR="00394B10" w:rsidRPr="00416A2B" w:rsidRDefault="00394B10" w:rsidP="00394B10">
            <w:pPr>
              <w:pStyle w:val="TAR"/>
              <w:rPr>
                <w:sz w:val="16"/>
              </w:rPr>
            </w:pPr>
            <w:r w:rsidRPr="00416A2B">
              <w:rPr>
                <w:sz w:val="16"/>
              </w:rPr>
              <w:t>1</w:t>
            </w:r>
          </w:p>
        </w:tc>
        <w:tc>
          <w:tcPr>
            <w:tcW w:w="0" w:type="auto"/>
            <w:shd w:val="clear" w:color="auto" w:fill="auto"/>
          </w:tcPr>
          <w:p w14:paraId="2880C1A4" w14:textId="1A8F739B" w:rsidR="00394B10" w:rsidRPr="00416A2B" w:rsidRDefault="00394B10" w:rsidP="00394B10">
            <w:pPr>
              <w:pStyle w:val="TAL"/>
              <w:rPr>
                <w:sz w:val="16"/>
              </w:rPr>
            </w:pPr>
            <w:r w:rsidRPr="00416A2B">
              <w:rPr>
                <w:sz w:val="16"/>
              </w:rPr>
              <w:t>Rel-17</w:t>
            </w:r>
          </w:p>
        </w:tc>
        <w:tc>
          <w:tcPr>
            <w:tcW w:w="0" w:type="auto"/>
            <w:shd w:val="clear" w:color="auto" w:fill="auto"/>
          </w:tcPr>
          <w:p w14:paraId="6E91835F" w14:textId="0C52D395" w:rsidR="00394B10" w:rsidRPr="00416A2B" w:rsidRDefault="00394B10" w:rsidP="00394B10">
            <w:pPr>
              <w:pStyle w:val="TAL"/>
              <w:rPr>
                <w:sz w:val="16"/>
              </w:rPr>
            </w:pPr>
            <w:r w:rsidRPr="00416A2B">
              <w:rPr>
                <w:sz w:val="16"/>
              </w:rPr>
              <w:t>B</w:t>
            </w:r>
          </w:p>
        </w:tc>
        <w:tc>
          <w:tcPr>
            <w:tcW w:w="0" w:type="auto"/>
            <w:shd w:val="clear" w:color="auto" w:fill="auto"/>
          </w:tcPr>
          <w:p w14:paraId="5F69C8B3" w14:textId="608BBF89" w:rsidR="00394B10" w:rsidRPr="00416A2B" w:rsidRDefault="00394B10" w:rsidP="00394B10">
            <w:pPr>
              <w:pStyle w:val="TAL"/>
              <w:rPr>
                <w:sz w:val="16"/>
              </w:rPr>
            </w:pPr>
            <w:r w:rsidRPr="00416A2B">
              <w:rPr>
                <w:sz w:val="16"/>
              </w:rPr>
              <w:t>eSEAL</w:t>
            </w:r>
          </w:p>
        </w:tc>
        <w:tc>
          <w:tcPr>
            <w:tcW w:w="0" w:type="auto"/>
            <w:shd w:val="clear" w:color="auto" w:fill="auto"/>
          </w:tcPr>
          <w:p w14:paraId="78455829" w14:textId="6C3FE4C0" w:rsidR="00394B10" w:rsidRPr="00416A2B" w:rsidRDefault="00394B10" w:rsidP="00394B10">
            <w:pPr>
              <w:pStyle w:val="TAL"/>
              <w:rPr>
                <w:sz w:val="16"/>
              </w:rPr>
            </w:pPr>
            <w:r w:rsidRPr="00416A2B">
              <w:rPr>
                <w:sz w:val="16"/>
              </w:rPr>
              <w:t>revised</w:t>
            </w:r>
          </w:p>
        </w:tc>
      </w:tr>
      <w:tr w:rsidR="00416A2B" w:rsidRPr="00416A2B" w14:paraId="7DD40901" w14:textId="77777777" w:rsidTr="00416A2B">
        <w:tc>
          <w:tcPr>
            <w:tcW w:w="0" w:type="auto"/>
            <w:shd w:val="clear" w:color="auto" w:fill="auto"/>
          </w:tcPr>
          <w:p w14:paraId="206094D9" w14:textId="4A6A54A3" w:rsidR="00394B10" w:rsidRPr="00416A2B" w:rsidRDefault="00394B10" w:rsidP="00394B10">
            <w:pPr>
              <w:pStyle w:val="TAL"/>
              <w:rPr>
                <w:sz w:val="16"/>
              </w:rPr>
            </w:pPr>
            <w:r w:rsidRPr="00416A2B">
              <w:rPr>
                <w:sz w:val="16"/>
              </w:rPr>
              <w:t>S6-210210</w:t>
            </w:r>
          </w:p>
        </w:tc>
        <w:tc>
          <w:tcPr>
            <w:tcW w:w="0" w:type="auto"/>
            <w:shd w:val="clear" w:color="auto" w:fill="auto"/>
          </w:tcPr>
          <w:p w14:paraId="343B13E9" w14:textId="6C3DD2FE"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5977ABA2" w14:textId="1AD45C0D" w:rsidR="00394B10" w:rsidRPr="00416A2B" w:rsidRDefault="00394B10" w:rsidP="00394B10">
            <w:pPr>
              <w:pStyle w:val="TAL"/>
              <w:rPr>
                <w:sz w:val="16"/>
              </w:rPr>
            </w:pPr>
            <w:r w:rsidRPr="00416A2B">
              <w:rPr>
                <w:sz w:val="16"/>
              </w:rPr>
              <w:t>CATT</w:t>
            </w:r>
          </w:p>
        </w:tc>
        <w:tc>
          <w:tcPr>
            <w:tcW w:w="0" w:type="auto"/>
            <w:shd w:val="clear" w:color="auto" w:fill="auto"/>
          </w:tcPr>
          <w:p w14:paraId="5F004575" w14:textId="5FDC2946" w:rsidR="00394B10" w:rsidRPr="00416A2B" w:rsidRDefault="00394B10" w:rsidP="00394B10">
            <w:pPr>
              <w:pStyle w:val="TAL"/>
              <w:rPr>
                <w:sz w:val="16"/>
              </w:rPr>
            </w:pPr>
            <w:r w:rsidRPr="00416A2B">
              <w:rPr>
                <w:sz w:val="16"/>
              </w:rPr>
              <w:t>23.434</w:t>
            </w:r>
          </w:p>
        </w:tc>
        <w:tc>
          <w:tcPr>
            <w:tcW w:w="0" w:type="auto"/>
            <w:shd w:val="clear" w:color="auto" w:fill="auto"/>
          </w:tcPr>
          <w:p w14:paraId="28759104" w14:textId="1C28585F" w:rsidR="00394B10" w:rsidRPr="00416A2B" w:rsidRDefault="00394B10" w:rsidP="00394B10">
            <w:pPr>
              <w:pStyle w:val="TAL"/>
              <w:rPr>
                <w:sz w:val="16"/>
              </w:rPr>
            </w:pPr>
            <w:r w:rsidRPr="00416A2B">
              <w:rPr>
                <w:sz w:val="16"/>
              </w:rPr>
              <w:t>0038</w:t>
            </w:r>
          </w:p>
        </w:tc>
        <w:tc>
          <w:tcPr>
            <w:tcW w:w="0" w:type="auto"/>
            <w:shd w:val="clear" w:color="auto" w:fill="auto"/>
          </w:tcPr>
          <w:p w14:paraId="4149156E" w14:textId="52D2E43D" w:rsidR="00394B10" w:rsidRPr="00416A2B" w:rsidRDefault="00394B10" w:rsidP="00394B10">
            <w:pPr>
              <w:pStyle w:val="TAR"/>
              <w:rPr>
                <w:sz w:val="16"/>
              </w:rPr>
            </w:pPr>
            <w:r w:rsidRPr="00416A2B">
              <w:rPr>
                <w:sz w:val="16"/>
              </w:rPr>
              <w:t>2</w:t>
            </w:r>
          </w:p>
        </w:tc>
        <w:tc>
          <w:tcPr>
            <w:tcW w:w="0" w:type="auto"/>
            <w:shd w:val="clear" w:color="auto" w:fill="auto"/>
          </w:tcPr>
          <w:p w14:paraId="2BC7E1AC" w14:textId="7F8AED0B" w:rsidR="00394B10" w:rsidRPr="00416A2B" w:rsidRDefault="00394B10" w:rsidP="00394B10">
            <w:pPr>
              <w:pStyle w:val="TAL"/>
              <w:rPr>
                <w:sz w:val="16"/>
              </w:rPr>
            </w:pPr>
            <w:r w:rsidRPr="00416A2B">
              <w:rPr>
                <w:sz w:val="16"/>
              </w:rPr>
              <w:t>Rel-17</w:t>
            </w:r>
          </w:p>
        </w:tc>
        <w:tc>
          <w:tcPr>
            <w:tcW w:w="0" w:type="auto"/>
            <w:shd w:val="clear" w:color="auto" w:fill="auto"/>
          </w:tcPr>
          <w:p w14:paraId="2E294C9E" w14:textId="0FB4CCFD" w:rsidR="00394B10" w:rsidRPr="00416A2B" w:rsidRDefault="00394B10" w:rsidP="00394B10">
            <w:pPr>
              <w:pStyle w:val="TAL"/>
              <w:rPr>
                <w:sz w:val="16"/>
              </w:rPr>
            </w:pPr>
            <w:r w:rsidRPr="00416A2B">
              <w:rPr>
                <w:sz w:val="16"/>
              </w:rPr>
              <w:t>B</w:t>
            </w:r>
          </w:p>
        </w:tc>
        <w:tc>
          <w:tcPr>
            <w:tcW w:w="0" w:type="auto"/>
            <w:shd w:val="clear" w:color="auto" w:fill="auto"/>
          </w:tcPr>
          <w:p w14:paraId="016D07AB" w14:textId="2628C17B" w:rsidR="00394B10" w:rsidRPr="00416A2B" w:rsidRDefault="00394B10" w:rsidP="00394B10">
            <w:pPr>
              <w:pStyle w:val="TAL"/>
              <w:rPr>
                <w:sz w:val="16"/>
              </w:rPr>
            </w:pPr>
            <w:r w:rsidRPr="00416A2B">
              <w:rPr>
                <w:sz w:val="16"/>
              </w:rPr>
              <w:t>eSEAL</w:t>
            </w:r>
          </w:p>
        </w:tc>
        <w:tc>
          <w:tcPr>
            <w:tcW w:w="0" w:type="auto"/>
            <w:shd w:val="clear" w:color="auto" w:fill="auto"/>
          </w:tcPr>
          <w:p w14:paraId="4ECBDC6C" w14:textId="04934EAC" w:rsidR="00394B10" w:rsidRPr="00416A2B" w:rsidRDefault="00394B10" w:rsidP="00394B10">
            <w:pPr>
              <w:pStyle w:val="TAL"/>
              <w:rPr>
                <w:sz w:val="16"/>
              </w:rPr>
            </w:pPr>
            <w:r w:rsidRPr="00416A2B">
              <w:rPr>
                <w:sz w:val="16"/>
              </w:rPr>
              <w:t>withdrawn</w:t>
            </w:r>
          </w:p>
        </w:tc>
      </w:tr>
      <w:tr w:rsidR="00416A2B" w:rsidRPr="00416A2B" w14:paraId="2F7026C1" w14:textId="77777777" w:rsidTr="00416A2B">
        <w:tc>
          <w:tcPr>
            <w:tcW w:w="0" w:type="auto"/>
            <w:shd w:val="clear" w:color="auto" w:fill="auto"/>
          </w:tcPr>
          <w:p w14:paraId="3D9D6840" w14:textId="7C8B7B5F" w:rsidR="00394B10" w:rsidRPr="00416A2B" w:rsidRDefault="00394B10" w:rsidP="00394B10">
            <w:pPr>
              <w:pStyle w:val="TAL"/>
              <w:rPr>
                <w:sz w:val="16"/>
              </w:rPr>
            </w:pPr>
            <w:r w:rsidRPr="00416A2B">
              <w:rPr>
                <w:sz w:val="16"/>
              </w:rPr>
              <w:t>S6-210359</w:t>
            </w:r>
          </w:p>
        </w:tc>
        <w:tc>
          <w:tcPr>
            <w:tcW w:w="0" w:type="auto"/>
            <w:shd w:val="clear" w:color="auto" w:fill="auto"/>
          </w:tcPr>
          <w:p w14:paraId="5AB52528" w14:textId="0E08F3BC" w:rsidR="00394B10" w:rsidRPr="00416A2B" w:rsidRDefault="00394B10" w:rsidP="00394B10">
            <w:pPr>
              <w:pStyle w:val="TAL"/>
              <w:rPr>
                <w:sz w:val="16"/>
              </w:rPr>
            </w:pPr>
            <w:r w:rsidRPr="00416A2B">
              <w:rPr>
                <w:sz w:val="16"/>
              </w:rPr>
              <w:t>Service identification in location management procedures</w:t>
            </w:r>
          </w:p>
        </w:tc>
        <w:tc>
          <w:tcPr>
            <w:tcW w:w="0" w:type="auto"/>
            <w:shd w:val="clear" w:color="auto" w:fill="auto"/>
          </w:tcPr>
          <w:p w14:paraId="725F5B6D" w14:textId="087B2F78" w:rsidR="00394B10" w:rsidRPr="00416A2B" w:rsidRDefault="00394B10" w:rsidP="00394B10">
            <w:pPr>
              <w:pStyle w:val="TAL"/>
              <w:rPr>
                <w:sz w:val="16"/>
              </w:rPr>
            </w:pPr>
            <w:r w:rsidRPr="00416A2B">
              <w:rPr>
                <w:sz w:val="16"/>
              </w:rPr>
              <w:t>CATT</w:t>
            </w:r>
          </w:p>
        </w:tc>
        <w:tc>
          <w:tcPr>
            <w:tcW w:w="0" w:type="auto"/>
            <w:shd w:val="clear" w:color="auto" w:fill="auto"/>
          </w:tcPr>
          <w:p w14:paraId="4F435404" w14:textId="78D8BC99" w:rsidR="00394B10" w:rsidRPr="00416A2B" w:rsidRDefault="00394B10" w:rsidP="00394B10">
            <w:pPr>
              <w:pStyle w:val="TAL"/>
              <w:rPr>
                <w:sz w:val="16"/>
              </w:rPr>
            </w:pPr>
            <w:r w:rsidRPr="00416A2B">
              <w:rPr>
                <w:sz w:val="16"/>
              </w:rPr>
              <w:t>23.434</w:t>
            </w:r>
          </w:p>
        </w:tc>
        <w:tc>
          <w:tcPr>
            <w:tcW w:w="0" w:type="auto"/>
            <w:shd w:val="clear" w:color="auto" w:fill="auto"/>
          </w:tcPr>
          <w:p w14:paraId="64FAFB30" w14:textId="2DC827A7" w:rsidR="00394B10" w:rsidRPr="00416A2B" w:rsidRDefault="00394B10" w:rsidP="00394B10">
            <w:pPr>
              <w:pStyle w:val="TAL"/>
              <w:rPr>
                <w:sz w:val="16"/>
              </w:rPr>
            </w:pPr>
            <w:r w:rsidRPr="00416A2B">
              <w:rPr>
                <w:sz w:val="16"/>
              </w:rPr>
              <w:t>0038</w:t>
            </w:r>
          </w:p>
        </w:tc>
        <w:tc>
          <w:tcPr>
            <w:tcW w:w="0" w:type="auto"/>
            <w:shd w:val="clear" w:color="auto" w:fill="auto"/>
          </w:tcPr>
          <w:p w14:paraId="0B834332" w14:textId="72A6050F" w:rsidR="00394B10" w:rsidRPr="00416A2B" w:rsidRDefault="00394B10" w:rsidP="00394B10">
            <w:pPr>
              <w:pStyle w:val="TAR"/>
              <w:rPr>
                <w:sz w:val="16"/>
              </w:rPr>
            </w:pPr>
            <w:r w:rsidRPr="00416A2B">
              <w:rPr>
                <w:sz w:val="16"/>
              </w:rPr>
              <w:t>3</w:t>
            </w:r>
          </w:p>
        </w:tc>
        <w:tc>
          <w:tcPr>
            <w:tcW w:w="0" w:type="auto"/>
            <w:shd w:val="clear" w:color="auto" w:fill="auto"/>
          </w:tcPr>
          <w:p w14:paraId="45B59813" w14:textId="661D1705" w:rsidR="00394B10" w:rsidRPr="00416A2B" w:rsidRDefault="00394B10" w:rsidP="00394B10">
            <w:pPr>
              <w:pStyle w:val="TAL"/>
              <w:rPr>
                <w:sz w:val="16"/>
              </w:rPr>
            </w:pPr>
            <w:r w:rsidRPr="00416A2B">
              <w:rPr>
                <w:sz w:val="16"/>
              </w:rPr>
              <w:t>Rel-17</w:t>
            </w:r>
          </w:p>
        </w:tc>
        <w:tc>
          <w:tcPr>
            <w:tcW w:w="0" w:type="auto"/>
            <w:shd w:val="clear" w:color="auto" w:fill="auto"/>
          </w:tcPr>
          <w:p w14:paraId="6297F29B" w14:textId="0508FD5A" w:rsidR="00394B10" w:rsidRPr="00416A2B" w:rsidRDefault="00394B10" w:rsidP="00394B10">
            <w:pPr>
              <w:pStyle w:val="TAL"/>
              <w:rPr>
                <w:sz w:val="16"/>
              </w:rPr>
            </w:pPr>
            <w:r w:rsidRPr="00416A2B">
              <w:rPr>
                <w:sz w:val="16"/>
              </w:rPr>
              <w:t>B</w:t>
            </w:r>
          </w:p>
        </w:tc>
        <w:tc>
          <w:tcPr>
            <w:tcW w:w="0" w:type="auto"/>
            <w:shd w:val="clear" w:color="auto" w:fill="auto"/>
          </w:tcPr>
          <w:p w14:paraId="7A431F1D" w14:textId="44EC13B4" w:rsidR="00394B10" w:rsidRPr="00416A2B" w:rsidRDefault="00394B10" w:rsidP="00394B10">
            <w:pPr>
              <w:pStyle w:val="TAL"/>
              <w:rPr>
                <w:sz w:val="16"/>
              </w:rPr>
            </w:pPr>
            <w:r w:rsidRPr="00416A2B">
              <w:rPr>
                <w:sz w:val="16"/>
              </w:rPr>
              <w:t>eSEAL</w:t>
            </w:r>
          </w:p>
        </w:tc>
        <w:tc>
          <w:tcPr>
            <w:tcW w:w="0" w:type="auto"/>
            <w:shd w:val="clear" w:color="auto" w:fill="auto"/>
          </w:tcPr>
          <w:p w14:paraId="7C0D9092" w14:textId="2FBCA819" w:rsidR="00394B10" w:rsidRPr="00416A2B" w:rsidRDefault="00394B10" w:rsidP="00394B10">
            <w:pPr>
              <w:pStyle w:val="TAL"/>
              <w:rPr>
                <w:sz w:val="16"/>
              </w:rPr>
            </w:pPr>
            <w:r w:rsidRPr="00416A2B">
              <w:rPr>
                <w:sz w:val="16"/>
              </w:rPr>
              <w:t>agreed</w:t>
            </w:r>
          </w:p>
        </w:tc>
      </w:tr>
      <w:tr w:rsidR="00416A2B" w:rsidRPr="00416A2B" w14:paraId="2A2B1EE1" w14:textId="77777777" w:rsidTr="00416A2B">
        <w:tc>
          <w:tcPr>
            <w:tcW w:w="0" w:type="auto"/>
            <w:shd w:val="clear" w:color="auto" w:fill="auto"/>
          </w:tcPr>
          <w:p w14:paraId="7946CD87" w14:textId="534C5E1A" w:rsidR="00394B10" w:rsidRPr="00416A2B" w:rsidRDefault="00394B10" w:rsidP="00394B10">
            <w:pPr>
              <w:pStyle w:val="TAL"/>
              <w:rPr>
                <w:sz w:val="16"/>
              </w:rPr>
            </w:pPr>
            <w:r w:rsidRPr="00416A2B">
              <w:rPr>
                <w:sz w:val="16"/>
              </w:rPr>
              <w:t>S6-210125</w:t>
            </w:r>
          </w:p>
        </w:tc>
        <w:tc>
          <w:tcPr>
            <w:tcW w:w="0" w:type="auto"/>
            <w:shd w:val="clear" w:color="auto" w:fill="auto"/>
          </w:tcPr>
          <w:p w14:paraId="2C479C92" w14:textId="33C2E669"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524E4F80" w14:textId="570E1140" w:rsidR="00394B10" w:rsidRPr="00416A2B" w:rsidRDefault="00394B10" w:rsidP="00394B10">
            <w:pPr>
              <w:pStyle w:val="TAL"/>
              <w:rPr>
                <w:sz w:val="16"/>
              </w:rPr>
            </w:pPr>
            <w:r w:rsidRPr="00416A2B">
              <w:rPr>
                <w:sz w:val="16"/>
              </w:rPr>
              <w:t>Ericsson</w:t>
            </w:r>
          </w:p>
        </w:tc>
        <w:tc>
          <w:tcPr>
            <w:tcW w:w="0" w:type="auto"/>
            <w:shd w:val="clear" w:color="auto" w:fill="auto"/>
          </w:tcPr>
          <w:p w14:paraId="214CBFC3" w14:textId="51B8AC8D" w:rsidR="00394B10" w:rsidRPr="00416A2B" w:rsidRDefault="00394B10" w:rsidP="00394B10">
            <w:pPr>
              <w:pStyle w:val="TAL"/>
              <w:rPr>
                <w:sz w:val="16"/>
              </w:rPr>
            </w:pPr>
            <w:r w:rsidRPr="00416A2B">
              <w:rPr>
                <w:sz w:val="16"/>
              </w:rPr>
              <w:t>23.434</w:t>
            </w:r>
          </w:p>
        </w:tc>
        <w:tc>
          <w:tcPr>
            <w:tcW w:w="0" w:type="auto"/>
            <w:shd w:val="clear" w:color="auto" w:fill="auto"/>
          </w:tcPr>
          <w:p w14:paraId="186562A6" w14:textId="34C07112" w:rsidR="00394B10" w:rsidRPr="00416A2B" w:rsidRDefault="00394B10" w:rsidP="00394B10">
            <w:pPr>
              <w:pStyle w:val="TAL"/>
              <w:rPr>
                <w:sz w:val="16"/>
              </w:rPr>
            </w:pPr>
            <w:r w:rsidRPr="00416A2B">
              <w:rPr>
                <w:sz w:val="16"/>
              </w:rPr>
              <w:t>0039</w:t>
            </w:r>
          </w:p>
        </w:tc>
        <w:tc>
          <w:tcPr>
            <w:tcW w:w="0" w:type="auto"/>
            <w:shd w:val="clear" w:color="auto" w:fill="auto"/>
          </w:tcPr>
          <w:p w14:paraId="048646BC" w14:textId="55BE7CD4" w:rsidR="00394B10" w:rsidRPr="00416A2B" w:rsidRDefault="00394B10" w:rsidP="00394B10">
            <w:pPr>
              <w:pStyle w:val="TAR"/>
              <w:rPr>
                <w:sz w:val="16"/>
              </w:rPr>
            </w:pPr>
            <w:r w:rsidRPr="00416A2B">
              <w:rPr>
                <w:sz w:val="16"/>
              </w:rPr>
              <w:t>-</w:t>
            </w:r>
          </w:p>
        </w:tc>
        <w:tc>
          <w:tcPr>
            <w:tcW w:w="0" w:type="auto"/>
            <w:shd w:val="clear" w:color="auto" w:fill="auto"/>
          </w:tcPr>
          <w:p w14:paraId="2E545844" w14:textId="07C7C130" w:rsidR="00394B10" w:rsidRPr="00416A2B" w:rsidRDefault="00394B10" w:rsidP="00394B10">
            <w:pPr>
              <w:pStyle w:val="TAL"/>
              <w:rPr>
                <w:sz w:val="16"/>
              </w:rPr>
            </w:pPr>
            <w:r w:rsidRPr="00416A2B">
              <w:rPr>
                <w:sz w:val="16"/>
              </w:rPr>
              <w:t>Rel-17</w:t>
            </w:r>
          </w:p>
        </w:tc>
        <w:tc>
          <w:tcPr>
            <w:tcW w:w="0" w:type="auto"/>
            <w:shd w:val="clear" w:color="auto" w:fill="auto"/>
          </w:tcPr>
          <w:p w14:paraId="74CAE47E" w14:textId="154AFEB2" w:rsidR="00394B10" w:rsidRPr="00416A2B" w:rsidRDefault="00394B10" w:rsidP="00394B10">
            <w:pPr>
              <w:pStyle w:val="TAL"/>
              <w:rPr>
                <w:sz w:val="16"/>
              </w:rPr>
            </w:pPr>
            <w:r w:rsidRPr="00416A2B">
              <w:rPr>
                <w:sz w:val="16"/>
              </w:rPr>
              <w:t>B</w:t>
            </w:r>
          </w:p>
        </w:tc>
        <w:tc>
          <w:tcPr>
            <w:tcW w:w="0" w:type="auto"/>
            <w:shd w:val="clear" w:color="auto" w:fill="auto"/>
          </w:tcPr>
          <w:p w14:paraId="26ACB408" w14:textId="7919A53D" w:rsidR="00394B10" w:rsidRPr="00416A2B" w:rsidRDefault="00394B10" w:rsidP="00394B10">
            <w:pPr>
              <w:pStyle w:val="TAL"/>
              <w:rPr>
                <w:sz w:val="16"/>
              </w:rPr>
            </w:pPr>
            <w:r w:rsidRPr="00416A2B">
              <w:rPr>
                <w:sz w:val="16"/>
              </w:rPr>
              <w:t>eSEAL</w:t>
            </w:r>
          </w:p>
        </w:tc>
        <w:tc>
          <w:tcPr>
            <w:tcW w:w="0" w:type="auto"/>
            <w:shd w:val="clear" w:color="auto" w:fill="auto"/>
          </w:tcPr>
          <w:p w14:paraId="4A834CEE" w14:textId="67E5064D" w:rsidR="00394B10" w:rsidRPr="00416A2B" w:rsidRDefault="00394B10" w:rsidP="00394B10">
            <w:pPr>
              <w:pStyle w:val="TAL"/>
              <w:rPr>
                <w:sz w:val="16"/>
              </w:rPr>
            </w:pPr>
            <w:r w:rsidRPr="00416A2B">
              <w:rPr>
                <w:sz w:val="16"/>
              </w:rPr>
              <w:t>revised</w:t>
            </w:r>
          </w:p>
        </w:tc>
      </w:tr>
      <w:tr w:rsidR="00416A2B" w:rsidRPr="00416A2B" w14:paraId="7FBDD2D9" w14:textId="77777777" w:rsidTr="00416A2B">
        <w:tc>
          <w:tcPr>
            <w:tcW w:w="0" w:type="auto"/>
            <w:shd w:val="clear" w:color="auto" w:fill="auto"/>
          </w:tcPr>
          <w:p w14:paraId="72D2E050" w14:textId="304EC24C" w:rsidR="00394B10" w:rsidRPr="00416A2B" w:rsidRDefault="00394B10" w:rsidP="00394B10">
            <w:pPr>
              <w:pStyle w:val="TAL"/>
              <w:rPr>
                <w:sz w:val="16"/>
              </w:rPr>
            </w:pPr>
            <w:r w:rsidRPr="00416A2B">
              <w:rPr>
                <w:sz w:val="16"/>
              </w:rPr>
              <w:t>S6-210220</w:t>
            </w:r>
          </w:p>
        </w:tc>
        <w:tc>
          <w:tcPr>
            <w:tcW w:w="0" w:type="auto"/>
            <w:shd w:val="clear" w:color="auto" w:fill="auto"/>
          </w:tcPr>
          <w:p w14:paraId="1EF45061" w14:textId="5880B400"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1DBC61B2" w14:textId="5C864E66" w:rsidR="00394B10" w:rsidRPr="00416A2B" w:rsidRDefault="00394B10" w:rsidP="00394B10">
            <w:pPr>
              <w:pStyle w:val="TAL"/>
              <w:rPr>
                <w:sz w:val="16"/>
              </w:rPr>
            </w:pPr>
            <w:r w:rsidRPr="00416A2B">
              <w:rPr>
                <w:sz w:val="16"/>
              </w:rPr>
              <w:t>Ericsson</w:t>
            </w:r>
          </w:p>
        </w:tc>
        <w:tc>
          <w:tcPr>
            <w:tcW w:w="0" w:type="auto"/>
            <w:shd w:val="clear" w:color="auto" w:fill="auto"/>
          </w:tcPr>
          <w:p w14:paraId="5EFCB5F1" w14:textId="277A7633" w:rsidR="00394B10" w:rsidRPr="00416A2B" w:rsidRDefault="00394B10" w:rsidP="00394B10">
            <w:pPr>
              <w:pStyle w:val="TAL"/>
              <w:rPr>
                <w:sz w:val="16"/>
              </w:rPr>
            </w:pPr>
            <w:r w:rsidRPr="00416A2B">
              <w:rPr>
                <w:sz w:val="16"/>
              </w:rPr>
              <w:t>23.434</w:t>
            </w:r>
          </w:p>
        </w:tc>
        <w:tc>
          <w:tcPr>
            <w:tcW w:w="0" w:type="auto"/>
            <w:shd w:val="clear" w:color="auto" w:fill="auto"/>
          </w:tcPr>
          <w:p w14:paraId="1FDCB4F2" w14:textId="20153F85" w:rsidR="00394B10" w:rsidRPr="00416A2B" w:rsidRDefault="00394B10" w:rsidP="00394B10">
            <w:pPr>
              <w:pStyle w:val="TAL"/>
              <w:rPr>
                <w:sz w:val="16"/>
              </w:rPr>
            </w:pPr>
            <w:r w:rsidRPr="00416A2B">
              <w:rPr>
                <w:sz w:val="16"/>
              </w:rPr>
              <w:t>0039</w:t>
            </w:r>
          </w:p>
        </w:tc>
        <w:tc>
          <w:tcPr>
            <w:tcW w:w="0" w:type="auto"/>
            <w:shd w:val="clear" w:color="auto" w:fill="auto"/>
          </w:tcPr>
          <w:p w14:paraId="71166BF2" w14:textId="6A32A59C" w:rsidR="00394B10" w:rsidRPr="00416A2B" w:rsidRDefault="00394B10" w:rsidP="00394B10">
            <w:pPr>
              <w:pStyle w:val="TAR"/>
              <w:rPr>
                <w:sz w:val="16"/>
              </w:rPr>
            </w:pPr>
            <w:r w:rsidRPr="00416A2B">
              <w:rPr>
                <w:sz w:val="16"/>
              </w:rPr>
              <w:t>1</w:t>
            </w:r>
          </w:p>
        </w:tc>
        <w:tc>
          <w:tcPr>
            <w:tcW w:w="0" w:type="auto"/>
            <w:shd w:val="clear" w:color="auto" w:fill="auto"/>
          </w:tcPr>
          <w:p w14:paraId="0438206C" w14:textId="340838C6" w:rsidR="00394B10" w:rsidRPr="00416A2B" w:rsidRDefault="00394B10" w:rsidP="00394B10">
            <w:pPr>
              <w:pStyle w:val="TAL"/>
              <w:rPr>
                <w:sz w:val="16"/>
              </w:rPr>
            </w:pPr>
            <w:r w:rsidRPr="00416A2B">
              <w:rPr>
                <w:sz w:val="16"/>
              </w:rPr>
              <w:t>Rel-17</w:t>
            </w:r>
          </w:p>
        </w:tc>
        <w:tc>
          <w:tcPr>
            <w:tcW w:w="0" w:type="auto"/>
            <w:shd w:val="clear" w:color="auto" w:fill="auto"/>
          </w:tcPr>
          <w:p w14:paraId="78408C4C" w14:textId="3A76DB5F" w:rsidR="00394B10" w:rsidRPr="00416A2B" w:rsidRDefault="00394B10" w:rsidP="00394B10">
            <w:pPr>
              <w:pStyle w:val="TAL"/>
              <w:rPr>
                <w:sz w:val="16"/>
              </w:rPr>
            </w:pPr>
            <w:r w:rsidRPr="00416A2B">
              <w:rPr>
                <w:sz w:val="16"/>
              </w:rPr>
              <w:t>B</w:t>
            </w:r>
          </w:p>
        </w:tc>
        <w:tc>
          <w:tcPr>
            <w:tcW w:w="0" w:type="auto"/>
            <w:shd w:val="clear" w:color="auto" w:fill="auto"/>
          </w:tcPr>
          <w:p w14:paraId="5F53413C" w14:textId="7CCAA460" w:rsidR="00394B10" w:rsidRPr="00416A2B" w:rsidRDefault="00394B10" w:rsidP="00394B10">
            <w:pPr>
              <w:pStyle w:val="TAL"/>
              <w:rPr>
                <w:sz w:val="16"/>
              </w:rPr>
            </w:pPr>
            <w:r w:rsidRPr="00416A2B">
              <w:rPr>
                <w:sz w:val="16"/>
              </w:rPr>
              <w:t>eSEAL</w:t>
            </w:r>
          </w:p>
        </w:tc>
        <w:tc>
          <w:tcPr>
            <w:tcW w:w="0" w:type="auto"/>
            <w:shd w:val="clear" w:color="auto" w:fill="auto"/>
          </w:tcPr>
          <w:p w14:paraId="17FA7DEE" w14:textId="0510E10D" w:rsidR="00394B10" w:rsidRPr="00416A2B" w:rsidRDefault="00394B10" w:rsidP="00394B10">
            <w:pPr>
              <w:pStyle w:val="TAL"/>
              <w:rPr>
                <w:sz w:val="16"/>
              </w:rPr>
            </w:pPr>
            <w:r w:rsidRPr="00416A2B">
              <w:rPr>
                <w:sz w:val="16"/>
              </w:rPr>
              <w:t>revised</w:t>
            </w:r>
          </w:p>
        </w:tc>
      </w:tr>
      <w:tr w:rsidR="00416A2B" w:rsidRPr="00416A2B" w14:paraId="3336CF54" w14:textId="77777777" w:rsidTr="00416A2B">
        <w:tc>
          <w:tcPr>
            <w:tcW w:w="0" w:type="auto"/>
            <w:shd w:val="clear" w:color="auto" w:fill="auto"/>
          </w:tcPr>
          <w:p w14:paraId="7D89E7E4" w14:textId="58BC8B74" w:rsidR="00394B10" w:rsidRPr="00416A2B" w:rsidRDefault="00394B10" w:rsidP="00394B10">
            <w:pPr>
              <w:pStyle w:val="TAL"/>
              <w:rPr>
                <w:sz w:val="16"/>
              </w:rPr>
            </w:pPr>
            <w:r w:rsidRPr="00416A2B">
              <w:rPr>
                <w:sz w:val="16"/>
              </w:rPr>
              <w:t>S6-210360</w:t>
            </w:r>
          </w:p>
        </w:tc>
        <w:tc>
          <w:tcPr>
            <w:tcW w:w="0" w:type="auto"/>
            <w:shd w:val="clear" w:color="auto" w:fill="auto"/>
          </w:tcPr>
          <w:p w14:paraId="2E920D57" w14:textId="543EB4FC" w:rsidR="00394B10" w:rsidRPr="00416A2B" w:rsidRDefault="00394B10" w:rsidP="00394B10">
            <w:pPr>
              <w:pStyle w:val="TAL"/>
              <w:rPr>
                <w:sz w:val="16"/>
              </w:rPr>
            </w:pPr>
            <w:r w:rsidRPr="00416A2B">
              <w:rPr>
                <w:sz w:val="16"/>
              </w:rPr>
              <w:t>Group Management support for 5G-VN</w:t>
            </w:r>
          </w:p>
        </w:tc>
        <w:tc>
          <w:tcPr>
            <w:tcW w:w="0" w:type="auto"/>
            <w:shd w:val="clear" w:color="auto" w:fill="auto"/>
          </w:tcPr>
          <w:p w14:paraId="341691A8" w14:textId="04B20B35" w:rsidR="00394B10" w:rsidRPr="00416A2B" w:rsidRDefault="00394B10" w:rsidP="00394B10">
            <w:pPr>
              <w:pStyle w:val="TAL"/>
              <w:rPr>
                <w:sz w:val="16"/>
              </w:rPr>
            </w:pPr>
            <w:r w:rsidRPr="00416A2B">
              <w:rPr>
                <w:sz w:val="16"/>
              </w:rPr>
              <w:t>Ericsson</w:t>
            </w:r>
          </w:p>
        </w:tc>
        <w:tc>
          <w:tcPr>
            <w:tcW w:w="0" w:type="auto"/>
            <w:shd w:val="clear" w:color="auto" w:fill="auto"/>
          </w:tcPr>
          <w:p w14:paraId="60DEA5B5" w14:textId="3D6493B2" w:rsidR="00394B10" w:rsidRPr="00416A2B" w:rsidRDefault="00394B10" w:rsidP="00394B10">
            <w:pPr>
              <w:pStyle w:val="TAL"/>
              <w:rPr>
                <w:sz w:val="16"/>
              </w:rPr>
            </w:pPr>
            <w:r w:rsidRPr="00416A2B">
              <w:rPr>
                <w:sz w:val="16"/>
              </w:rPr>
              <w:t>23.434</w:t>
            </w:r>
          </w:p>
        </w:tc>
        <w:tc>
          <w:tcPr>
            <w:tcW w:w="0" w:type="auto"/>
            <w:shd w:val="clear" w:color="auto" w:fill="auto"/>
          </w:tcPr>
          <w:p w14:paraId="5887FC20" w14:textId="5682EA48" w:rsidR="00394B10" w:rsidRPr="00416A2B" w:rsidRDefault="00394B10" w:rsidP="00394B10">
            <w:pPr>
              <w:pStyle w:val="TAL"/>
              <w:rPr>
                <w:sz w:val="16"/>
              </w:rPr>
            </w:pPr>
            <w:r w:rsidRPr="00416A2B">
              <w:rPr>
                <w:sz w:val="16"/>
              </w:rPr>
              <w:t>0039</w:t>
            </w:r>
          </w:p>
        </w:tc>
        <w:tc>
          <w:tcPr>
            <w:tcW w:w="0" w:type="auto"/>
            <w:shd w:val="clear" w:color="auto" w:fill="auto"/>
          </w:tcPr>
          <w:p w14:paraId="73E03CA0" w14:textId="7762A518" w:rsidR="00394B10" w:rsidRPr="00416A2B" w:rsidRDefault="00394B10" w:rsidP="00394B10">
            <w:pPr>
              <w:pStyle w:val="TAR"/>
              <w:rPr>
                <w:sz w:val="16"/>
              </w:rPr>
            </w:pPr>
            <w:r w:rsidRPr="00416A2B">
              <w:rPr>
                <w:sz w:val="16"/>
              </w:rPr>
              <w:t>2</w:t>
            </w:r>
          </w:p>
        </w:tc>
        <w:tc>
          <w:tcPr>
            <w:tcW w:w="0" w:type="auto"/>
            <w:shd w:val="clear" w:color="auto" w:fill="auto"/>
          </w:tcPr>
          <w:p w14:paraId="7C82C0A1" w14:textId="1E647ADD" w:rsidR="00394B10" w:rsidRPr="00416A2B" w:rsidRDefault="00394B10" w:rsidP="00394B10">
            <w:pPr>
              <w:pStyle w:val="TAL"/>
              <w:rPr>
                <w:sz w:val="16"/>
              </w:rPr>
            </w:pPr>
            <w:r w:rsidRPr="00416A2B">
              <w:rPr>
                <w:sz w:val="16"/>
              </w:rPr>
              <w:t>Rel-17</w:t>
            </w:r>
          </w:p>
        </w:tc>
        <w:tc>
          <w:tcPr>
            <w:tcW w:w="0" w:type="auto"/>
            <w:shd w:val="clear" w:color="auto" w:fill="auto"/>
          </w:tcPr>
          <w:p w14:paraId="3F24E017" w14:textId="0FCA2E8E" w:rsidR="00394B10" w:rsidRPr="00416A2B" w:rsidRDefault="00394B10" w:rsidP="00394B10">
            <w:pPr>
              <w:pStyle w:val="TAL"/>
              <w:rPr>
                <w:sz w:val="16"/>
              </w:rPr>
            </w:pPr>
            <w:r w:rsidRPr="00416A2B">
              <w:rPr>
                <w:sz w:val="16"/>
              </w:rPr>
              <w:t>B</w:t>
            </w:r>
          </w:p>
        </w:tc>
        <w:tc>
          <w:tcPr>
            <w:tcW w:w="0" w:type="auto"/>
            <w:shd w:val="clear" w:color="auto" w:fill="auto"/>
          </w:tcPr>
          <w:p w14:paraId="04B5B916" w14:textId="5A68AEE3" w:rsidR="00394B10" w:rsidRPr="00416A2B" w:rsidRDefault="00394B10" w:rsidP="00394B10">
            <w:pPr>
              <w:pStyle w:val="TAL"/>
              <w:rPr>
                <w:sz w:val="16"/>
              </w:rPr>
            </w:pPr>
            <w:r w:rsidRPr="00416A2B">
              <w:rPr>
                <w:sz w:val="16"/>
              </w:rPr>
              <w:t>eSEAL</w:t>
            </w:r>
          </w:p>
        </w:tc>
        <w:tc>
          <w:tcPr>
            <w:tcW w:w="0" w:type="auto"/>
            <w:shd w:val="clear" w:color="auto" w:fill="auto"/>
          </w:tcPr>
          <w:p w14:paraId="4A8A3597" w14:textId="7D0A283B" w:rsidR="00394B10" w:rsidRPr="00416A2B" w:rsidRDefault="00394B10" w:rsidP="00394B10">
            <w:pPr>
              <w:pStyle w:val="TAL"/>
              <w:rPr>
                <w:sz w:val="16"/>
              </w:rPr>
            </w:pPr>
            <w:r w:rsidRPr="00416A2B">
              <w:rPr>
                <w:sz w:val="16"/>
              </w:rPr>
              <w:t>agreed</w:t>
            </w:r>
          </w:p>
        </w:tc>
      </w:tr>
    </w:tbl>
    <w:p w14:paraId="1606242C" w14:textId="77777777" w:rsidR="00394B10" w:rsidRDefault="00394B10" w:rsidP="00394B10"/>
    <w:p w14:paraId="78D1E70E" w14:textId="77777777" w:rsidR="00394B10" w:rsidRDefault="00394B10" w:rsidP="00394B10">
      <w:pPr>
        <w:pStyle w:val="Heading2"/>
      </w:pPr>
      <w:r>
        <w:br w:type="page"/>
      </w:r>
      <w:bookmarkStart w:id="82" w:name="_Toc65060056"/>
      <w:bookmarkStart w:id="83" w:name="_Toc65060124"/>
      <w:r>
        <w:lastRenderedPageBreak/>
        <w:t>Annex C: Lists of liaisons</w:t>
      </w:r>
      <w:bookmarkEnd w:id="82"/>
      <w:bookmarkEnd w:id="83"/>
    </w:p>
    <w:p w14:paraId="5BDF8E67" w14:textId="77777777" w:rsidR="00394B10" w:rsidRDefault="00394B10" w:rsidP="00394B10">
      <w:pPr>
        <w:pStyle w:val="Heading3"/>
      </w:pPr>
      <w:bookmarkStart w:id="84" w:name="_Toc65060057"/>
      <w:bookmarkStart w:id="85" w:name="_Toc65060125"/>
      <w:r>
        <w:t>C1: Incoming liaison statements</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2877"/>
        <w:gridCol w:w="2174"/>
        <w:gridCol w:w="967"/>
        <w:gridCol w:w="1207"/>
      </w:tblGrid>
      <w:tr w:rsidR="00805FD8" w14:paraId="432CECCE" w14:textId="77777777" w:rsidTr="00805FD8">
        <w:tc>
          <w:tcPr>
            <w:tcW w:w="0" w:type="auto"/>
            <w:shd w:val="clear" w:color="auto" w:fill="auto"/>
          </w:tcPr>
          <w:p w14:paraId="21BFE1E8" w14:textId="77777777" w:rsidR="00805FD8" w:rsidRDefault="00805FD8" w:rsidP="00805FD8">
            <w:pPr>
              <w:pStyle w:val="TAH"/>
            </w:pPr>
            <w:r>
              <w:t>Document</w:t>
            </w:r>
          </w:p>
        </w:tc>
        <w:tc>
          <w:tcPr>
            <w:tcW w:w="0" w:type="auto"/>
            <w:shd w:val="clear" w:color="auto" w:fill="auto"/>
          </w:tcPr>
          <w:p w14:paraId="594A422B" w14:textId="77777777" w:rsidR="00805FD8" w:rsidRDefault="00805FD8" w:rsidP="00805FD8">
            <w:pPr>
              <w:pStyle w:val="TAH"/>
            </w:pPr>
            <w:r>
              <w:t>Original</w:t>
            </w:r>
          </w:p>
        </w:tc>
        <w:tc>
          <w:tcPr>
            <w:tcW w:w="0" w:type="auto"/>
            <w:shd w:val="clear" w:color="auto" w:fill="auto"/>
          </w:tcPr>
          <w:p w14:paraId="10D95101" w14:textId="77777777" w:rsidR="00805FD8" w:rsidRDefault="00805FD8" w:rsidP="00805FD8">
            <w:pPr>
              <w:pStyle w:val="TAH"/>
            </w:pPr>
            <w:r>
              <w:t>Title</w:t>
            </w:r>
          </w:p>
        </w:tc>
        <w:tc>
          <w:tcPr>
            <w:tcW w:w="0" w:type="auto"/>
            <w:shd w:val="clear" w:color="auto" w:fill="auto"/>
          </w:tcPr>
          <w:p w14:paraId="7C053D9F" w14:textId="77777777" w:rsidR="00805FD8" w:rsidRDefault="00805FD8" w:rsidP="00805FD8">
            <w:pPr>
              <w:pStyle w:val="TAH"/>
            </w:pPr>
            <w:r>
              <w:t>From</w:t>
            </w:r>
          </w:p>
        </w:tc>
        <w:tc>
          <w:tcPr>
            <w:tcW w:w="0" w:type="auto"/>
            <w:shd w:val="clear" w:color="auto" w:fill="auto"/>
          </w:tcPr>
          <w:p w14:paraId="7019E7AF" w14:textId="77777777" w:rsidR="00805FD8" w:rsidRDefault="00805FD8" w:rsidP="00805FD8">
            <w:pPr>
              <w:pStyle w:val="TAH"/>
            </w:pPr>
            <w:r>
              <w:t>Decision</w:t>
            </w:r>
          </w:p>
        </w:tc>
        <w:tc>
          <w:tcPr>
            <w:tcW w:w="0" w:type="auto"/>
            <w:shd w:val="clear" w:color="auto" w:fill="auto"/>
          </w:tcPr>
          <w:p w14:paraId="2CDA0635" w14:textId="77777777" w:rsidR="00805FD8" w:rsidRDefault="00805FD8" w:rsidP="00805FD8">
            <w:pPr>
              <w:pStyle w:val="TAH"/>
            </w:pPr>
            <w:r>
              <w:t>Reply TDoc</w:t>
            </w:r>
          </w:p>
        </w:tc>
      </w:tr>
      <w:tr w:rsidR="00805FD8" w:rsidRPr="00416A2B" w14:paraId="0B743CFD" w14:textId="77777777" w:rsidTr="00805FD8">
        <w:tc>
          <w:tcPr>
            <w:tcW w:w="0" w:type="auto"/>
            <w:shd w:val="clear" w:color="auto" w:fill="auto"/>
          </w:tcPr>
          <w:p w14:paraId="2D85749A" w14:textId="77777777" w:rsidR="00805FD8" w:rsidRPr="00416A2B" w:rsidRDefault="00805FD8" w:rsidP="00805FD8">
            <w:pPr>
              <w:pStyle w:val="TAL"/>
              <w:rPr>
                <w:sz w:val="16"/>
              </w:rPr>
            </w:pPr>
            <w:r w:rsidRPr="00416A2B">
              <w:rPr>
                <w:sz w:val="16"/>
              </w:rPr>
              <w:t>S6-210006</w:t>
            </w:r>
          </w:p>
        </w:tc>
        <w:tc>
          <w:tcPr>
            <w:tcW w:w="0" w:type="auto"/>
            <w:shd w:val="clear" w:color="auto" w:fill="auto"/>
          </w:tcPr>
          <w:p w14:paraId="73D702A5" w14:textId="77777777" w:rsidR="00805FD8" w:rsidRPr="00416A2B" w:rsidRDefault="00805FD8" w:rsidP="00805FD8">
            <w:pPr>
              <w:pStyle w:val="TAL"/>
              <w:rPr>
                <w:sz w:val="16"/>
              </w:rPr>
            </w:pPr>
            <w:r w:rsidRPr="00416A2B">
              <w:rPr>
                <w:sz w:val="16"/>
              </w:rPr>
              <w:t>C3-205439</w:t>
            </w:r>
          </w:p>
        </w:tc>
        <w:tc>
          <w:tcPr>
            <w:tcW w:w="0" w:type="auto"/>
            <w:shd w:val="clear" w:color="auto" w:fill="auto"/>
          </w:tcPr>
          <w:p w14:paraId="1A8D77D1" w14:textId="77777777" w:rsidR="00805FD8" w:rsidRPr="00416A2B" w:rsidRDefault="00805FD8" w:rsidP="00805FD8">
            <w:pPr>
              <w:pStyle w:val="TAL"/>
              <w:rPr>
                <w:sz w:val="16"/>
              </w:rPr>
            </w:pPr>
            <w:r w:rsidRPr="00416A2B">
              <w:rPr>
                <w:sz w:val="16"/>
              </w:rPr>
              <w:t>Reply to LS on APIs in EDGEAPP</w:t>
            </w:r>
          </w:p>
        </w:tc>
        <w:tc>
          <w:tcPr>
            <w:tcW w:w="0" w:type="auto"/>
            <w:shd w:val="clear" w:color="auto" w:fill="auto"/>
          </w:tcPr>
          <w:p w14:paraId="403A5AC7" w14:textId="77777777" w:rsidR="00805FD8" w:rsidRPr="00416A2B" w:rsidRDefault="00805FD8" w:rsidP="00805FD8">
            <w:pPr>
              <w:pStyle w:val="TAL"/>
              <w:rPr>
                <w:sz w:val="16"/>
              </w:rPr>
            </w:pPr>
            <w:r w:rsidRPr="00416A2B">
              <w:rPr>
                <w:sz w:val="16"/>
              </w:rPr>
              <w:t>CT3</w:t>
            </w:r>
          </w:p>
        </w:tc>
        <w:tc>
          <w:tcPr>
            <w:tcW w:w="0" w:type="auto"/>
            <w:shd w:val="clear" w:color="auto" w:fill="auto"/>
          </w:tcPr>
          <w:p w14:paraId="19B95392" w14:textId="77777777" w:rsidR="00805FD8" w:rsidRPr="00416A2B" w:rsidRDefault="00805FD8" w:rsidP="00805FD8">
            <w:pPr>
              <w:pStyle w:val="TAL"/>
              <w:rPr>
                <w:sz w:val="16"/>
              </w:rPr>
            </w:pPr>
            <w:r w:rsidRPr="00416A2B">
              <w:rPr>
                <w:sz w:val="16"/>
              </w:rPr>
              <w:t>replied to</w:t>
            </w:r>
          </w:p>
        </w:tc>
        <w:tc>
          <w:tcPr>
            <w:tcW w:w="0" w:type="auto"/>
            <w:shd w:val="clear" w:color="auto" w:fill="auto"/>
          </w:tcPr>
          <w:p w14:paraId="75C7C241" w14:textId="77777777" w:rsidR="00805FD8" w:rsidRPr="00416A2B" w:rsidRDefault="00805FD8" w:rsidP="00805FD8">
            <w:pPr>
              <w:pStyle w:val="TAL"/>
              <w:rPr>
                <w:sz w:val="16"/>
              </w:rPr>
            </w:pPr>
            <w:r w:rsidRPr="00416A2B">
              <w:rPr>
                <w:sz w:val="16"/>
              </w:rPr>
              <w:t>S6-210330</w:t>
            </w:r>
          </w:p>
        </w:tc>
      </w:tr>
      <w:tr w:rsidR="00805FD8" w:rsidRPr="00416A2B" w14:paraId="446BE7B5" w14:textId="77777777" w:rsidTr="00805FD8">
        <w:tc>
          <w:tcPr>
            <w:tcW w:w="0" w:type="auto"/>
            <w:shd w:val="clear" w:color="auto" w:fill="auto"/>
          </w:tcPr>
          <w:p w14:paraId="055475AE" w14:textId="77777777" w:rsidR="00805FD8" w:rsidRPr="00416A2B" w:rsidRDefault="00805FD8" w:rsidP="00805FD8">
            <w:pPr>
              <w:pStyle w:val="TAL"/>
              <w:rPr>
                <w:sz w:val="16"/>
              </w:rPr>
            </w:pPr>
            <w:r w:rsidRPr="00416A2B">
              <w:rPr>
                <w:sz w:val="16"/>
              </w:rPr>
              <w:t>S6-210007</w:t>
            </w:r>
          </w:p>
        </w:tc>
        <w:tc>
          <w:tcPr>
            <w:tcW w:w="0" w:type="auto"/>
            <w:shd w:val="clear" w:color="auto" w:fill="auto"/>
          </w:tcPr>
          <w:p w14:paraId="1433376E" w14:textId="77777777" w:rsidR="00805FD8" w:rsidRPr="00416A2B" w:rsidRDefault="00805FD8" w:rsidP="00805FD8">
            <w:pPr>
              <w:pStyle w:val="TAL"/>
              <w:rPr>
                <w:sz w:val="16"/>
              </w:rPr>
            </w:pPr>
            <w:r w:rsidRPr="00416A2B">
              <w:rPr>
                <w:sz w:val="16"/>
              </w:rPr>
              <w:t>S4-201586</w:t>
            </w:r>
          </w:p>
        </w:tc>
        <w:tc>
          <w:tcPr>
            <w:tcW w:w="0" w:type="auto"/>
            <w:shd w:val="clear" w:color="auto" w:fill="auto"/>
          </w:tcPr>
          <w:p w14:paraId="0BE238AD" w14:textId="77777777" w:rsidR="00805FD8" w:rsidRPr="00416A2B" w:rsidRDefault="00805FD8" w:rsidP="00805FD8">
            <w:pPr>
              <w:pStyle w:val="TAL"/>
              <w:rPr>
                <w:sz w:val="16"/>
              </w:rPr>
            </w:pPr>
            <w:r w:rsidRPr="00416A2B">
              <w:rPr>
                <w:sz w:val="16"/>
              </w:rPr>
              <w:t>Reply LS on Service Layer aspects for 5G MBS</w:t>
            </w:r>
          </w:p>
        </w:tc>
        <w:tc>
          <w:tcPr>
            <w:tcW w:w="0" w:type="auto"/>
            <w:shd w:val="clear" w:color="auto" w:fill="auto"/>
          </w:tcPr>
          <w:p w14:paraId="00A503CB" w14:textId="77777777" w:rsidR="00805FD8" w:rsidRPr="00416A2B" w:rsidRDefault="00805FD8" w:rsidP="00805FD8">
            <w:pPr>
              <w:pStyle w:val="TAL"/>
              <w:rPr>
                <w:sz w:val="16"/>
              </w:rPr>
            </w:pPr>
            <w:r w:rsidRPr="00416A2B">
              <w:rPr>
                <w:sz w:val="16"/>
              </w:rPr>
              <w:t>SA4</w:t>
            </w:r>
          </w:p>
        </w:tc>
        <w:tc>
          <w:tcPr>
            <w:tcW w:w="0" w:type="auto"/>
            <w:shd w:val="clear" w:color="auto" w:fill="auto"/>
          </w:tcPr>
          <w:p w14:paraId="558F2609" w14:textId="77777777" w:rsidR="00805FD8" w:rsidRPr="00416A2B" w:rsidRDefault="00805FD8" w:rsidP="00805FD8">
            <w:pPr>
              <w:pStyle w:val="TAL"/>
              <w:rPr>
                <w:sz w:val="16"/>
              </w:rPr>
            </w:pPr>
            <w:r w:rsidRPr="00416A2B">
              <w:rPr>
                <w:sz w:val="16"/>
              </w:rPr>
              <w:t>noted</w:t>
            </w:r>
          </w:p>
        </w:tc>
        <w:tc>
          <w:tcPr>
            <w:tcW w:w="0" w:type="auto"/>
            <w:shd w:val="clear" w:color="auto" w:fill="auto"/>
          </w:tcPr>
          <w:p w14:paraId="6FB31650" w14:textId="77777777" w:rsidR="00805FD8" w:rsidRPr="00416A2B" w:rsidRDefault="00805FD8" w:rsidP="00805FD8">
            <w:pPr>
              <w:pStyle w:val="TAL"/>
              <w:rPr>
                <w:sz w:val="16"/>
              </w:rPr>
            </w:pPr>
            <w:r w:rsidRPr="00416A2B">
              <w:rPr>
                <w:sz w:val="16"/>
              </w:rPr>
              <w:t>(none)</w:t>
            </w:r>
          </w:p>
        </w:tc>
      </w:tr>
      <w:tr w:rsidR="00805FD8" w:rsidRPr="00416A2B" w14:paraId="4BC5A81A" w14:textId="77777777" w:rsidTr="00805FD8">
        <w:tc>
          <w:tcPr>
            <w:tcW w:w="0" w:type="auto"/>
            <w:shd w:val="clear" w:color="auto" w:fill="auto"/>
          </w:tcPr>
          <w:p w14:paraId="7AA4F347" w14:textId="77777777" w:rsidR="00805FD8" w:rsidRPr="00416A2B" w:rsidRDefault="00805FD8" w:rsidP="00805FD8">
            <w:pPr>
              <w:pStyle w:val="TAL"/>
              <w:rPr>
                <w:sz w:val="16"/>
              </w:rPr>
            </w:pPr>
            <w:r w:rsidRPr="00416A2B">
              <w:rPr>
                <w:sz w:val="16"/>
              </w:rPr>
              <w:t>S6-210008</w:t>
            </w:r>
          </w:p>
        </w:tc>
        <w:tc>
          <w:tcPr>
            <w:tcW w:w="0" w:type="auto"/>
            <w:shd w:val="clear" w:color="auto" w:fill="auto"/>
          </w:tcPr>
          <w:p w14:paraId="2515D38B" w14:textId="77777777" w:rsidR="00805FD8" w:rsidRPr="00416A2B" w:rsidRDefault="00805FD8" w:rsidP="00805FD8">
            <w:pPr>
              <w:pStyle w:val="TAL"/>
              <w:rPr>
                <w:sz w:val="16"/>
              </w:rPr>
            </w:pPr>
            <w:r w:rsidRPr="00416A2B">
              <w:rPr>
                <w:sz w:val="16"/>
              </w:rPr>
              <w:t>201117</w:t>
            </w:r>
          </w:p>
        </w:tc>
        <w:tc>
          <w:tcPr>
            <w:tcW w:w="0" w:type="auto"/>
            <w:shd w:val="clear" w:color="auto" w:fill="auto"/>
          </w:tcPr>
          <w:p w14:paraId="516152F0" w14:textId="77777777" w:rsidR="00805FD8" w:rsidRPr="00416A2B" w:rsidRDefault="00805FD8" w:rsidP="00805FD8">
            <w:pPr>
              <w:pStyle w:val="TAL"/>
              <w:rPr>
                <w:sz w:val="16"/>
              </w:rPr>
            </w:pPr>
            <w:r w:rsidRPr="00416A2B">
              <w:rPr>
                <w:sz w:val="16"/>
              </w:rPr>
              <w:t>NGMN 5G End-to-End Architecture Framework (Phase-3)</w:t>
            </w:r>
          </w:p>
        </w:tc>
        <w:tc>
          <w:tcPr>
            <w:tcW w:w="0" w:type="auto"/>
            <w:shd w:val="clear" w:color="auto" w:fill="auto"/>
          </w:tcPr>
          <w:p w14:paraId="1DB79A0E" w14:textId="77777777" w:rsidR="00805FD8" w:rsidRPr="00416A2B" w:rsidRDefault="00805FD8" w:rsidP="00805FD8">
            <w:pPr>
              <w:pStyle w:val="TAL"/>
              <w:rPr>
                <w:sz w:val="16"/>
              </w:rPr>
            </w:pPr>
            <w:r w:rsidRPr="00416A2B">
              <w:rPr>
                <w:sz w:val="16"/>
              </w:rPr>
              <w:t>NGMN Alliance Project P1 E2E Architecture Framework</w:t>
            </w:r>
          </w:p>
        </w:tc>
        <w:tc>
          <w:tcPr>
            <w:tcW w:w="0" w:type="auto"/>
            <w:shd w:val="clear" w:color="auto" w:fill="auto"/>
          </w:tcPr>
          <w:p w14:paraId="279DCEE6" w14:textId="77777777" w:rsidR="00805FD8" w:rsidRPr="00416A2B" w:rsidRDefault="00805FD8" w:rsidP="00805FD8">
            <w:pPr>
              <w:pStyle w:val="TAL"/>
              <w:rPr>
                <w:sz w:val="16"/>
              </w:rPr>
            </w:pPr>
            <w:r w:rsidRPr="00416A2B">
              <w:rPr>
                <w:sz w:val="16"/>
              </w:rPr>
              <w:t>noted</w:t>
            </w:r>
          </w:p>
        </w:tc>
        <w:tc>
          <w:tcPr>
            <w:tcW w:w="0" w:type="auto"/>
            <w:shd w:val="clear" w:color="auto" w:fill="auto"/>
          </w:tcPr>
          <w:p w14:paraId="6C170FCA" w14:textId="77777777" w:rsidR="00805FD8" w:rsidRPr="00416A2B" w:rsidRDefault="00805FD8" w:rsidP="00805FD8">
            <w:pPr>
              <w:pStyle w:val="TAL"/>
              <w:rPr>
                <w:sz w:val="16"/>
              </w:rPr>
            </w:pPr>
            <w:r w:rsidRPr="00416A2B">
              <w:rPr>
                <w:sz w:val="16"/>
              </w:rPr>
              <w:t>(none)</w:t>
            </w:r>
          </w:p>
        </w:tc>
      </w:tr>
      <w:tr w:rsidR="00805FD8" w:rsidRPr="00416A2B" w14:paraId="6CFC6F85" w14:textId="77777777" w:rsidTr="00805FD8">
        <w:tc>
          <w:tcPr>
            <w:tcW w:w="0" w:type="auto"/>
            <w:shd w:val="clear" w:color="auto" w:fill="auto"/>
          </w:tcPr>
          <w:p w14:paraId="78CEC0B0" w14:textId="77777777" w:rsidR="00805FD8" w:rsidRPr="00416A2B" w:rsidRDefault="00805FD8" w:rsidP="00805FD8">
            <w:pPr>
              <w:pStyle w:val="TAL"/>
              <w:rPr>
                <w:sz w:val="16"/>
              </w:rPr>
            </w:pPr>
            <w:r w:rsidRPr="00416A2B">
              <w:rPr>
                <w:sz w:val="16"/>
              </w:rPr>
              <w:t>S6-210009</w:t>
            </w:r>
          </w:p>
        </w:tc>
        <w:tc>
          <w:tcPr>
            <w:tcW w:w="0" w:type="auto"/>
            <w:shd w:val="clear" w:color="auto" w:fill="auto"/>
          </w:tcPr>
          <w:p w14:paraId="2EC31893" w14:textId="77777777" w:rsidR="00805FD8" w:rsidRPr="00416A2B" w:rsidRDefault="00805FD8" w:rsidP="00805FD8">
            <w:pPr>
              <w:pStyle w:val="TAL"/>
              <w:rPr>
                <w:sz w:val="16"/>
              </w:rPr>
            </w:pPr>
            <w:r w:rsidRPr="00416A2B">
              <w:rPr>
                <w:sz w:val="16"/>
              </w:rPr>
              <w:t>C1-207765</w:t>
            </w:r>
          </w:p>
        </w:tc>
        <w:tc>
          <w:tcPr>
            <w:tcW w:w="0" w:type="auto"/>
            <w:shd w:val="clear" w:color="auto" w:fill="auto"/>
          </w:tcPr>
          <w:p w14:paraId="0D9283F7" w14:textId="77777777" w:rsidR="00805FD8" w:rsidRPr="00416A2B" w:rsidRDefault="00805FD8" w:rsidP="00805FD8">
            <w:pPr>
              <w:pStyle w:val="TAL"/>
              <w:rPr>
                <w:sz w:val="16"/>
              </w:rPr>
            </w:pPr>
            <w:r w:rsidRPr="00416A2B">
              <w:rPr>
                <w:sz w:val="16"/>
              </w:rPr>
              <w:t>LS on Private call transfer</w:t>
            </w:r>
          </w:p>
        </w:tc>
        <w:tc>
          <w:tcPr>
            <w:tcW w:w="0" w:type="auto"/>
            <w:shd w:val="clear" w:color="auto" w:fill="auto"/>
          </w:tcPr>
          <w:p w14:paraId="48DD55EC" w14:textId="77777777" w:rsidR="00805FD8" w:rsidRPr="00416A2B" w:rsidRDefault="00805FD8" w:rsidP="00805FD8">
            <w:pPr>
              <w:pStyle w:val="TAL"/>
              <w:rPr>
                <w:sz w:val="16"/>
              </w:rPr>
            </w:pPr>
            <w:r w:rsidRPr="00416A2B">
              <w:rPr>
                <w:sz w:val="16"/>
              </w:rPr>
              <w:t>CT1</w:t>
            </w:r>
          </w:p>
        </w:tc>
        <w:tc>
          <w:tcPr>
            <w:tcW w:w="0" w:type="auto"/>
            <w:shd w:val="clear" w:color="auto" w:fill="auto"/>
          </w:tcPr>
          <w:p w14:paraId="6E362B9A" w14:textId="77777777" w:rsidR="00805FD8" w:rsidRPr="00416A2B" w:rsidRDefault="00805FD8" w:rsidP="00805FD8">
            <w:pPr>
              <w:pStyle w:val="TAL"/>
              <w:rPr>
                <w:sz w:val="16"/>
              </w:rPr>
            </w:pPr>
            <w:r w:rsidRPr="00416A2B">
              <w:rPr>
                <w:sz w:val="16"/>
              </w:rPr>
              <w:t>replied to</w:t>
            </w:r>
          </w:p>
        </w:tc>
        <w:tc>
          <w:tcPr>
            <w:tcW w:w="0" w:type="auto"/>
            <w:shd w:val="clear" w:color="auto" w:fill="auto"/>
          </w:tcPr>
          <w:p w14:paraId="2F33B03A" w14:textId="77777777" w:rsidR="00805FD8" w:rsidRPr="00416A2B" w:rsidRDefault="00805FD8" w:rsidP="00805FD8">
            <w:pPr>
              <w:pStyle w:val="TAL"/>
              <w:rPr>
                <w:sz w:val="16"/>
              </w:rPr>
            </w:pPr>
            <w:r w:rsidRPr="00416A2B">
              <w:rPr>
                <w:sz w:val="16"/>
              </w:rPr>
              <w:t>S6-210194</w:t>
            </w:r>
          </w:p>
        </w:tc>
      </w:tr>
      <w:tr w:rsidR="00805FD8" w:rsidRPr="00416A2B" w14:paraId="67D86CE9" w14:textId="77777777" w:rsidTr="00805FD8">
        <w:tc>
          <w:tcPr>
            <w:tcW w:w="0" w:type="auto"/>
            <w:shd w:val="clear" w:color="auto" w:fill="auto"/>
          </w:tcPr>
          <w:p w14:paraId="2B4F21FA" w14:textId="77777777" w:rsidR="00805FD8" w:rsidRPr="00416A2B" w:rsidRDefault="00805FD8" w:rsidP="00805FD8">
            <w:pPr>
              <w:pStyle w:val="TAL"/>
              <w:rPr>
                <w:sz w:val="16"/>
              </w:rPr>
            </w:pPr>
            <w:r w:rsidRPr="00416A2B">
              <w:rPr>
                <w:sz w:val="16"/>
              </w:rPr>
              <w:t>S6-210010</w:t>
            </w:r>
          </w:p>
        </w:tc>
        <w:tc>
          <w:tcPr>
            <w:tcW w:w="0" w:type="auto"/>
            <w:shd w:val="clear" w:color="auto" w:fill="auto"/>
          </w:tcPr>
          <w:p w14:paraId="15D73396" w14:textId="77777777" w:rsidR="00805FD8" w:rsidRPr="00416A2B" w:rsidRDefault="00805FD8" w:rsidP="00805FD8">
            <w:pPr>
              <w:pStyle w:val="TAL"/>
              <w:rPr>
                <w:sz w:val="16"/>
              </w:rPr>
            </w:pPr>
            <w:r w:rsidRPr="00416A2B">
              <w:rPr>
                <w:sz w:val="16"/>
              </w:rPr>
              <w:t>S2-2009339</w:t>
            </w:r>
          </w:p>
        </w:tc>
        <w:tc>
          <w:tcPr>
            <w:tcW w:w="0" w:type="auto"/>
            <w:shd w:val="clear" w:color="auto" w:fill="auto"/>
          </w:tcPr>
          <w:p w14:paraId="7BE2CB12" w14:textId="77777777" w:rsidR="00805FD8" w:rsidRPr="00416A2B" w:rsidRDefault="00805FD8" w:rsidP="00805FD8">
            <w:pPr>
              <w:pStyle w:val="TAL"/>
              <w:rPr>
                <w:sz w:val="16"/>
              </w:rPr>
            </w:pPr>
            <w:r w:rsidRPr="00416A2B">
              <w:rPr>
                <w:sz w:val="16"/>
              </w:rPr>
              <w:t>Reply LS on IP address to GPSI translation</w:t>
            </w:r>
          </w:p>
        </w:tc>
        <w:tc>
          <w:tcPr>
            <w:tcW w:w="0" w:type="auto"/>
            <w:shd w:val="clear" w:color="auto" w:fill="auto"/>
          </w:tcPr>
          <w:p w14:paraId="4695599D" w14:textId="77777777" w:rsidR="00805FD8" w:rsidRPr="00416A2B" w:rsidRDefault="00805FD8" w:rsidP="00805FD8">
            <w:pPr>
              <w:pStyle w:val="TAL"/>
              <w:rPr>
                <w:sz w:val="16"/>
              </w:rPr>
            </w:pPr>
            <w:r w:rsidRPr="00416A2B">
              <w:rPr>
                <w:sz w:val="16"/>
              </w:rPr>
              <w:t>SA2</w:t>
            </w:r>
          </w:p>
        </w:tc>
        <w:tc>
          <w:tcPr>
            <w:tcW w:w="0" w:type="auto"/>
            <w:shd w:val="clear" w:color="auto" w:fill="auto"/>
          </w:tcPr>
          <w:p w14:paraId="6A9BC169" w14:textId="77777777" w:rsidR="00805FD8" w:rsidRPr="00416A2B" w:rsidRDefault="00805FD8" w:rsidP="00805FD8">
            <w:pPr>
              <w:pStyle w:val="TAL"/>
              <w:rPr>
                <w:sz w:val="16"/>
              </w:rPr>
            </w:pPr>
            <w:r w:rsidRPr="00416A2B">
              <w:rPr>
                <w:sz w:val="16"/>
              </w:rPr>
              <w:t>noted</w:t>
            </w:r>
          </w:p>
        </w:tc>
        <w:tc>
          <w:tcPr>
            <w:tcW w:w="0" w:type="auto"/>
            <w:shd w:val="clear" w:color="auto" w:fill="auto"/>
          </w:tcPr>
          <w:p w14:paraId="7457D021" w14:textId="77777777" w:rsidR="00805FD8" w:rsidRPr="00416A2B" w:rsidRDefault="00805FD8" w:rsidP="00805FD8">
            <w:pPr>
              <w:pStyle w:val="TAL"/>
              <w:rPr>
                <w:sz w:val="16"/>
              </w:rPr>
            </w:pPr>
            <w:r w:rsidRPr="00416A2B">
              <w:rPr>
                <w:sz w:val="16"/>
              </w:rPr>
              <w:t>(none)</w:t>
            </w:r>
          </w:p>
        </w:tc>
      </w:tr>
      <w:tr w:rsidR="00805FD8" w:rsidRPr="00416A2B" w14:paraId="669EE35C" w14:textId="77777777" w:rsidTr="00805FD8">
        <w:tc>
          <w:tcPr>
            <w:tcW w:w="0" w:type="auto"/>
            <w:shd w:val="clear" w:color="auto" w:fill="auto"/>
          </w:tcPr>
          <w:p w14:paraId="74D70846" w14:textId="77777777" w:rsidR="00805FD8" w:rsidRPr="00416A2B" w:rsidRDefault="00805FD8" w:rsidP="00805FD8">
            <w:pPr>
              <w:pStyle w:val="TAL"/>
              <w:rPr>
                <w:sz w:val="16"/>
              </w:rPr>
            </w:pPr>
            <w:r w:rsidRPr="00416A2B">
              <w:rPr>
                <w:sz w:val="16"/>
              </w:rPr>
              <w:t>S6-210011</w:t>
            </w:r>
          </w:p>
        </w:tc>
        <w:tc>
          <w:tcPr>
            <w:tcW w:w="0" w:type="auto"/>
            <w:shd w:val="clear" w:color="auto" w:fill="auto"/>
          </w:tcPr>
          <w:p w14:paraId="78655944" w14:textId="77777777" w:rsidR="00805FD8" w:rsidRPr="00416A2B" w:rsidRDefault="00805FD8" w:rsidP="00805FD8">
            <w:pPr>
              <w:pStyle w:val="TAL"/>
              <w:rPr>
                <w:sz w:val="16"/>
              </w:rPr>
            </w:pPr>
            <w:r w:rsidRPr="00416A2B">
              <w:rPr>
                <w:sz w:val="16"/>
              </w:rPr>
              <w:t>S3-203339</w:t>
            </w:r>
          </w:p>
        </w:tc>
        <w:tc>
          <w:tcPr>
            <w:tcW w:w="0" w:type="auto"/>
            <w:shd w:val="clear" w:color="auto" w:fill="auto"/>
          </w:tcPr>
          <w:p w14:paraId="631E7F03" w14:textId="77777777" w:rsidR="00805FD8" w:rsidRPr="00416A2B" w:rsidRDefault="00805FD8" w:rsidP="00805FD8">
            <w:pPr>
              <w:pStyle w:val="TAL"/>
              <w:rPr>
                <w:sz w:val="16"/>
              </w:rPr>
            </w:pPr>
            <w:r w:rsidRPr="00416A2B">
              <w:rPr>
                <w:sz w:val="16"/>
              </w:rPr>
              <w:t>LS on clarification regarding EEC ID</w:t>
            </w:r>
          </w:p>
        </w:tc>
        <w:tc>
          <w:tcPr>
            <w:tcW w:w="0" w:type="auto"/>
            <w:shd w:val="clear" w:color="auto" w:fill="auto"/>
          </w:tcPr>
          <w:p w14:paraId="23FB72EE" w14:textId="77777777" w:rsidR="00805FD8" w:rsidRPr="00416A2B" w:rsidRDefault="00805FD8" w:rsidP="00805FD8">
            <w:pPr>
              <w:pStyle w:val="TAL"/>
              <w:rPr>
                <w:sz w:val="16"/>
              </w:rPr>
            </w:pPr>
            <w:r w:rsidRPr="00416A2B">
              <w:rPr>
                <w:sz w:val="16"/>
              </w:rPr>
              <w:t>SA3</w:t>
            </w:r>
          </w:p>
        </w:tc>
        <w:tc>
          <w:tcPr>
            <w:tcW w:w="0" w:type="auto"/>
            <w:shd w:val="clear" w:color="auto" w:fill="auto"/>
          </w:tcPr>
          <w:p w14:paraId="0074C9F7" w14:textId="77777777" w:rsidR="00805FD8" w:rsidRPr="00416A2B" w:rsidRDefault="00805FD8" w:rsidP="00805FD8">
            <w:pPr>
              <w:pStyle w:val="TAL"/>
              <w:rPr>
                <w:sz w:val="16"/>
              </w:rPr>
            </w:pPr>
            <w:r w:rsidRPr="00416A2B">
              <w:rPr>
                <w:sz w:val="16"/>
              </w:rPr>
              <w:t>postponed</w:t>
            </w:r>
          </w:p>
        </w:tc>
        <w:tc>
          <w:tcPr>
            <w:tcW w:w="0" w:type="auto"/>
            <w:shd w:val="clear" w:color="auto" w:fill="auto"/>
          </w:tcPr>
          <w:p w14:paraId="1B74B05F" w14:textId="77777777" w:rsidR="00805FD8" w:rsidRPr="00416A2B" w:rsidRDefault="00805FD8" w:rsidP="00805FD8">
            <w:pPr>
              <w:pStyle w:val="TAL"/>
              <w:rPr>
                <w:sz w:val="16"/>
              </w:rPr>
            </w:pPr>
            <w:r w:rsidRPr="00416A2B">
              <w:rPr>
                <w:sz w:val="16"/>
              </w:rPr>
              <w:t>(none)</w:t>
            </w:r>
          </w:p>
        </w:tc>
      </w:tr>
      <w:tr w:rsidR="00805FD8" w:rsidRPr="00416A2B" w14:paraId="7FBF0D99" w14:textId="77777777" w:rsidTr="00805FD8">
        <w:tc>
          <w:tcPr>
            <w:tcW w:w="0" w:type="auto"/>
            <w:shd w:val="clear" w:color="auto" w:fill="auto"/>
          </w:tcPr>
          <w:p w14:paraId="78852443" w14:textId="77777777" w:rsidR="00805FD8" w:rsidRPr="00416A2B" w:rsidRDefault="00805FD8" w:rsidP="00805FD8">
            <w:pPr>
              <w:pStyle w:val="TAL"/>
              <w:rPr>
                <w:sz w:val="16"/>
              </w:rPr>
            </w:pPr>
            <w:r w:rsidRPr="00416A2B">
              <w:rPr>
                <w:sz w:val="16"/>
              </w:rPr>
              <w:t>S6-210012</w:t>
            </w:r>
          </w:p>
        </w:tc>
        <w:tc>
          <w:tcPr>
            <w:tcW w:w="0" w:type="auto"/>
            <w:shd w:val="clear" w:color="auto" w:fill="auto"/>
          </w:tcPr>
          <w:p w14:paraId="26CD0CC9" w14:textId="77777777" w:rsidR="00805FD8" w:rsidRPr="00416A2B" w:rsidRDefault="00805FD8" w:rsidP="00805FD8">
            <w:pPr>
              <w:pStyle w:val="TAL"/>
              <w:rPr>
                <w:sz w:val="16"/>
              </w:rPr>
            </w:pPr>
            <w:r w:rsidRPr="00416A2B">
              <w:rPr>
                <w:sz w:val="16"/>
              </w:rPr>
              <w:t>S3-203360</w:t>
            </w:r>
          </w:p>
        </w:tc>
        <w:tc>
          <w:tcPr>
            <w:tcW w:w="0" w:type="auto"/>
            <w:shd w:val="clear" w:color="auto" w:fill="auto"/>
          </w:tcPr>
          <w:p w14:paraId="23704AF8" w14:textId="77777777" w:rsidR="00805FD8" w:rsidRPr="00416A2B" w:rsidRDefault="00805FD8" w:rsidP="00805FD8">
            <w:pPr>
              <w:pStyle w:val="TAL"/>
              <w:rPr>
                <w:sz w:val="16"/>
              </w:rPr>
            </w:pPr>
            <w:r w:rsidRPr="00416A2B">
              <w:rPr>
                <w:sz w:val="16"/>
              </w:rPr>
              <w:t>Reply LS on IP address to GPSI translation</w:t>
            </w:r>
          </w:p>
        </w:tc>
        <w:tc>
          <w:tcPr>
            <w:tcW w:w="0" w:type="auto"/>
            <w:shd w:val="clear" w:color="auto" w:fill="auto"/>
          </w:tcPr>
          <w:p w14:paraId="25F8DEAB" w14:textId="77777777" w:rsidR="00805FD8" w:rsidRPr="00416A2B" w:rsidRDefault="00805FD8" w:rsidP="00805FD8">
            <w:pPr>
              <w:pStyle w:val="TAL"/>
              <w:rPr>
                <w:sz w:val="16"/>
              </w:rPr>
            </w:pPr>
            <w:r w:rsidRPr="00416A2B">
              <w:rPr>
                <w:sz w:val="16"/>
              </w:rPr>
              <w:t>SA3</w:t>
            </w:r>
          </w:p>
        </w:tc>
        <w:tc>
          <w:tcPr>
            <w:tcW w:w="0" w:type="auto"/>
            <w:shd w:val="clear" w:color="auto" w:fill="auto"/>
          </w:tcPr>
          <w:p w14:paraId="5783000A" w14:textId="77777777" w:rsidR="00805FD8" w:rsidRPr="00416A2B" w:rsidRDefault="00805FD8" w:rsidP="00805FD8">
            <w:pPr>
              <w:pStyle w:val="TAL"/>
              <w:rPr>
                <w:sz w:val="16"/>
              </w:rPr>
            </w:pPr>
            <w:r w:rsidRPr="00416A2B">
              <w:rPr>
                <w:sz w:val="16"/>
              </w:rPr>
              <w:t>noted</w:t>
            </w:r>
          </w:p>
        </w:tc>
        <w:tc>
          <w:tcPr>
            <w:tcW w:w="0" w:type="auto"/>
            <w:shd w:val="clear" w:color="auto" w:fill="auto"/>
          </w:tcPr>
          <w:p w14:paraId="57A56921" w14:textId="77777777" w:rsidR="00805FD8" w:rsidRPr="00416A2B" w:rsidRDefault="00805FD8" w:rsidP="00805FD8">
            <w:pPr>
              <w:pStyle w:val="TAL"/>
              <w:rPr>
                <w:sz w:val="16"/>
              </w:rPr>
            </w:pPr>
            <w:r w:rsidRPr="00416A2B">
              <w:rPr>
                <w:sz w:val="16"/>
              </w:rPr>
              <w:t>(none)</w:t>
            </w:r>
          </w:p>
        </w:tc>
      </w:tr>
      <w:tr w:rsidR="00805FD8" w:rsidRPr="00416A2B" w14:paraId="473B4328" w14:textId="77777777" w:rsidTr="00805FD8">
        <w:tc>
          <w:tcPr>
            <w:tcW w:w="0" w:type="auto"/>
            <w:shd w:val="clear" w:color="auto" w:fill="auto"/>
          </w:tcPr>
          <w:p w14:paraId="5F799506" w14:textId="77777777" w:rsidR="00805FD8" w:rsidRPr="00416A2B" w:rsidRDefault="00805FD8" w:rsidP="00805FD8">
            <w:pPr>
              <w:pStyle w:val="TAL"/>
              <w:rPr>
                <w:sz w:val="16"/>
              </w:rPr>
            </w:pPr>
            <w:r w:rsidRPr="00416A2B">
              <w:rPr>
                <w:sz w:val="16"/>
              </w:rPr>
              <w:t>S6-210013</w:t>
            </w:r>
          </w:p>
        </w:tc>
        <w:tc>
          <w:tcPr>
            <w:tcW w:w="0" w:type="auto"/>
            <w:shd w:val="clear" w:color="auto" w:fill="auto"/>
          </w:tcPr>
          <w:p w14:paraId="5656FD7E" w14:textId="77777777" w:rsidR="00805FD8" w:rsidRPr="00416A2B" w:rsidRDefault="00805FD8" w:rsidP="00805FD8">
            <w:pPr>
              <w:pStyle w:val="TAL"/>
              <w:rPr>
                <w:sz w:val="16"/>
              </w:rPr>
            </w:pPr>
          </w:p>
        </w:tc>
        <w:tc>
          <w:tcPr>
            <w:tcW w:w="0" w:type="auto"/>
            <w:shd w:val="clear" w:color="auto" w:fill="auto"/>
          </w:tcPr>
          <w:p w14:paraId="62479D58" w14:textId="77777777" w:rsidR="00805FD8" w:rsidRPr="00416A2B" w:rsidRDefault="00805FD8" w:rsidP="00805FD8">
            <w:pPr>
              <w:pStyle w:val="TAL"/>
              <w:rPr>
                <w:sz w:val="16"/>
              </w:rPr>
            </w:pPr>
            <w:r w:rsidRPr="00416A2B">
              <w:rPr>
                <w:sz w:val="16"/>
              </w:rPr>
              <w:t>New Whitepaper: “Operator Platform Telco Edge proposal"</w:t>
            </w:r>
          </w:p>
        </w:tc>
        <w:tc>
          <w:tcPr>
            <w:tcW w:w="0" w:type="auto"/>
            <w:shd w:val="clear" w:color="auto" w:fill="auto"/>
          </w:tcPr>
          <w:p w14:paraId="706C1940" w14:textId="77777777" w:rsidR="00805FD8" w:rsidRPr="00416A2B" w:rsidRDefault="00805FD8" w:rsidP="00805FD8">
            <w:pPr>
              <w:pStyle w:val="TAL"/>
              <w:rPr>
                <w:sz w:val="16"/>
              </w:rPr>
            </w:pPr>
            <w:r w:rsidRPr="00416A2B">
              <w:rPr>
                <w:sz w:val="16"/>
              </w:rPr>
              <w:t>GSMA Operator Platform Group (OPG)</w:t>
            </w:r>
          </w:p>
        </w:tc>
        <w:tc>
          <w:tcPr>
            <w:tcW w:w="0" w:type="auto"/>
            <w:shd w:val="clear" w:color="auto" w:fill="auto"/>
          </w:tcPr>
          <w:p w14:paraId="7E1195BF" w14:textId="77777777" w:rsidR="00805FD8" w:rsidRPr="00416A2B" w:rsidRDefault="00805FD8" w:rsidP="00805FD8">
            <w:pPr>
              <w:pStyle w:val="TAL"/>
              <w:rPr>
                <w:sz w:val="16"/>
              </w:rPr>
            </w:pPr>
            <w:r w:rsidRPr="00416A2B">
              <w:rPr>
                <w:sz w:val="16"/>
              </w:rPr>
              <w:t>replied to</w:t>
            </w:r>
          </w:p>
        </w:tc>
        <w:tc>
          <w:tcPr>
            <w:tcW w:w="0" w:type="auto"/>
            <w:shd w:val="clear" w:color="auto" w:fill="auto"/>
          </w:tcPr>
          <w:p w14:paraId="03AAB701" w14:textId="77777777" w:rsidR="00805FD8" w:rsidRPr="00416A2B" w:rsidRDefault="00805FD8" w:rsidP="00805FD8">
            <w:pPr>
              <w:pStyle w:val="TAL"/>
              <w:rPr>
                <w:sz w:val="16"/>
              </w:rPr>
            </w:pPr>
            <w:r w:rsidRPr="00416A2B">
              <w:rPr>
                <w:sz w:val="16"/>
              </w:rPr>
              <w:t>S6-210283</w:t>
            </w:r>
          </w:p>
        </w:tc>
      </w:tr>
      <w:tr w:rsidR="00805FD8" w:rsidRPr="00416A2B" w14:paraId="29091231" w14:textId="77777777" w:rsidTr="00805FD8">
        <w:tc>
          <w:tcPr>
            <w:tcW w:w="0" w:type="auto"/>
            <w:shd w:val="clear" w:color="auto" w:fill="auto"/>
          </w:tcPr>
          <w:p w14:paraId="478C2C4C" w14:textId="77777777" w:rsidR="00805FD8" w:rsidRPr="00416A2B" w:rsidRDefault="00805FD8" w:rsidP="00805FD8">
            <w:pPr>
              <w:pStyle w:val="TAL"/>
              <w:rPr>
                <w:sz w:val="16"/>
              </w:rPr>
            </w:pPr>
            <w:r w:rsidRPr="00416A2B">
              <w:rPr>
                <w:sz w:val="16"/>
              </w:rPr>
              <w:t>S6-210014</w:t>
            </w:r>
          </w:p>
        </w:tc>
        <w:tc>
          <w:tcPr>
            <w:tcW w:w="0" w:type="auto"/>
            <w:shd w:val="clear" w:color="auto" w:fill="auto"/>
          </w:tcPr>
          <w:p w14:paraId="678C467C" w14:textId="77777777" w:rsidR="00805FD8" w:rsidRPr="00416A2B" w:rsidRDefault="00805FD8" w:rsidP="00805FD8">
            <w:pPr>
              <w:pStyle w:val="TAL"/>
              <w:rPr>
                <w:sz w:val="16"/>
              </w:rPr>
            </w:pPr>
            <w:r w:rsidRPr="00416A2B">
              <w:rPr>
                <w:sz w:val="16"/>
              </w:rPr>
              <w:t>MEC(20)000393r2</w:t>
            </w:r>
          </w:p>
        </w:tc>
        <w:tc>
          <w:tcPr>
            <w:tcW w:w="0" w:type="auto"/>
            <w:shd w:val="clear" w:color="auto" w:fill="auto"/>
          </w:tcPr>
          <w:p w14:paraId="0B78EBF3" w14:textId="77777777" w:rsidR="00805FD8" w:rsidRPr="00416A2B" w:rsidRDefault="00805FD8" w:rsidP="00805FD8">
            <w:pPr>
              <w:pStyle w:val="TAL"/>
              <w:rPr>
                <w:sz w:val="16"/>
              </w:rPr>
            </w:pPr>
            <w:r w:rsidRPr="00416A2B">
              <w:rPr>
                <w:sz w:val="16"/>
              </w:rPr>
              <w:t>LS reply to 3GPP on the relation between EDGEAPP and ETSI MEC architectures</w:t>
            </w:r>
          </w:p>
        </w:tc>
        <w:tc>
          <w:tcPr>
            <w:tcW w:w="0" w:type="auto"/>
            <w:shd w:val="clear" w:color="auto" w:fill="auto"/>
          </w:tcPr>
          <w:p w14:paraId="39008825" w14:textId="77777777" w:rsidR="00805FD8" w:rsidRPr="00416A2B" w:rsidRDefault="00805FD8" w:rsidP="00805FD8">
            <w:pPr>
              <w:pStyle w:val="TAL"/>
              <w:rPr>
                <w:sz w:val="16"/>
              </w:rPr>
            </w:pPr>
            <w:r w:rsidRPr="00416A2B">
              <w:rPr>
                <w:sz w:val="16"/>
              </w:rPr>
              <w:t>ETSI ISG MEC</w:t>
            </w:r>
          </w:p>
        </w:tc>
        <w:tc>
          <w:tcPr>
            <w:tcW w:w="0" w:type="auto"/>
            <w:shd w:val="clear" w:color="auto" w:fill="auto"/>
          </w:tcPr>
          <w:p w14:paraId="6473B620" w14:textId="77777777" w:rsidR="00805FD8" w:rsidRPr="00416A2B" w:rsidRDefault="00805FD8" w:rsidP="00805FD8">
            <w:pPr>
              <w:pStyle w:val="TAL"/>
              <w:rPr>
                <w:sz w:val="16"/>
              </w:rPr>
            </w:pPr>
            <w:r w:rsidRPr="00416A2B">
              <w:rPr>
                <w:sz w:val="16"/>
              </w:rPr>
              <w:t>noted</w:t>
            </w:r>
          </w:p>
        </w:tc>
        <w:tc>
          <w:tcPr>
            <w:tcW w:w="0" w:type="auto"/>
            <w:shd w:val="clear" w:color="auto" w:fill="auto"/>
          </w:tcPr>
          <w:p w14:paraId="461EDCCA" w14:textId="77777777" w:rsidR="00805FD8" w:rsidRPr="00416A2B" w:rsidRDefault="00805FD8" w:rsidP="00805FD8">
            <w:pPr>
              <w:pStyle w:val="TAL"/>
              <w:rPr>
                <w:sz w:val="16"/>
              </w:rPr>
            </w:pPr>
            <w:r w:rsidRPr="00416A2B">
              <w:rPr>
                <w:sz w:val="16"/>
              </w:rPr>
              <w:t>(none)</w:t>
            </w:r>
          </w:p>
        </w:tc>
      </w:tr>
      <w:tr w:rsidR="00805FD8" w:rsidRPr="00416A2B" w14:paraId="045681EF" w14:textId="77777777" w:rsidTr="00805FD8">
        <w:tc>
          <w:tcPr>
            <w:tcW w:w="0" w:type="auto"/>
            <w:shd w:val="clear" w:color="auto" w:fill="auto"/>
          </w:tcPr>
          <w:p w14:paraId="5C0BAF5A" w14:textId="77777777" w:rsidR="00805FD8" w:rsidRPr="00416A2B" w:rsidRDefault="00805FD8" w:rsidP="00805FD8">
            <w:pPr>
              <w:pStyle w:val="TAL"/>
              <w:rPr>
                <w:sz w:val="16"/>
              </w:rPr>
            </w:pPr>
            <w:r w:rsidRPr="00416A2B">
              <w:rPr>
                <w:sz w:val="16"/>
              </w:rPr>
              <w:t>S6-210015</w:t>
            </w:r>
          </w:p>
        </w:tc>
        <w:tc>
          <w:tcPr>
            <w:tcW w:w="0" w:type="auto"/>
            <w:shd w:val="clear" w:color="auto" w:fill="auto"/>
          </w:tcPr>
          <w:p w14:paraId="4752E976" w14:textId="77777777" w:rsidR="00805FD8" w:rsidRPr="00416A2B" w:rsidRDefault="00805FD8" w:rsidP="00805FD8">
            <w:pPr>
              <w:pStyle w:val="TAL"/>
              <w:rPr>
                <w:sz w:val="16"/>
              </w:rPr>
            </w:pPr>
            <w:r w:rsidRPr="00416A2B">
              <w:rPr>
                <w:sz w:val="16"/>
              </w:rPr>
              <w:t>SP-201143</w:t>
            </w:r>
          </w:p>
        </w:tc>
        <w:tc>
          <w:tcPr>
            <w:tcW w:w="0" w:type="auto"/>
            <w:shd w:val="clear" w:color="auto" w:fill="auto"/>
          </w:tcPr>
          <w:p w14:paraId="52D31E92" w14:textId="77777777" w:rsidR="00805FD8" w:rsidRPr="00416A2B" w:rsidRDefault="00805FD8" w:rsidP="00805FD8">
            <w:pPr>
              <w:pStyle w:val="TAL"/>
              <w:rPr>
                <w:sz w:val="16"/>
              </w:rPr>
            </w:pPr>
            <w:r w:rsidRPr="00416A2B">
              <w:rPr>
                <w:sz w:val="16"/>
              </w:rPr>
              <w:t>LS on Use of Inclusive Language in 3GPP</w:t>
            </w:r>
          </w:p>
        </w:tc>
        <w:tc>
          <w:tcPr>
            <w:tcW w:w="0" w:type="auto"/>
            <w:shd w:val="clear" w:color="auto" w:fill="auto"/>
          </w:tcPr>
          <w:p w14:paraId="0848A48E" w14:textId="77777777" w:rsidR="00805FD8" w:rsidRPr="00416A2B" w:rsidRDefault="00805FD8" w:rsidP="00805FD8">
            <w:pPr>
              <w:pStyle w:val="TAL"/>
              <w:rPr>
                <w:sz w:val="16"/>
              </w:rPr>
            </w:pPr>
            <w:r w:rsidRPr="00416A2B">
              <w:rPr>
                <w:sz w:val="16"/>
              </w:rPr>
              <w:t>TSG SA</w:t>
            </w:r>
          </w:p>
        </w:tc>
        <w:tc>
          <w:tcPr>
            <w:tcW w:w="0" w:type="auto"/>
            <w:shd w:val="clear" w:color="auto" w:fill="auto"/>
          </w:tcPr>
          <w:p w14:paraId="65DD8312" w14:textId="77777777" w:rsidR="00805FD8" w:rsidRPr="00416A2B" w:rsidRDefault="00805FD8" w:rsidP="00805FD8">
            <w:pPr>
              <w:pStyle w:val="TAL"/>
              <w:rPr>
                <w:sz w:val="16"/>
              </w:rPr>
            </w:pPr>
            <w:r w:rsidRPr="00416A2B">
              <w:rPr>
                <w:sz w:val="16"/>
              </w:rPr>
              <w:t>noted</w:t>
            </w:r>
          </w:p>
        </w:tc>
        <w:tc>
          <w:tcPr>
            <w:tcW w:w="0" w:type="auto"/>
            <w:shd w:val="clear" w:color="auto" w:fill="auto"/>
          </w:tcPr>
          <w:p w14:paraId="7DFA3F2C" w14:textId="77777777" w:rsidR="00805FD8" w:rsidRPr="00416A2B" w:rsidRDefault="00805FD8" w:rsidP="00805FD8">
            <w:pPr>
              <w:pStyle w:val="TAL"/>
              <w:rPr>
                <w:sz w:val="16"/>
              </w:rPr>
            </w:pPr>
            <w:r w:rsidRPr="00416A2B">
              <w:rPr>
                <w:sz w:val="16"/>
              </w:rPr>
              <w:t>(none)</w:t>
            </w:r>
          </w:p>
        </w:tc>
      </w:tr>
    </w:tbl>
    <w:p w14:paraId="05C3668C" w14:textId="77777777" w:rsidR="00805FD8" w:rsidRDefault="00805FD8" w:rsidP="00805FD8"/>
    <w:p w14:paraId="0E6BFBE0" w14:textId="77777777" w:rsidR="00805FD8" w:rsidRDefault="00805FD8" w:rsidP="00805FD8">
      <w:pPr>
        <w:pStyle w:val="Heading3"/>
      </w:pPr>
      <w:bookmarkStart w:id="86" w:name="_Toc65060058"/>
      <w:bookmarkStart w:id="87" w:name="_Toc65060126"/>
      <w:r>
        <w:t>C2: Outgoing liaison statements</w:t>
      </w:r>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14"/>
        <w:gridCol w:w="957"/>
        <w:gridCol w:w="1202"/>
        <w:gridCol w:w="1185"/>
      </w:tblGrid>
      <w:tr w:rsidR="00416A2B" w14:paraId="3F09C1F6" w14:textId="77777777" w:rsidTr="00416A2B">
        <w:tc>
          <w:tcPr>
            <w:tcW w:w="0" w:type="auto"/>
            <w:shd w:val="clear" w:color="auto" w:fill="auto"/>
          </w:tcPr>
          <w:p w14:paraId="516F610E" w14:textId="7462D6E7" w:rsidR="00394B10" w:rsidRDefault="00394B10" w:rsidP="00394B10">
            <w:pPr>
              <w:pStyle w:val="TAH"/>
            </w:pPr>
            <w:r>
              <w:t>Document</w:t>
            </w:r>
          </w:p>
        </w:tc>
        <w:tc>
          <w:tcPr>
            <w:tcW w:w="0" w:type="auto"/>
            <w:shd w:val="clear" w:color="auto" w:fill="auto"/>
          </w:tcPr>
          <w:p w14:paraId="38EB2E0D" w14:textId="0EDB4246" w:rsidR="00394B10" w:rsidRDefault="00394B10" w:rsidP="00394B10">
            <w:pPr>
              <w:pStyle w:val="TAH"/>
            </w:pPr>
            <w:r>
              <w:t>Title</w:t>
            </w:r>
          </w:p>
        </w:tc>
        <w:tc>
          <w:tcPr>
            <w:tcW w:w="0" w:type="auto"/>
            <w:shd w:val="clear" w:color="auto" w:fill="auto"/>
          </w:tcPr>
          <w:p w14:paraId="31528C01" w14:textId="0C8A2FB4" w:rsidR="00394B10" w:rsidRDefault="00394B10" w:rsidP="00394B10">
            <w:pPr>
              <w:pStyle w:val="TAH"/>
            </w:pPr>
            <w:r>
              <w:t>To</w:t>
            </w:r>
          </w:p>
        </w:tc>
        <w:tc>
          <w:tcPr>
            <w:tcW w:w="0" w:type="auto"/>
            <w:shd w:val="clear" w:color="auto" w:fill="auto"/>
          </w:tcPr>
          <w:p w14:paraId="46D1CFB0" w14:textId="2C54CFAE" w:rsidR="00394B10" w:rsidRDefault="00394B10" w:rsidP="00394B10">
            <w:pPr>
              <w:pStyle w:val="TAH"/>
            </w:pPr>
            <w:r>
              <w:t>Cc</w:t>
            </w:r>
          </w:p>
        </w:tc>
        <w:tc>
          <w:tcPr>
            <w:tcW w:w="0" w:type="auto"/>
            <w:shd w:val="clear" w:color="auto" w:fill="auto"/>
          </w:tcPr>
          <w:p w14:paraId="7A197E28" w14:textId="4CAFFE08" w:rsidR="00394B10" w:rsidRDefault="00394B10" w:rsidP="00394B10">
            <w:pPr>
              <w:pStyle w:val="TAH"/>
            </w:pPr>
            <w:r>
              <w:t>reply to i/c LS</w:t>
            </w:r>
          </w:p>
        </w:tc>
      </w:tr>
      <w:tr w:rsidR="00416A2B" w:rsidRPr="00416A2B" w14:paraId="6048F07C" w14:textId="77777777" w:rsidTr="00416A2B">
        <w:tc>
          <w:tcPr>
            <w:tcW w:w="0" w:type="auto"/>
            <w:shd w:val="clear" w:color="auto" w:fill="auto"/>
          </w:tcPr>
          <w:p w14:paraId="7F04F363" w14:textId="693EAE3E" w:rsidR="00394B10" w:rsidRPr="00416A2B" w:rsidRDefault="00394B10" w:rsidP="00394B10">
            <w:pPr>
              <w:pStyle w:val="TAL"/>
              <w:rPr>
                <w:sz w:val="16"/>
              </w:rPr>
            </w:pPr>
            <w:r w:rsidRPr="00416A2B">
              <w:rPr>
                <w:sz w:val="16"/>
              </w:rPr>
              <w:t>S6-210069</w:t>
            </w:r>
          </w:p>
        </w:tc>
        <w:tc>
          <w:tcPr>
            <w:tcW w:w="0" w:type="auto"/>
            <w:shd w:val="clear" w:color="auto" w:fill="auto"/>
          </w:tcPr>
          <w:p w14:paraId="7BFA2661" w14:textId="24AF81A0" w:rsidR="00394B10" w:rsidRPr="00416A2B" w:rsidRDefault="00394B10" w:rsidP="00394B10">
            <w:pPr>
              <w:pStyle w:val="TAL"/>
              <w:rPr>
                <w:sz w:val="16"/>
              </w:rPr>
            </w:pPr>
            <w:r w:rsidRPr="00416A2B">
              <w:rPr>
                <w:sz w:val="16"/>
              </w:rPr>
              <w:t>Reply LS on clarifications for authorised user learning about the users whose floor requests are queued</w:t>
            </w:r>
          </w:p>
        </w:tc>
        <w:tc>
          <w:tcPr>
            <w:tcW w:w="0" w:type="auto"/>
            <w:shd w:val="clear" w:color="auto" w:fill="auto"/>
          </w:tcPr>
          <w:p w14:paraId="469F5C89" w14:textId="7C0CAFB0" w:rsidR="00394B10" w:rsidRPr="00416A2B" w:rsidRDefault="00394B10" w:rsidP="00394B10">
            <w:pPr>
              <w:pStyle w:val="TAL"/>
              <w:rPr>
                <w:sz w:val="16"/>
              </w:rPr>
            </w:pPr>
            <w:r w:rsidRPr="00416A2B">
              <w:rPr>
                <w:sz w:val="16"/>
              </w:rPr>
              <w:t>CT1</w:t>
            </w:r>
          </w:p>
        </w:tc>
        <w:tc>
          <w:tcPr>
            <w:tcW w:w="0" w:type="auto"/>
            <w:shd w:val="clear" w:color="auto" w:fill="auto"/>
          </w:tcPr>
          <w:p w14:paraId="6AADD300" w14:textId="0DBCE79B" w:rsidR="00394B10" w:rsidRPr="00416A2B" w:rsidRDefault="00394B10" w:rsidP="00394B10">
            <w:pPr>
              <w:pStyle w:val="TAL"/>
              <w:rPr>
                <w:sz w:val="16"/>
              </w:rPr>
            </w:pPr>
            <w:r w:rsidRPr="00416A2B">
              <w:rPr>
                <w:sz w:val="16"/>
              </w:rPr>
              <w:t>-</w:t>
            </w:r>
          </w:p>
        </w:tc>
        <w:tc>
          <w:tcPr>
            <w:tcW w:w="0" w:type="auto"/>
            <w:shd w:val="clear" w:color="auto" w:fill="auto"/>
          </w:tcPr>
          <w:p w14:paraId="2984A209" w14:textId="230DD1BE" w:rsidR="00394B10" w:rsidRPr="00416A2B" w:rsidRDefault="00394B10" w:rsidP="00394B10">
            <w:pPr>
              <w:pStyle w:val="TAL"/>
              <w:rPr>
                <w:sz w:val="16"/>
              </w:rPr>
            </w:pPr>
            <w:r w:rsidRPr="00416A2B">
              <w:rPr>
                <w:sz w:val="16"/>
              </w:rPr>
              <w:t>S6-201695</w:t>
            </w:r>
          </w:p>
        </w:tc>
      </w:tr>
      <w:tr w:rsidR="00416A2B" w:rsidRPr="00416A2B" w14:paraId="790A87B9" w14:textId="77777777" w:rsidTr="00416A2B">
        <w:tc>
          <w:tcPr>
            <w:tcW w:w="0" w:type="auto"/>
            <w:shd w:val="clear" w:color="auto" w:fill="auto"/>
          </w:tcPr>
          <w:p w14:paraId="731EF55A" w14:textId="2405CD2E" w:rsidR="00394B10" w:rsidRPr="00416A2B" w:rsidRDefault="00394B10" w:rsidP="00394B10">
            <w:pPr>
              <w:pStyle w:val="TAL"/>
              <w:rPr>
                <w:sz w:val="16"/>
              </w:rPr>
            </w:pPr>
            <w:r w:rsidRPr="00416A2B">
              <w:rPr>
                <w:sz w:val="16"/>
              </w:rPr>
              <w:t>S6-210194</w:t>
            </w:r>
          </w:p>
        </w:tc>
        <w:tc>
          <w:tcPr>
            <w:tcW w:w="0" w:type="auto"/>
            <w:shd w:val="clear" w:color="auto" w:fill="auto"/>
          </w:tcPr>
          <w:p w14:paraId="05B77E20" w14:textId="0D9D12B0" w:rsidR="00394B10" w:rsidRPr="00416A2B" w:rsidRDefault="00394B10" w:rsidP="00394B10">
            <w:pPr>
              <w:pStyle w:val="TAL"/>
              <w:rPr>
                <w:sz w:val="16"/>
              </w:rPr>
            </w:pPr>
            <w:r w:rsidRPr="00416A2B">
              <w:rPr>
                <w:sz w:val="16"/>
              </w:rPr>
              <w:t>Reply LS on Private call transfer</w:t>
            </w:r>
          </w:p>
        </w:tc>
        <w:tc>
          <w:tcPr>
            <w:tcW w:w="0" w:type="auto"/>
            <w:shd w:val="clear" w:color="auto" w:fill="auto"/>
          </w:tcPr>
          <w:p w14:paraId="6B6E51FC" w14:textId="5DE2AD85" w:rsidR="00394B10" w:rsidRPr="00416A2B" w:rsidRDefault="00394B10" w:rsidP="00394B10">
            <w:pPr>
              <w:pStyle w:val="TAL"/>
              <w:rPr>
                <w:sz w:val="16"/>
              </w:rPr>
            </w:pPr>
            <w:r w:rsidRPr="00416A2B">
              <w:rPr>
                <w:sz w:val="16"/>
              </w:rPr>
              <w:t>CT1</w:t>
            </w:r>
          </w:p>
        </w:tc>
        <w:tc>
          <w:tcPr>
            <w:tcW w:w="0" w:type="auto"/>
            <w:shd w:val="clear" w:color="auto" w:fill="auto"/>
          </w:tcPr>
          <w:p w14:paraId="024C31E1" w14:textId="5C27C160" w:rsidR="00394B10" w:rsidRPr="00416A2B" w:rsidRDefault="00394B10" w:rsidP="00394B10">
            <w:pPr>
              <w:pStyle w:val="TAL"/>
              <w:rPr>
                <w:sz w:val="16"/>
              </w:rPr>
            </w:pPr>
            <w:r w:rsidRPr="00416A2B">
              <w:rPr>
                <w:sz w:val="16"/>
              </w:rPr>
              <w:t>-</w:t>
            </w:r>
          </w:p>
        </w:tc>
        <w:tc>
          <w:tcPr>
            <w:tcW w:w="0" w:type="auto"/>
            <w:shd w:val="clear" w:color="auto" w:fill="auto"/>
          </w:tcPr>
          <w:p w14:paraId="402225A2" w14:textId="7C325597" w:rsidR="00394B10" w:rsidRPr="00416A2B" w:rsidRDefault="00394B10" w:rsidP="00394B10">
            <w:pPr>
              <w:pStyle w:val="TAL"/>
              <w:rPr>
                <w:sz w:val="16"/>
              </w:rPr>
            </w:pPr>
            <w:r w:rsidRPr="00416A2B">
              <w:rPr>
                <w:sz w:val="16"/>
              </w:rPr>
              <w:t>S6-210009</w:t>
            </w:r>
          </w:p>
        </w:tc>
      </w:tr>
      <w:tr w:rsidR="00416A2B" w:rsidRPr="00416A2B" w14:paraId="054E83D4" w14:textId="77777777" w:rsidTr="00416A2B">
        <w:tc>
          <w:tcPr>
            <w:tcW w:w="0" w:type="auto"/>
            <w:shd w:val="clear" w:color="auto" w:fill="auto"/>
          </w:tcPr>
          <w:p w14:paraId="3AE109FE" w14:textId="30241C88" w:rsidR="00394B10" w:rsidRPr="00416A2B" w:rsidRDefault="00394B10" w:rsidP="00394B10">
            <w:pPr>
              <w:pStyle w:val="TAL"/>
              <w:rPr>
                <w:sz w:val="16"/>
              </w:rPr>
            </w:pPr>
            <w:r w:rsidRPr="00416A2B">
              <w:rPr>
                <w:sz w:val="16"/>
              </w:rPr>
              <w:t>S6-210203</w:t>
            </w:r>
          </w:p>
        </w:tc>
        <w:tc>
          <w:tcPr>
            <w:tcW w:w="0" w:type="auto"/>
            <w:shd w:val="clear" w:color="auto" w:fill="auto"/>
          </w:tcPr>
          <w:p w14:paraId="66491E8D" w14:textId="74674FF1" w:rsidR="00394B10" w:rsidRPr="00416A2B" w:rsidRDefault="00394B10" w:rsidP="00394B10">
            <w:pPr>
              <w:pStyle w:val="TAL"/>
              <w:rPr>
                <w:sz w:val="16"/>
              </w:rPr>
            </w:pPr>
            <w:r w:rsidRPr="00416A2B">
              <w:rPr>
                <w:sz w:val="16"/>
              </w:rPr>
              <w:t>LS on Plugtest issues</w:t>
            </w:r>
          </w:p>
        </w:tc>
        <w:tc>
          <w:tcPr>
            <w:tcW w:w="0" w:type="auto"/>
            <w:shd w:val="clear" w:color="auto" w:fill="auto"/>
          </w:tcPr>
          <w:p w14:paraId="1E25F9CA" w14:textId="3A72B5C8" w:rsidR="00394B10" w:rsidRPr="00416A2B" w:rsidRDefault="00394B10" w:rsidP="00394B10">
            <w:pPr>
              <w:pStyle w:val="TAL"/>
              <w:rPr>
                <w:sz w:val="16"/>
              </w:rPr>
            </w:pPr>
            <w:r w:rsidRPr="00416A2B">
              <w:rPr>
                <w:sz w:val="16"/>
              </w:rPr>
              <w:t>CT1, SA3</w:t>
            </w:r>
          </w:p>
        </w:tc>
        <w:tc>
          <w:tcPr>
            <w:tcW w:w="0" w:type="auto"/>
            <w:shd w:val="clear" w:color="auto" w:fill="auto"/>
          </w:tcPr>
          <w:p w14:paraId="31EC89CF" w14:textId="5DB47C6A" w:rsidR="00394B10" w:rsidRPr="00416A2B" w:rsidRDefault="00394B10" w:rsidP="00394B10">
            <w:pPr>
              <w:pStyle w:val="TAL"/>
              <w:rPr>
                <w:sz w:val="16"/>
              </w:rPr>
            </w:pPr>
            <w:r w:rsidRPr="00416A2B">
              <w:rPr>
                <w:sz w:val="16"/>
              </w:rPr>
              <w:t>-</w:t>
            </w:r>
          </w:p>
        </w:tc>
        <w:tc>
          <w:tcPr>
            <w:tcW w:w="0" w:type="auto"/>
            <w:shd w:val="clear" w:color="auto" w:fill="auto"/>
          </w:tcPr>
          <w:p w14:paraId="5A6F925B" w14:textId="7015E8A3" w:rsidR="00394B10" w:rsidRPr="00416A2B" w:rsidRDefault="00394B10" w:rsidP="00394B10">
            <w:pPr>
              <w:pStyle w:val="TAL"/>
              <w:rPr>
                <w:sz w:val="16"/>
              </w:rPr>
            </w:pPr>
            <w:r w:rsidRPr="00416A2B">
              <w:rPr>
                <w:sz w:val="16"/>
              </w:rPr>
              <w:t>S6-201694</w:t>
            </w:r>
          </w:p>
        </w:tc>
      </w:tr>
      <w:tr w:rsidR="00416A2B" w:rsidRPr="00416A2B" w14:paraId="34BF476F" w14:textId="77777777" w:rsidTr="00416A2B">
        <w:tc>
          <w:tcPr>
            <w:tcW w:w="0" w:type="auto"/>
            <w:shd w:val="clear" w:color="auto" w:fill="auto"/>
          </w:tcPr>
          <w:p w14:paraId="118942E1" w14:textId="292437E1" w:rsidR="00394B10" w:rsidRPr="00416A2B" w:rsidRDefault="00394B10" w:rsidP="00394B10">
            <w:pPr>
              <w:pStyle w:val="TAL"/>
              <w:rPr>
                <w:sz w:val="16"/>
              </w:rPr>
            </w:pPr>
            <w:r w:rsidRPr="00416A2B">
              <w:rPr>
                <w:sz w:val="16"/>
              </w:rPr>
              <w:t>S6-210283</w:t>
            </w:r>
          </w:p>
        </w:tc>
        <w:tc>
          <w:tcPr>
            <w:tcW w:w="0" w:type="auto"/>
            <w:shd w:val="clear" w:color="auto" w:fill="auto"/>
          </w:tcPr>
          <w:p w14:paraId="59D77878" w14:textId="6D80824F" w:rsidR="00394B10" w:rsidRPr="00416A2B" w:rsidRDefault="00394B10" w:rsidP="00394B10">
            <w:pPr>
              <w:pStyle w:val="TAL"/>
              <w:rPr>
                <w:sz w:val="16"/>
              </w:rPr>
            </w:pPr>
            <w:r w:rsidRPr="00416A2B">
              <w:rPr>
                <w:sz w:val="16"/>
              </w:rPr>
              <w:t>Reply LS on New Whitepaper - OP Telco Edge proposal</w:t>
            </w:r>
          </w:p>
        </w:tc>
        <w:tc>
          <w:tcPr>
            <w:tcW w:w="0" w:type="auto"/>
            <w:shd w:val="clear" w:color="auto" w:fill="auto"/>
          </w:tcPr>
          <w:p w14:paraId="3A357F6B" w14:textId="76140D27" w:rsidR="00394B10" w:rsidRPr="00416A2B" w:rsidRDefault="00394B10" w:rsidP="00394B10">
            <w:pPr>
              <w:pStyle w:val="TAL"/>
              <w:rPr>
                <w:sz w:val="16"/>
              </w:rPr>
            </w:pPr>
            <w:r w:rsidRPr="00416A2B">
              <w:rPr>
                <w:sz w:val="16"/>
              </w:rPr>
              <w:t>GSMA OPG</w:t>
            </w:r>
          </w:p>
        </w:tc>
        <w:tc>
          <w:tcPr>
            <w:tcW w:w="0" w:type="auto"/>
            <w:shd w:val="clear" w:color="auto" w:fill="auto"/>
          </w:tcPr>
          <w:p w14:paraId="3165EDF6" w14:textId="7A498621" w:rsidR="00394B10" w:rsidRPr="00416A2B" w:rsidRDefault="00394B10" w:rsidP="00394B10">
            <w:pPr>
              <w:pStyle w:val="TAL"/>
              <w:rPr>
                <w:sz w:val="16"/>
              </w:rPr>
            </w:pPr>
            <w:r w:rsidRPr="00416A2B">
              <w:rPr>
                <w:sz w:val="16"/>
              </w:rPr>
              <w:t>-</w:t>
            </w:r>
          </w:p>
        </w:tc>
        <w:tc>
          <w:tcPr>
            <w:tcW w:w="0" w:type="auto"/>
            <w:shd w:val="clear" w:color="auto" w:fill="auto"/>
          </w:tcPr>
          <w:p w14:paraId="2E66B1C9" w14:textId="71AB8EA8" w:rsidR="00394B10" w:rsidRPr="00416A2B" w:rsidRDefault="00394B10" w:rsidP="00394B10">
            <w:pPr>
              <w:pStyle w:val="TAL"/>
              <w:rPr>
                <w:sz w:val="16"/>
              </w:rPr>
            </w:pPr>
            <w:r w:rsidRPr="00416A2B">
              <w:rPr>
                <w:sz w:val="16"/>
              </w:rPr>
              <w:t>S6-210013</w:t>
            </w:r>
          </w:p>
        </w:tc>
      </w:tr>
      <w:tr w:rsidR="00416A2B" w:rsidRPr="00416A2B" w14:paraId="40C3DEAC" w14:textId="77777777" w:rsidTr="00416A2B">
        <w:tc>
          <w:tcPr>
            <w:tcW w:w="0" w:type="auto"/>
            <w:shd w:val="clear" w:color="auto" w:fill="auto"/>
          </w:tcPr>
          <w:p w14:paraId="4B41F32A" w14:textId="354255E9" w:rsidR="00394B10" w:rsidRPr="00416A2B" w:rsidRDefault="00394B10" w:rsidP="00394B10">
            <w:pPr>
              <w:pStyle w:val="TAL"/>
              <w:rPr>
                <w:sz w:val="16"/>
              </w:rPr>
            </w:pPr>
            <w:r w:rsidRPr="00416A2B">
              <w:rPr>
                <w:sz w:val="16"/>
              </w:rPr>
              <w:t>S6-210330</w:t>
            </w:r>
          </w:p>
        </w:tc>
        <w:tc>
          <w:tcPr>
            <w:tcW w:w="0" w:type="auto"/>
            <w:shd w:val="clear" w:color="auto" w:fill="auto"/>
          </w:tcPr>
          <w:p w14:paraId="3C1A637B" w14:textId="4CE694ED" w:rsidR="00394B10" w:rsidRPr="00416A2B" w:rsidRDefault="00394B10" w:rsidP="00394B10">
            <w:pPr>
              <w:pStyle w:val="TAL"/>
              <w:rPr>
                <w:sz w:val="16"/>
              </w:rPr>
            </w:pPr>
            <w:r w:rsidRPr="00416A2B">
              <w:rPr>
                <w:sz w:val="16"/>
              </w:rPr>
              <w:t>Reply LS on APIs in EDGEAPP</w:t>
            </w:r>
          </w:p>
        </w:tc>
        <w:tc>
          <w:tcPr>
            <w:tcW w:w="0" w:type="auto"/>
            <w:shd w:val="clear" w:color="auto" w:fill="auto"/>
          </w:tcPr>
          <w:p w14:paraId="5B673BA0" w14:textId="44EC144D" w:rsidR="00394B10" w:rsidRPr="00416A2B" w:rsidRDefault="00394B10" w:rsidP="00394B10">
            <w:pPr>
              <w:pStyle w:val="TAL"/>
              <w:rPr>
                <w:sz w:val="16"/>
              </w:rPr>
            </w:pPr>
            <w:r w:rsidRPr="00416A2B">
              <w:rPr>
                <w:sz w:val="16"/>
              </w:rPr>
              <w:t>CT3</w:t>
            </w:r>
          </w:p>
        </w:tc>
        <w:tc>
          <w:tcPr>
            <w:tcW w:w="0" w:type="auto"/>
            <w:shd w:val="clear" w:color="auto" w:fill="auto"/>
          </w:tcPr>
          <w:p w14:paraId="22675014" w14:textId="2FD39D66" w:rsidR="00394B10" w:rsidRPr="00416A2B" w:rsidRDefault="00394B10" w:rsidP="00394B10">
            <w:pPr>
              <w:pStyle w:val="TAL"/>
              <w:rPr>
                <w:sz w:val="16"/>
              </w:rPr>
            </w:pPr>
            <w:r w:rsidRPr="00416A2B">
              <w:rPr>
                <w:sz w:val="16"/>
              </w:rPr>
              <w:t>CT1, CT4, CT, SA</w:t>
            </w:r>
          </w:p>
        </w:tc>
        <w:tc>
          <w:tcPr>
            <w:tcW w:w="0" w:type="auto"/>
            <w:shd w:val="clear" w:color="auto" w:fill="auto"/>
          </w:tcPr>
          <w:p w14:paraId="7077D8C5" w14:textId="644A1A35" w:rsidR="00394B10" w:rsidRPr="00416A2B" w:rsidRDefault="00394B10" w:rsidP="00394B10">
            <w:pPr>
              <w:pStyle w:val="TAL"/>
              <w:rPr>
                <w:sz w:val="16"/>
              </w:rPr>
            </w:pPr>
            <w:r w:rsidRPr="00416A2B">
              <w:rPr>
                <w:sz w:val="16"/>
              </w:rPr>
              <w:t>S6-210006</w:t>
            </w:r>
          </w:p>
        </w:tc>
      </w:tr>
      <w:tr w:rsidR="00416A2B" w:rsidRPr="00416A2B" w14:paraId="03AEE3A7" w14:textId="77777777" w:rsidTr="00416A2B">
        <w:tc>
          <w:tcPr>
            <w:tcW w:w="0" w:type="auto"/>
            <w:shd w:val="clear" w:color="auto" w:fill="auto"/>
          </w:tcPr>
          <w:p w14:paraId="0D933D29" w14:textId="67602C1F" w:rsidR="00394B10" w:rsidRPr="00416A2B" w:rsidRDefault="00394B10" w:rsidP="00394B10">
            <w:pPr>
              <w:pStyle w:val="TAL"/>
              <w:rPr>
                <w:sz w:val="16"/>
              </w:rPr>
            </w:pPr>
            <w:r w:rsidRPr="00416A2B">
              <w:rPr>
                <w:sz w:val="16"/>
              </w:rPr>
              <w:t>S6-210331</w:t>
            </w:r>
          </w:p>
        </w:tc>
        <w:tc>
          <w:tcPr>
            <w:tcW w:w="0" w:type="auto"/>
            <w:shd w:val="clear" w:color="auto" w:fill="auto"/>
          </w:tcPr>
          <w:p w14:paraId="649E0856" w14:textId="6F8992C7" w:rsidR="00394B10" w:rsidRPr="00416A2B" w:rsidRDefault="00394B10" w:rsidP="00394B10">
            <w:pPr>
              <w:pStyle w:val="TAL"/>
              <w:rPr>
                <w:sz w:val="16"/>
              </w:rPr>
            </w:pPr>
            <w:r w:rsidRPr="00416A2B">
              <w:rPr>
                <w:sz w:val="16"/>
              </w:rPr>
              <w:t>LS on RAT type for network monitoring</w:t>
            </w:r>
          </w:p>
        </w:tc>
        <w:tc>
          <w:tcPr>
            <w:tcW w:w="0" w:type="auto"/>
            <w:shd w:val="clear" w:color="auto" w:fill="auto"/>
          </w:tcPr>
          <w:p w14:paraId="1DB2BF29" w14:textId="0BD0BD41" w:rsidR="00394B10" w:rsidRPr="00416A2B" w:rsidRDefault="00394B10" w:rsidP="00394B10">
            <w:pPr>
              <w:pStyle w:val="TAL"/>
              <w:rPr>
                <w:sz w:val="16"/>
              </w:rPr>
            </w:pPr>
            <w:r w:rsidRPr="00416A2B">
              <w:rPr>
                <w:sz w:val="16"/>
              </w:rPr>
              <w:t>SA2</w:t>
            </w:r>
          </w:p>
        </w:tc>
        <w:tc>
          <w:tcPr>
            <w:tcW w:w="0" w:type="auto"/>
            <w:shd w:val="clear" w:color="auto" w:fill="auto"/>
          </w:tcPr>
          <w:p w14:paraId="6D5C3B4B" w14:textId="61F91BE3" w:rsidR="00394B10" w:rsidRPr="00416A2B" w:rsidRDefault="00394B10" w:rsidP="00394B10">
            <w:pPr>
              <w:pStyle w:val="TAL"/>
              <w:rPr>
                <w:sz w:val="16"/>
              </w:rPr>
            </w:pPr>
            <w:r w:rsidRPr="00416A2B">
              <w:rPr>
                <w:sz w:val="16"/>
              </w:rPr>
              <w:t>-</w:t>
            </w:r>
          </w:p>
        </w:tc>
        <w:tc>
          <w:tcPr>
            <w:tcW w:w="0" w:type="auto"/>
            <w:shd w:val="clear" w:color="auto" w:fill="auto"/>
          </w:tcPr>
          <w:p w14:paraId="065B9D51" w14:textId="2CAFB2ED" w:rsidR="00394B10" w:rsidRPr="00416A2B" w:rsidRDefault="00394B10" w:rsidP="00394B10">
            <w:pPr>
              <w:pStyle w:val="TAL"/>
              <w:rPr>
                <w:sz w:val="16"/>
              </w:rPr>
            </w:pPr>
            <w:r w:rsidRPr="00416A2B">
              <w:rPr>
                <w:sz w:val="16"/>
              </w:rPr>
              <w:t>-</w:t>
            </w:r>
          </w:p>
        </w:tc>
      </w:tr>
    </w:tbl>
    <w:p w14:paraId="6BA60D54" w14:textId="77777777" w:rsidR="00394B10" w:rsidRDefault="00394B10" w:rsidP="00394B10">
      <w:pPr>
        <w:pStyle w:val="Heading2"/>
      </w:pPr>
      <w:r>
        <w:br w:type="page"/>
      </w:r>
      <w:bookmarkStart w:id="88" w:name="_Toc65060059"/>
      <w:bookmarkStart w:id="89" w:name="_Toc65060127"/>
      <w:r>
        <w:lastRenderedPageBreak/>
        <w:t>Annex D: List of agreed/approved new and revised Work Items</w:t>
      </w:r>
      <w:bookmarkEnd w:id="88"/>
      <w:bookmarkEnd w:id="89"/>
    </w:p>
    <w:p w14:paraId="0E3E485A" w14:textId="32B2F8D6" w:rsidR="00394B10" w:rsidRDefault="00805FD8" w:rsidP="00805FD8">
      <w:r>
        <w:t>n/a</w:t>
      </w:r>
    </w:p>
    <w:p w14:paraId="730739D7" w14:textId="5E22FCDF" w:rsidR="00394B10" w:rsidRDefault="00394B10" w:rsidP="00394B10">
      <w:pPr>
        <w:pStyle w:val="Heading2"/>
      </w:pPr>
      <w:bookmarkStart w:id="90" w:name="_Toc65060060"/>
      <w:bookmarkStart w:id="91" w:name="_Toc65060128"/>
      <w:r>
        <w:t>Annex E: List of draft Technical Specifications and Reports</w:t>
      </w:r>
      <w:bookmarkEnd w:id="90"/>
      <w:bookmarkEnd w:id="91"/>
    </w:p>
    <w:p w14:paraId="2FB38863" w14:textId="0ED938FA" w:rsidR="00394B10" w:rsidRDefault="00805FD8" w:rsidP="00394B10">
      <w:bookmarkStart w:id="92" w:name="_Hlk63766824"/>
      <w:r>
        <w:t>n/a</w:t>
      </w:r>
    </w:p>
    <w:p w14:paraId="6ECB18A6" w14:textId="7F4BCC94" w:rsidR="00394B10" w:rsidRDefault="00394B10" w:rsidP="00394B10">
      <w:pPr>
        <w:pStyle w:val="Heading2"/>
      </w:pPr>
      <w:bookmarkStart w:id="93" w:name="_Toc65060061"/>
      <w:bookmarkStart w:id="94" w:name="_Toc65060129"/>
      <w:bookmarkEnd w:id="92"/>
      <w:r>
        <w:t>Annex F: List of action items</w:t>
      </w:r>
      <w:bookmarkEnd w:id="93"/>
      <w:bookmarkEnd w:id="94"/>
    </w:p>
    <w:p w14:paraId="63C98810" w14:textId="77777777" w:rsidR="005356F9" w:rsidRDefault="005356F9" w:rsidP="005356F9">
      <w:r>
        <w:t>n/a</w:t>
      </w:r>
    </w:p>
    <w:p w14:paraId="1D228DA4" w14:textId="78D3FF3E" w:rsidR="00394B10" w:rsidRDefault="00394B10" w:rsidP="00394B10">
      <w:pPr>
        <w:pStyle w:val="Heading2"/>
      </w:pPr>
      <w:bookmarkStart w:id="95" w:name="_Toc65060062"/>
      <w:bookmarkStart w:id="96" w:name="_Toc65060130"/>
      <w:r>
        <w:t>Annex G: List of decisions</w:t>
      </w:r>
      <w:bookmarkEnd w:id="95"/>
      <w:bookmarkEnd w:id="96"/>
    </w:p>
    <w:p w14:paraId="0E85154D" w14:textId="367875B9" w:rsidR="00805FD8" w:rsidRDefault="00805FD8" w:rsidP="00805FD8">
      <w:r>
        <w:t>n/a</w:t>
      </w:r>
    </w:p>
    <w:p w14:paraId="622EAAC7" w14:textId="26B87C4B" w:rsidR="00394B10" w:rsidRDefault="00394B10" w:rsidP="00394B10">
      <w:pPr>
        <w:pStyle w:val="Heading2"/>
      </w:pPr>
      <w:r>
        <w:br w:type="page"/>
      </w:r>
      <w:bookmarkStart w:id="97" w:name="_Toc65060063"/>
      <w:bookmarkStart w:id="98" w:name="_Toc65060131"/>
      <w:r>
        <w:lastRenderedPageBreak/>
        <w:t>Annex H: List of participants</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544"/>
        <w:gridCol w:w="2693"/>
      </w:tblGrid>
      <w:tr w:rsidR="00805FD8" w:rsidRPr="008D4AF4" w14:paraId="20B6522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B801540" w14:textId="77777777" w:rsidR="00805FD8" w:rsidRDefault="00805FD8">
            <w:pPr>
              <w:pStyle w:val="TAH"/>
            </w:pPr>
            <w:r>
              <w:t>Name</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BBBF10C" w14:textId="77777777" w:rsidR="00805FD8" w:rsidRDefault="00805FD8">
            <w:pPr>
              <w:pStyle w:val="TAH"/>
            </w:pPr>
            <w:r>
              <w:t>Representing</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41B2710" w14:textId="77777777" w:rsidR="00805FD8" w:rsidRDefault="00805FD8">
            <w:pPr>
              <w:pStyle w:val="TAH"/>
            </w:pPr>
            <w:r>
              <w:t>Status (OP)</w:t>
            </w:r>
          </w:p>
        </w:tc>
      </w:tr>
      <w:tr w:rsidR="00805FD8" w:rsidRPr="008D4AF4" w14:paraId="1317786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D7A64A2" w14:textId="77777777" w:rsidR="00805FD8" w:rsidRPr="008D4AF4" w:rsidRDefault="00805FD8">
            <w:pPr>
              <w:pStyle w:val="TAL"/>
              <w:rPr>
                <w:sz w:val="16"/>
              </w:rPr>
            </w:pPr>
            <w:r w:rsidRPr="008D4AF4">
              <w:rPr>
                <w:sz w:val="16"/>
              </w:rPr>
              <w:t>ALEKSIEV, Vasil</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B7352C0" w14:textId="77777777" w:rsidR="00805FD8" w:rsidRPr="008D4AF4" w:rsidRDefault="00805FD8">
            <w:pPr>
              <w:pStyle w:val="TAL"/>
              <w:rPr>
                <w:sz w:val="16"/>
              </w:rPr>
            </w:pPr>
            <w:r w:rsidRPr="008D4AF4">
              <w:rPr>
                <w:sz w:val="16"/>
              </w:rPr>
              <w:t>Deutsche Telekom AG</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23A5690" w14:textId="77777777" w:rsidR="00805FD8" w:rsidRPr="008D4AF4" w:rsidRDefault="00805FD8">
            <w:pPr>
              <w:pStyle w:val="TAL"/>
              <w:rPr>
                <w:sz w:val="16"/>
              </w:rPr>
            </w:pPr>
            <w:r w:rsidRPr="008D4AF4">
              <w:rPr>
                <w:sz w:val="16"/>
              </w:rPr>
              <w:t>3GPPMEMBER (ETSI)</w:t>
            </w:r>
          </w:p>
        </w:tc>
      </w:tr>
      <w:tr w:rsidR="00805FD8" w:rsidRPr="008D4AF4" w14:paraId="579733F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671DF36" w14:textId="77777777" w:rsidR="00805FD8" w:rsidRPr="008D4AF4" w:rsidRDefault="00805FD8">
            <w:pPr>
              <w:pStyle w:val="TAL"/>
              <w:rPr>
                <w:sz w:val="16"/>
              </w:rPr>
            </w:pPr>
            <w:r w:rsidRPr="008D4AF4">
              <w:rPr>
                <w:sz w:val="16"/>
              </w:rPr>
              <w:t>ALNÅS, Svante</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98CC70C" w14:textId="77777777" w:rsidR="00805FD8" w:rsidRPr="008D4AF4" w:rsidRDefault="00805FD8">
            <w:pPr>
              <w:pStyle w:val="TAL"/>
              <w:rPr>
                <w:sz w:val="16"/>
              </w:rPr>
            </w:pPr>
            <w:r w:rsidRPr="008D4AF4">
              <w:rPr>
                <w:sz w:val="16"/>
              </w:rPr>
              <w:t>Sony Europe B.V.</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8BD0C8D" w14:textId="77777777" w:rsidR="00805FD8" w:rsidRPr="008D4AF4" w:rsidRDefault="00805FD8">
            <w:pPr>
              <w:pStyle w:val="TAL"/>
              <w:rPr>
                <w:sz w:val="16"/>
              </w:rPr>
            </w:pPr>
            <w:r w:rsidRPr="008D4AF4">
              <w:rPr>
                <w:sz w:val="16"/>
              </w:rPr>
              <w:t>3GPPMEMBER (ETSI)</w:t>
            </w:r>
          </w:p>
        </w:tc>
      </w:tr>
      <w:tr w:rsidR="00805FD8" w:rsidRPr="008D4AF4" w14:paraId="52E01A12"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EB28F02" w14:textId="77777777" w:rsidR="00805FD8" w:rsidRPr="008D4AF4" w:rsidRDefault="00805FD8">
            <w:pPr>
              <w:pStyle w:val="TAL"/>
              <w:rPr>
                <w:sz w:val="16"/>
              </w:rPr>
            </w:pPr>
            <w:r w:rsidRPr="008D4AF4">
              <w:rPr>
                <w:sz w:val="16"/>
              </w:rPr>
              <w:t>AMOGH, Niranth</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325239C" w14:textId="77777777" w:rsidR="00805FD8" w:rsidRPr="008D4AF4" w:rsidRDefault="00805FD8">
            <w:pPr>
              <w:pStyle w:val="TAL"/>
              <w:rPr>
                <w:sz w:val="16"/>
              </w:rPr>
            </w:pPr>
            <w:r w:rsidRPr="008D4AF4">
              <w:rPr>
                <w:sz w:val="16"/>
              </w:rPr>
              <w:t>HUAWEI TECH. GmbH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2D3D005" w14:textId="77777777" w:rsidR="00805FD8" w:rsidRPr="008D4AF4" w:rsidRDefault="00805FD8">
            <w:pPr>
              <w:pStyle w:val="TAL"/>
              <w:rPr>
                <w:sz w:val="16"/>
              </w:rPr>
            </w:pPr>
            <w:r w:rsidRPr="008D4AF4">
              <w:rPr>
                <w:sz w:val="16"/>
              </w:rPr>
              <w:t>3GPPMEMBER (ETSI)</w:t>
            </w:r>
          </w:p>
        </w:tc>
      </w:tr>
      <w:tr w:rsidR="00805FD8" w:rsidRPr="008D4AF4" w14:paraId="54EE1A5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A55159A" w14:textId="77777777" w:rsidR="00805FD8" w:rsidRPr="008D4AF4" w:rsidRDefault="00805FD8">
            <w:pPr>
              <w:pStyle w:val="TAL"/>
              <w:rPr>
                <w:sz w:val="16"/>
              </w:rPr>
            </w:pPr>
            <w:r w:rsidRPr="008D4AF4">
              <w:rPr>
                <w:sz w:val="16"/>
              </w:rPr>
              <w:t>BAI, kunai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D2AB8D2" w14:textId="77777777" w:rsidR="00805FD8" w:rsidRPr="008D4AF4" w:rsidRDefault="00805FD8">
            <w:pPr>
              <w:pStyle w:val="TAL"/>
              <w:rPr>
                <w:sz w:val="16"/>
              </w:rPr>
            </w:pPr>
            <w:r w:rsidRPr="008D4AF4">
              <w:rPr>
                <w:sz w:val="16"/>
              </w:rPr>
              <w:t>TD Tech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B011E23" w14:textId="77777777" w:rsidR="00805FD8" w:rsidRPr="008D4AF4" w:rsidRDefault="00805FD8">
            <w:pPr>
              <w:pStyle w:val="TAL"/>
              <w:rPr>
                <w:sz w:val="16"/>
              </w:rPr>
            </w:pPr>
            <w:r w:rsidRPr="008D4AF4">
              <w:rPr>
                <w:sz w:val="16"/>
              </w:rPr>
              <w:t>3GPPMEMBER (CCSA)</w:t>
            </w:r>
          </w:p>
        </w:tc>
      </w:tr>
      <w:tr w:rsidR="00805FD8" w:rsidRPr="008D4AF4" w14:paraId="3BE4608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D75CF47" w14:textId="77777777" w:rsidR="00805FD8" w:rsidRPr="008D4AF4" w:rsidRDefault="00805FD8">
            <w:pPr>
              <w:pStyle w:val="TAL"/>
              <w:rPr>
                <w:sz w:val="16"/>
              </w:rPr>
            </w:pPr>
            <w:r w:rsidRPr="008D4AF4">
              <w:rPr>
                <w:sz w:val="16"/>
              </w:rPr>
              <w:t>BEICHT, Peter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B9DB5CD" w14:textId="77777777" w:rsidR="00805FD8" w:rsidRPr="008D4AF4" w:rsidRDefault="00805FD8">
            <w:pPr>
              <w:pStyle w:val="TAL"/>
              <w:rPr>
                <w:sz w:val="16"/>
              </w:rPr>
            </w:pPr>
            <w:r w:rsidRPr="008D4AF4">
              <w:rPr>
                <w:sz w:val="16"/>
              </w:rPr>
              <w:t>Kontron Transportation France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C545F9A" w14:textId="77777777" w:rsidR="00805FD8" w:rsidRPr="008D4AF4" w:rsidRDefault="00805FD8">
            <w:pPr>
              <w:pStyle w:val="TAL"/>
              <w:rPr>
                <w:sz w:val="16"/>
              </w:rPr>
            </w:pPr>
            <w:r w:rsidRPr="008D4AF4">
              <w:rPr>
                <w:sz w:val="16"/>
              </w:rPr>
              <w:t>3GPPMEMBER (ETSI)</w:t>
            </w:r>
          </w:p>
        </w:tc>
      </w:tr>
      <w:tr w:rsidR="00805FD8" w:rsidRPr="008D4AF4" w14:paraId="267EB2B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357DCC1" w14:textId="77777777" w:rsidR="00805FD8" w:rsidRPr="008D4AF4" w:rsidRDefault="00805FD8">
            <w:pPr>
              <w:pStyle w:val="TAL"/>
              <w:rPr>
                <w:sz w:val="16"/>
              </w:rPr>
            </w:pPr>
            <w:r w:rsidRPr="008D4AF4">
              <w:rPr>
                <w:sz w:val="16"/>
              </w:rPr>
              <w:t>CHAMPEL, Mary-Luc</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CBCBD6B" w14:textId="77777777" w:rsidR="00805FD8" w:rsidRPr="008D4AF4" w:rsidRDefault="00805FD8">
            <w:pPr>
              <w:pStyle w:val="TAL"/>
              <w:rPr>
                <w:sz w:val="16"/>
              </w:rPr>
            </w:pPr>
            <w:r w:rsidRPr="008D4AF4">
              <w:rPr>
                <w:sz w:val="16"/>
              </w:rPr>
              <w:t>Beijing Xiaomi Electronics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FBB7B87" w14:textId="77777777" w:rsidR="00805FD8" w:rsidRPr="008D4AF4" w:rsidRDefault="00805FD8">
            <w:pPr>
              <w:pStyle w:val="TAL"/>
              <w:rPr>
                <w:sz w:val="16"/>
              </w:rPr>
            </w:pPr>
            <w:r w:rsidRPr="008D4AF4">
              <w:rPr>
                <w:sz w:val="16"/>
              </w:rPr>
              <w:t>3GPPMEMBER (CCSA)</w:t>
            </w:r>
          </w:p>
        </w:tc>
      </w:tr>
      <w:tr w:rsidR="00805FD8" w:rsidRPr="008D4AF4" w14:paraId="3E0180B5"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59B4463" w14:textId="77777777" w:rsidR="00805FD8" w:rsidRPr="008D4AF4" w:rsidRDefault="00805FD8">
            <w:pPr>
              <w:pStyle w:val="TAL"/>
              <w:rPr>
                <w:sz w:val="16"/>
              </w:rPr>
            </w:pPr>
            <w:r w:rsidRPr="008D4AF4">
              <w:rPr>
                <w:sz w:val="16"/>
              </w:rPr>
              <w:t>CHAN, Yee Sin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09B7A5C" w14:textId="77777777" w:rsidR="00805FD8" w:rsidRPr="008D4AF4" w:rsidRDefault="00805FD8">
            <w:pPr>
              <w:pStyle w:val="TAL"/>
              <w:rPr>
                <w:sz w:val="16"/>
              </w:rPr>
            </w:pPr>
            <w:r w:rsidRPr="008D4AF4">
              <w:rPr>
                <w:sz w:val="16"/>
              </w:rPr>
              <w:t>Facebook</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7B1E095" w14:textId="77777777" w:rsidR="00805FD8" w:rsidRPr="008D4AF4" w:rsidRDefault="00805FD8">
            <w:pPr>
              <w:pStyle w:val="TAL"/>
              <w:rPr>
                <w:sz w:val="16"/>
              </w:rPr>
            </w:pPr>
            <w:r w:rsidRPr="008D4AF4">
              <w:rPr>
                <w:sz w:val="16"/>
              </w:rPr>
              <w:t>3GPPMEMBER (ETSI)</w:t>
            </w:r>
          </w:p>
        </w:tc>
      </w:tr>
      <w:tr w:rsidR="00805FD8" w:rsidRPr="008D4AF4" w14:paraId="458315D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AB36BA8" w14:textId="77777777" w:rsidR="00805FD8" w:rsidRPr="008D4AF4" w:rsidRDefault="00805FD8">
            <w:pPr>
              <w:pStyle w:val="TAL"/>
              <w:rPr>
                <w:sz w:val="16"/>
              </w:rPr>
            </w:pPr>
            <w:r w:rsidRPr="008D4AF4">
              <w:rPr>
                <w:sz w:val="16"/>
              </w:rPr>
              <w:t>CHATER-LEA, David</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35E5F2" w14:textId="77777777" w:rsidR="00805FD8" w:rsidRPr="008D4AF4" w:rsidRDefault="00805FD8">
            <w:pPr>
              <w:pStyle w:val="TAL"/>
              <w:rPr>
                <w:sz w:val="16"/>
              </w:rPr>
            </w:pPr>
            <w:r w:rsidRPr="008D4AF4">
              <w:rPr>
                <w:sz w:val="16"/>
              </w:rPr>
              <w:t>Airwave Solutions Limited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EC34D8E" w14:textId="77777777" w:rsidR="00805FD8" w:rsidRPr="008D4AF4" w:rsidRDefault="00805FD8">
            <w:pPr>
              <w:pStyle w:val="TAL"/>
              <w:rPr>
                <w:sz w:val="16"/>
              </w:rPr>
            </w:pPr>
            <w:r w:rsidRPr="008D4AF4">
              <w:rPr>
                <w:sz w:val="16"/>
              </w:rPr>
              <w:t>3GPPMEMBER (ETSI)</w:t>
            </w:r>
          </w:p>
        </w:tc>
      </w:tr>
      <w:tr w:rsidR="00805FD8" w:rsidRPr="008D4AF4" w14:paraId="47CB6B2D"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0EA4128" w14:textId="77777777" w:rsidR="00805FD8" w:rsidRPr="008D4AF4" w:rsidRDefault="00805FD8">
            <w:pPr>
              <w:pStyle w:val="TAL"/>
              <w:rPr>
                <w:sz w:val="16"/>
              </w:rPr>
            </w:pPr>
            <w:r w:rsidRPr="008D4AF4">
              <w:rPr>
                <w:sz w:val="16"/>
              </w:rPr>
              <w:t>CHEN, Ying</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5D28A20" w14:textId="77777777" w:rsidR="00805FD8" w:rsidRPr="008D4AF4" w:rsidRDefault="00805FD8">
            <w:pPr>
              <w:pStyle w:val="TAL"/>
              <w:rPr>
                <w:sz w:val="16"/>
              </w:rPr>
            </w:pPr>
            <w:r w:rsidRPr="008D4AF4">
              <w:rPr>
                <w:sz w:val="16"/>
              </w:rPr>
              <w:t>TD Tech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909CB5C" w14:textId="77777777" w:rsidR="00805FD8" w:rsidRPr="008D4AF4" w:rsidRDefault="00805FD8">
            <w:pPr>
              <w:pStyle w:val="TAL"/>
              <w:rPr>
                <w:sz w:val="16"/>
              </w:rPr>
            </w:pPr>
            <w:r w:rsidRPr="008D4AF4">
              <w:rPr>
                <w:sz w:val="16"/>
              </w:rPr>
              <w:t>3GPPMEMBER (CCSA)</w:t>
            </w:r>
          </w:p>
        </w:tc>
      </w:tr>
      <w:tr w:rsidR="00805FD8" w:rsidRPr="008D4AF4" w14:paraId="588C994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1DB869F" w14:textId="77777777" w:rsidR="00805FD8" w:rsidRPr="008D4AF4" w:rsidRDefault="00805FD8">
            <w:pPr>
              <w:pStyle w:val="TAL"/>
              <w:rPr>
                <w:sz w:val="16"/>
              </w:rPr>
            </w:pPr>
            <w:r w:rsidRPr="008D4AF4">
              <w:rPr>
                <w:sz w:val="16"/>
              </w:rPr>
              <w:t>CHITTURI, Suresh</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DC86378" w14:textId="77777777" w:rsidR="00805FD8" w:rsidRPr="008D4AF4" w:rsidRDefault="00805FD8">
            <w:pPr>
              <w:pStyle w:val="TAL"/>
              <w:rPr>
                <w:sz w:val="16"/>
              </w:rPr>
            </w:pPr>
            <w:r w:rsidRPr="008D4AF4">
              <w:rPr>
                <w:sz w:val="16"/>
              </w:rPr>
              <w:t>Samsung Electronics Co.,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B9CC70A" w14:textId="77777777" w:rsidR="00805FD8" w:rsidRPr="008D4AF4" w:rsidRDefault="00805FD8">
            <w:pPr>
              <w:pStyle w:val="TAL"/>
              <w:rPr>
                <w:sz w:val="16"/>
              </w:rPr>
            </w:pPr>
            <w:r w:rsidRPr="008D4AF4">
              <w:rPr>
                <w:sz w:val="16"/>
              </w:rPr>
              <w:t>3GPPMEMBER (TTA)</w:t>
            </w:r>
          </w:p>
        </w:tc>
      </w:tr>
      <w:tr w:rsidR="00805FD8" w:rsidRPr="008D4AF4" w14:paraId="4955EA8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4E23AE7" w14:textId="77777777" w:rsidR="00805FD8" w:rsidRPr="008D4AF4" w:rsidRDefault="00805FD8">
            <w:pPr>
              <w:pStyle w:val="TAL"/>
              <w:rPr>
                <w:sz w:val="16"/>
              </w:rPr>
            </w:pPr>
            <w:r w:rsidRPr="008D4AF4">
              <w:rPr>
                <w:sz w:val="16"/>
              </w:rPr>
              <w:t>DAWES, Peter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5FA632C" w14:textId="77777777" w:rsidR="00805FD8" w:rsidRPr="008D4AF4" w:rsidRDefault="00805FD8">
            <w:pPr>
              <w:pStyle w:val="TAL"/>
              <w:rPr>
                <w:sz w:val="16"/>
              </w:rPr>
            </w:pPr>
            <w:r w:rsidRPr="008D4AF4">
              <w:rPr>
                <w:sz w:val="16"/>
              </w:rPr>
              <w:t>Vodafone Ireland Plc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1BB4BC0" w14:textId="77777777" w:rsidR="00805FD8" w:rsidRPr="008D4AF4" w:rsidRDefault="00805FD8">
            <w:pPr>
              <w:pStyle w:val="TAL"/>
              <w:rPr>
                <w:sz w:val="16"/>
              </w:rPr>
            </w:pPr>
            <w:r w:rsidRPr="008D4AF4">
              <w:rPr>
                <w:sz w:val="16"/>
              </w:rPr>
              <w:t>3GPPMEMBER (ETSI)</w:t>
            </w:r>
          </w:p>
        </w:tc>
      </w:tr>
      <w:tr w:rsidR="00805FD8" w:rsidRPr="008D4AF4" w14:paraId="70439A4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01223F8" w14:textId="77777777" w:rsidR="00805FD8" w:rsidRPr="008D4AF4" w:rsidRDefault="00805FD8">
            <w:pPr>
              <w:pStyle w:val="TAL"/>
              <w:rPr>
                <w:sz w:val="16"/>
              </w:rPr>
            </w:pPr>
            <w:r w:rsidRPr="008D4AF4">
              <w:rPr>
                <w:sz w:val="16"/>
              </w:rPr>
              <w:t>EL ESSAILI, Ali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2FA910C" w14:textId="77777777" w:rsidR="00805FD8" w:rsidRPr="008D4AF4" w:rsidRDefault="00805FD8">
            <w:pPr>
              <w:pStyle w:val="TAL"/>
              <w:rPr>
                <w:sz w:val="16"/>
              </w:rPr>
            </w:pPr>
            <w:r w:rsidRPr="008D4AF4">
              <w:rPr>
                <w:sz w:val="16"/>
              </w:rPr>
              <w:t>Ericsson GmbH, Eurolab</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19B5CCA" w14:textId="77777777" w:rsidR="00805FD8" w:rsidRPr="008D4AF4" w:rsidRDefault="00805FD8">
            <w:pPr>
              <w:pStyle w:val="TAL"/>
              <w:rPr>
                <w:sz w:val="16"/>
              </w:rPr>
            </w:pPr>
            <w:r w:rsidRPr="008D4AF4">
              <w:rPr>
                <w:sz w:val="16"/>
              </w:rPr>
              <w:t>3GPPMEMBER (ETSI)</w:t>
            </w:r>
          </w:p>
        </w:tc>
      </w:tr>
      <w:tr w:rsidR="00805FD8" w:rsidRPr="008D4AF4" w14:paraId="72AF4A2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C82A162" w14:textId="77777777" w:rsidR="00805FD8" w:rsidRPr="008D4AF4" w:rsidRDefault="00805FD8">
            <w:pPr>
              <w:pStyle w:val="TAL"/>
              <w:rPr>
                <w:sz w:val="16"/>
              </w:rPr>
            </w:pPr>
            <w:r w:rsidRPr="008D4AF4">
              <w:rPr>
                <w:sz w:val="16"/>
              </w:rPr>
              <w:t xml:space="preserve">ELAMANOV, </w:t>
            </w:r>
            <w:proofErr w:type="spellStart"/>
            <w:r w:rsidRPr="008D4AF4">
              <w:rPr>
                <w:sz w:val="16"/>
              </w:rPr>
              <w:t>Sherzod</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A7615B9" w14:textId="77777777" w:rsidR="00805FD8" w:rsidRPr="008D4AF4" w:rsidRDefault="00805FD8">
            <w:pPr>
              <w:pStyle w:val="TAL"/>
              <w:rPr>
                <w:sz w:val="16"/>
              </w:rPr>
            </w:pPr>
            <w:proofErr w:type="spellStart"/>
            <w:r w:rsidRPr="008D4AF4">
              <w:rPr>
                <w:sz w:val="16"/>
              </w:rPr>
              <w:t>SyncTechno</w:t>
            </w:r>
            <w:proofErr w:type="spellEnd"/>
            <w:r w:rsidRPr="008D4AF4">
              <w:rPr>
                <w:sz w:val="16"/>
              </w:rPr>
              <w:t xml:space="preserve"> Inc.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F2C546A" w14:textId="77777777" w:rsidR="00805FD8" w:rsidRPr="008D4AF4" w:rsidRDefault="00805FD8">
            <w:pPr>
              <w:pStyle w:val="TAL"/>
              <w:rPr>
                <w:sz w:val="16"/>
              </w:rPr>
            </w:pPr>
            <w:r w:rsidRPr="008D4AF4">
              <w:rPr>
                <w:sz w:val="16"/>
              </w:rPr>
              <w:t>3GPPMEMBER (ETSI)</w:t>
            </w:r>
          </w:p>
        </w:tc>
      </w:tr>
      <w:tr w:rsidR="00805FD8" w:rsidRPr="008D4AF4" w14:paraId="2680459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9BCF710" w14:textId="77777777" w:rsidR="00805FD8" w:rsidRPr="008D4AF4" w:rsidRDefault="00805FD8">
            <w:pPr>
              <w:pStyle w:val="TAL"/>
              <w:rPr>
                <w:sz w:val="16"/>
              </w:rPr>
            </w:pPr>
            <w:r w:rsidRPr="008D4AF4">
              <w:rPr>
                <w:sz w:val="16"/>
              </w:rPr>
              <w:t>ELLOUMI, Omar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15EF780" w14:textId="77777777" w:rsidR="00805FD8" w:rsidRPr="008D4AF4" w:rsidRDefault="00805FD8">
            <w:pPr>
              <w:pStyle w:val="TAL"/>
              <w:rPr>
                <w:sz w:val="16"/>
              </w:rPr>
            </w:pPr>
            <w:r w:rsidRPr="008D4AF4">
              <w:rPr>
                <w:sz w:val="16"/>
              </w:rPr>
              <w:t>Nokia Belgium</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349EFC5" w14:textId="77777777" w:rsidR="00805FD8" w:rsidRPr="008D4AF4" w:rsidRDefault="00805FD8">
            <w:pPr>
              <w:pStyle w:val="TAL"/>
              <w:rPr>
                <w:sz w:val="16"/>
              </w:rPr>
            </w:pPr>
            <w:r w:rsidRPr="008D4AF4">
              <w:rPr>
                <w:sz w:val="16"/>
              </w:rPr>
              <w:t>3GPPMEMBER (ETSI)</w:t>
            </w:r>
          </w:p>
        </w:tc>
      </w:tr>
      <w:tr w:rsidR="00805FD8" w:rsidRPr="008D4AF4" w14:paraId="051CAC12"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1FA7059" w14:textId="77777777" w:rsidR="00805FD8" w:rsidRPr="008D4AF4" w:rsidRDefault="00805FD8">
            <w:pPr>
              <w:pStyle w:val="TAL"/>
              <w:rPr>
                <w:sz w:val="16"/>
              </w:rPr>
            </w:pPr>
            <w:r w:rsidRPr="008D4AF4">
              <w:rPr>
                <w:sz w:val="16"/>
              </w:rPr>
              <w:t>FEATHERSTONE, Walter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FB4CC8B" w14:textId="77777777" w:rsidR="00805FD8" w:rsidRPr="008D4AF4" w:rsidRDefault="00805FD8">
            <w:pPr>
              <w:pStyle w:val="TAL"/>
              <w:rPr>
                <w:sz w:val="16"/>
              </w:rPr>
            </w:pPr>
            <w:r w:rsidRPr="008D4AF4">
              <w:rPr>
                <w:sz w:val="16"/>
              </w:rPr>
              <w:t>Samsung R&amp;D Institute UK</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617AB89" w14:textId="77777777" w:rsidR="00805FD8" w:rsidRPr="008D4AF4" w:rsidRDefault="00805FD8">
            <w:pPr>
              <w:pStyle w:val="TAL"/>
              <w:rPr>
                <w:sz w:val="16"/>
              </w:rPr>
            </w:pPr>
            <w:r w:rsidRPr="008D4AF4">
              <w:rPr>
                <w:sz w:val="16"/>
              </w:rPr>
              <w:t>3GPPMEMBER (ETSI)</w:t>
            </w:r>
          </w:p>
        </w:tc>
      </w:tr>
      <w:tr w:rsidR="00805FD8" w:rsidRPr="008D4AF4" w14:paraId="4D8C544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801E769" w14:textId="77777777" w:rsidR="00805FD8" w:rsidRPr="008D4AF4" w:rsidRDefault="00805FD8">
            <w:pPr>
              <w:pStyle w:val="TAL"/>
              <w:rPr>
                <w:sz w:val="16"/>
              </w:rPr>
            </w:pPr>
            <w:r w:rsidRPr="008D4AF4">
              <w:rPr>
                <w:sz w:val="16"/>
              </w:rPr>
              <w:t xml:space="preserve">FU, </w:t>
            </w:r>
            <w:proofErr w:type="spellStart"/>
            <w:r w:rsidRPr="008D4AF4">
              <w:rPr>
                <w:sz w:val="16"/>
              </w:rPr>
              <w:t>Jiadi</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C177BD0" w14:textId="77777777" w:rsidR="00805FD8" w:rsidRPr="008D4AF4" w:rsidRDefault="00805FD8">
            <w:pPr>
              <w:pStyle w:val="TAL"/>
              <w:rPr>
                <w:sz w:val="16"/>
              </w:rPr>
            </w:pPr>
            <w:r w:rsidRPr="008D4AF4">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BF5BE24" w14:textId="77777777" w:rsidR="00805FD8" w:rsidRPr="008D4AF4" w:rsidRDefault="00805FD8">
            <w:pPr>
              <w:pStyle w:val="TAL"/>
              <w:rPr>
                <w:sz w:val="16"/>
              </w:rPr>
            </w:pPr>
            <w:r w:rsidRPr="008D4AF4">
              <w:rPr>
                <w:sz w:val="16"/>
              </w:rPr>
              <w:t>3GPPMEMBER (CCSA)</w:t>
            </w:r>
          </w:p>
        </w:tc>
      </w:tr>
      <w:tr w:rsidR="00805FD8" w:rsidRPr="008D4AF4" w14:paraId="493F9632"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B8A0289" w14:textId="77777777" w:rsidR="00805FD8" w:rsidRPr="008D4AF4" w:rsidRDefault="00805FD8">
            <w:pPr>
              <w:pStyle w:val="TAL"/>
              <w:rPr>
                <w:sz w:val="16"/>
              </w:rPr>
            </w:pPr>
            <w:r w:rsidRPr="008D4AF4">
              <w:rPr>
                <w:sz w:val="16"/>
              </w:rPr>
              <w:t xml:space="preserve">GE, </w:t>
            </w:r>
            <w:proofErr w:type="spellStart"/>
            <w:r w:rsidRPr="008D4AF4">
              <w:rPr>
                <w:sz w:val="16"/>
              </w:rPr>
              <w:t>Cuili</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88FF3F9" w14:textId="77777777" w:rsidR="00805FD8" w:rsidRPr="008D4AF4" w:rsidRDefault="00805FD8">
            <w:pPr>
              <w:pStyle w:val="TAL"/>
              <w:rPr>
                <w:sz w:val="16"/>
              </w:rPr>
            </w:pPr>
            <w:r w:rsidRPr="008D4AF4">
              <w:rPr>
                <w:sz w:val="16"/>
              </w:rPr>
              <w:t>HUAWEI TECHNOLOGIES Co.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58F65C1" w14:textId="77777777" w:rsidR="00805FD8" w:rsidRPr="008D4AF4" w:rsidRDefault="00805FD8">
            <w:pPr>
              <w:pStyle w:val="TAL"/>
              <w:rPr>
                <w:sz w:val="16"/>
              </w:rPr>
            </w:pPr>
            <w:r w:rsidRPr="008D4AF4">
              <w:rPr>
                <w:sz w:val="16"/>
              </w:rPr>
              <w:t>3GPPMEMBER (ETSI)</w:t>
            </w:r>
          </w:p>
        </w:tc>
      </w:tr>
      <w:tr w:rsidR="00805FD8" w:rsidRPr="008D4AF4" w14:paraId="7A7F68C5"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771EA63" w14:textId="77777777" w:rsidR="00805FD8" w:rsidRPr="008D4AF4" w:rsidRDefault="00805FD8">
            <w:pPr>
              <w:pStyle w:val="TAL"/>
              <w:rPr>
                <w:sz w:val="16"/>
              </w:rPr>
            </w:pPr>
            <w:r w:rsidRPr="008D4AF4">
              <w:rPr>
                <w:sz w:val="16"/>
              </w:rPr>
              <w:t>GUPTA, Nishant</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83992DB" w14:textId="77777777" w:rsidR="00805FD8" w:rsidRPr="008D4AF4" w:rsidRDefault="00805FD8">
            <w:pPr>
              <w:pStyle w:val="TAL"/>
              <w:rPr>
                <w:sz w:val="16"/>
              </w:rPr>
            </w:pPr>
            <w:r w:rsidRPr="008D4AF4">
              <w:rPr>
                <w:sz w:val="16"/>
              </w:rPr>
              <w:t>BEIJING SAMSUNG TELECOM R&amp;D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3C3D2EC" w14:textId="77777777" w:rsidR="00805FD8" w:rsidRPr="008D4AF4" w:rsidRDefault="00805FD8">
            <w:pPr>
              <w:pStyle w:val="TAL"/>
              <w:rPr>
                <w:sz w:val="16"/>
              </w:rPr>
            </w:pPr>
            <w:r w:rsidRPr="008D4AF4">
              <w:rPr>
                <w:sz w:val="16"/>
              </w:rPr>
              <w:t>3GPPMEMBER (CCSA)</w:t>
            </w:r>
          </w:p>
        </w:tc>
      </w:tr>
      <w:tr w:rsidR="00805FD8" w:rsidRPr="008D4AF4" w14:paraId="0FBF2F7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4E340E3" w14:textId="77777777" w:rsidR="00805FD8" w:rsidRPr="008D4AF4" w:rsidRDefault="00805FD8">
            <w:pPr>
              <w:pStyle w:val="TAL"/>
              <w:rPr>
                <w:sz w:val="16"/>
              </w:rPr>
            </w:pPr>
            <w:r w:rsidRPr="008D4AF4">
              <w:rPr>
                <w:sz w:val="16"/>
              </w:rPr>
              <w:t xml:space="preserve">HAO, </w:t>
            </w:r>
            <w:proofErr w:type="spellStart"/>
            <w:r w:rsidRPr="008D4AF4">
              <w:rPr>
                <w:sz w:val="16"/>
              </w:rPr>
              <w:t>Hongxia</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D3CE68F" w14:textId="77777777" w:rsidR="00805FD8" w:rsidRPr="008D4AF4" w:rsidRDefault="00805FD8">
            <w:pPr>
              <w:pStyle w:val="TAL"/>
              <w:rPr>
                <w:sz w:val="16"/>
                <w:lang w:val="fr-FR"/>
              </w:rPr>
            </w:pPr>
            <w:r w:rsidRPr="008D4AF4">
              <w:rPr>
                <w:sz w:val="16"/>
                <w:lang w:val="fr-FR"/>
              </w:rPr>
              <w:t>HUAWEI Technologies Japan K.K.</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465C83A" w14:textId="77777777" w:rsidR="00805FD8" w:rsidRPr="008D4AF4" w:rsidRDefault="00805FD8">
            <w:pPr>
              <w:pStyle w:val="TAL"/>
              <w:rPr>
                <w:sz w:val="16"/>
              </w:rPr>
            </w:pPr>
            <w:r w:rsidRPr="008D4AF4">
              <w:rPr>
                <w:sz w:val="16"/>
              </w:rPr>
              <w:t>3GPPMEMBER (ARIB)</w:t>
            </w:r>
          </w:p>
        </w:tc>
      </w:tr>
      <w:tr w:rsidR="00805FD8" w:rsidRPr="008D4AF4" w14:paraId="61A1EAF2"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48CAC44" w14:textId="77777777" w:rsidR="00805FD8" w:rsidRPr="008D4AF4" w:rsidRDefault="00805FD8">
            <w:pPr>
              <w:pStyle w:val="TAL"/>
              <w:rPr>
                <w:sz w:val="16"/>
              </w:rPr>
            </w:pPr>
            <w:r w:rsidRPr="008D4AF4">
              <w:rPr>
                <w:sz w:val="16"/>
              </w:rPr>
              <w:t xml:space="preserve">HU, </w:t>
            </w:r>
            <w:proofErr w:type="spellStart"/>
            <w:r w:rsidRPr="008D4AF4">
              <w:rPr>
                <w:sz w:val="16"/>
              </w:rPr>
              <w:t>Yajie</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3B983D9" w14:textId="77777777" w:rsidR="00805FD8" w:rsidRPr="008D4AF4" w:rsidRDefault="00805FD8">
            <w:pPr>
              <w:pStyle w:val="TAL"/>
              <w:rPr>
                <w:sz w:val="16"/>
              </w:rPr>
            </w:pPr>
            <w:proofErr w:type="spellStart"/>
            <w:r w:rsidRPr="008D4AF4">
              <w:rPr>
                <w:sz w:val="16"/>
              </w:rPr>
              <w:t>HuaWei</w:t>
            </w:r>
            <w:proofErr w:type="spellEnd"/>
            <w:r w:rsidRPr="008D4AF4">
              <w:rPr>
                <w:sz w:val="16"/>
              </w:rPr>
              <w:t xml:space="preserve"> Technologies Co.,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F03D8D3" w14:textId="77777777" w:rsidR="00805FD8" w:rsidRPr="008D4AF4" w:rsidRDefault="00805FD8">
            <w:pPr>
              <w:pStyle w:val="TAL"/>
              <w:rPr>
                <w:sz w:val="16"/>
              </w:rPr>
            </w:pPr>
            <w:r w:rsidRPr="008D4AF4">
              <w:rPr>
                <w:sz w:val="16"/>
              </w:rPr>
              <w:t>3GPPMEMBER (CCSA)</w:t>
            </w:r>
          </w:p>
        </w:tc>
      </w:tr>
      <w:tr w:rsidR="00805FD8" w:rsidRPr="008D4AF4" w14:paraId="318E1643"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BBF2D05" w14:textId="77777777" w:rsidR="00805FD8" w:rsidRPr="008D4AF4" w:rsidRDefault="00805FD8">
            <w:pPr>
              <w:pStyle w:val="TAL"/>
              <w:rPr>
                <w:sz w:val="16"/>
              </w:rPr>
            </w:pPr>
            <w:r w:rsidRPr="008D4AF4">
              <w:rPr>
                <w:sz w:val="16"/>
              </w:rPr>
              <w:t>JANKY, William</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02EC9E6" w14:textId="77777777" w:rsidR="00805FD8" w:rsidRPr="008D4AF4" w:rsidRDefault="00805FD8">
            <w:pPr>
              <w:pStyle w:val="TAL"/>
              <w:rPr>
                <w:sz w:val="16"/>
              </w:rPr>
            </w:pPr>
            <w:r w:rsidRPr="008D4AF4">
              <w:rPr>
                <w:sz w:val="16"/>
              </w:rPr>
              <w:t>FirstNet</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E042F0E" w14:textId="77777777" w:rsidR="00805FD8" w:rsidRPr="008D4AF4" w:rsidRDefault="00805FD8">
            <w:pPr>
              <w:pStyle w:val="TAL"/>
              <w:rPr>
                <w:sz w:val="16"/>
              </w:rPr>
            </w:pPr>
            <w:r w:rsidRPr="008D4AF4">
              <w:rPr>
                <w:sz w:val="16"/>
              </w:rPr>
              <w:t>3GPPMEMBER (ATIS)</w:t>
            </w:r>
          </w:p>
        </w:tc>
      </w:tr>
      <w:tr w:rsidR="00805FD8" w:rsidRPr="008D4AF4" w14:paraId="4E0D36D4"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2F8CAA7" w14:textId="77777777" w:rsidR="00805FD8" w:rsidRPr="008D4AF4" w:rsidRDefault="00805FD8">
            <w:pPr>
              <w:pStyle w:val="TAL"/>
              <w:rPr>
                <w:sz w:val="16"/>
              </w:rPr>
            </w:pPr>
            <w:r w:rsidRPr="008D4AF4">
              <w:rPr>
                <w:sz w:val="16"/>
              </w:rPr>
              <w:t xml:space="preserve">JIA, </w:t>
            </w:r>
            <w:proofErr w:type="spellStart"/>
            <w:r w:rsidRPr="008D4AF4">
              <w:rPr>
                <w:sz w:val="16"/>
              </w:rPr>
              <w:t>Xiaoqian</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D8338FF" w14:textId="77777777" w:rsidR="00805FD8" w:rsidRPr="008D4AF4" w:rsidRDefault="00805FD8">
            <w:pPr>
              <w:pStyle w:val="TAL"/>
              <w:rPr>
                <w:sz w:val="16"/>
                <w:lang w:val="fr-FR"/>
              </w:rPr>
            </w:pPr>
            <w:r w:rsidRPr="008D4AF4">
              <w:rPr>
                <w:sz w:val="16"/>
                <w:lang w:val="fr-FR"/>
              </w:rPr>
              <w:t>Huawei Technologies R&amp;D UK</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E2E3752" w14:textId="77777777" w:rsidR="00805FD8" w:rsidRPr="008D4AF4" w:rsidRDefault="00805FD8">
            <w:pPr>
              <w:pStyle w:val="TAL"/>
              <w:rPr>
                <w:sz w:val="16"/>
              </w:rPr>
            </w:pPr>
            <w:r w:rsidRPr="008D4AF4">
              <w:rPr>
                <w:sz w:val="16"/>
              </w:rPr>
              <w:t>3GPPMEMBER (ETSI)</w:t>
            </w:r>
          </w:p>
        </w:tc>
      </w:tr>
      <w:tr w:rsidR="00805FD8" w:rsidRPr="008D4AF4" w14:paraId="408B338C"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BFD4E89" w14:textId="77777777" w:rsidR="00805FD8" w:rsidRPr="008D4AF4" w:rsidRDefault="00805FD8">
            <w:pPr>
              <w:pStyle w:val="TAL"/>
              <w:rPr>
                <w:sz w:val="16"/>
              </w:rPr>
            </w:pPr>
            <w:r w:rsidRPr="008D4AF4">
              <w:rPr>
                <w:sz w:val="16"/>
              </w:rPr>
              <w:t>JIAO, Jerry</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FBAD0B5" w14:textId="77777777" w:rsidR="00805FD8" w:rsidRPr="008D4AF4" w:rsidRDefault="00805FD8">
            <w:pPr>
              <w:pStyle w:val="TAL"/>
              <w:rPr>
                <w:sz w:val="16"/>
              </w:rPr>
            </w:pPr>
            <w:r w:rsidRPr="008D4AF4">
              <w:rPr>
                <w:sz w:val="16"/>
              </w:rPr>
              <w:t>CALTTA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CE5A22B" w14:textId="77777777" w:rsidR="00805FD8" w:rsidRPr="008D4AF4" w:rsidRDefault="00805FD8">
            <w:pPr>
              <w:pStyle w:val="TAL"/>
              <w:rPr>
                <w:sz w:val="16"/>
              </w:rPr>
            </w:pPr>
            <w:r w:rsidRPr="008D4AF4">
              <w:rPr>
                <w:sz w:val="16"/>
              </w:rPr>
              <w:t>3GPPMEMBER (CCSA)</w:t>
            </w:r>
          </w:p>
        </w:tc>
      </w:tr>
      <w:tr w:rsidR="00805FD8" w:rsidRPr="008D4AF4" w14:paraId="292AD7AF"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745594D" w14:textId="77777777" w:rsidR="00805FD8" w:rsidRPr="008D4AF4" w:rsidRDefault="00805FD8">
            <w:pPr>
              <w:pStyle w:val="TAL"/>
              <w:rPr>
                <w:sz w:val="16"/>
              </w:rPr>
            </w:pPr>
            <w:r w:rsidRPr="008D4AF4">
              <w:rPr>
                <w:sz w:val="16"/>
              </w:rPr>
              <w:t>KAPALE, Kiran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A7FB7D6" w14:textId="77777777" w:rsidR="00805FD8" w:rsidRPr="008D4AF4" w:rsidRDefault="00805FD8">
            <w:pPr>
              <w:pStyle w:val="TAL"/>
              <w:rPr>
                <w:sz w:val="16"/>
              </w:rPr>
            </w:pPr>
            <w:r w:rsidRPr="008D4AF4">
              <w:rPr>
                <w:sz w:val="16"/>
              </w:rPr>
              <w:t>Samsung Electronics Benelux BV</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0BC76EB" w14:textId="77777777" w:rsidR="00805FD8" w:rsidRPr="008D4AF4" w:rsidRDefault="00805FD8">
            <w:pPr>
              <w:pStyle w:val="TAL"/>
              <w:rPr>
                <w:sz w:val="16"/>
              </w:rPr>
            </w:pPr>
            <w:r w:rsidRPr="008D4AF4">
              <w:rPr>
                <w:sz w:val="16"/>
              </w:rPr>
              <w:t>3GPPMEMBER (ETSI)</w:t>
            </w:r>
          </w:p>
        </w:tc>
      </w:tr>
      <w:tr w:rsidR="00805FD8" w:rsidRPr="008D4AF4" w14:paraId="731B09C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BA124E5" w14:textId="77777777" w:rsidR="00805FD8" w:rsidRPr="008D4AF4" w:rsidRDefault="00805FD8">
            <w:pPr>
              <w:pStyle w:val="TAL"/>
              <w:rPr>
                <w:sz w:val="16"/>
              </w:rPr>
            </w:pPr>
            <w:r w:rsidRPr="008D4AF4">
              <w:rPr>
                <w:sz w:val="16"/>
              </w:rPr>
              <w:t xml:space="preserve">KIM, </w:t>
            </w:r>
            <w:proofErr w:type="spellStart"/>
            <w:r w:rsidRPr="008D4AF4">
              <w:rPr>
                <w:sz w:val="16"/>
              </w:rPr>
              <w:t>Hyesung</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0115A9B" w14:textId="77777777" w:rsidR="00805FD8" w:rsidRPr="008D4AF4" w:rsidRDefault="00805FD8">
            <w:pPr>
              <w:pStyle w:val="TAL"/>
              <w:rPr>
                <w:sz w:val="16"/>
              </w:rPr>
            </w:pPr>
            <w:r w:rsidRPr="008D4AF4">
              <w:rPr>
                <w:sz w:val="16"/>
              </w:rPr>
              <w:t>Samsung Electronics Romania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4CDB80F" w14:textId="77777777" w:rsidR="00805FD8" w:rsidRPr="008D4AF4" w:rsidRDefault="00805FD8">
            <w:pPr>
              <w:pStyle w:val="TAL"/>
              <w:rPr>
                <w:sz w:val="16"/>
              </w:rPr>
            </w:pPr>
            <w:r w:rsidRPr="008D4AF4">
              <w:rPr>
                <w:sz w:val="16"/>
              </w:rPr>
              <w:t>3GPPMEMBER (ETSI)</w:t>
            </w:r>
          </w:p>
        </w:tc>
      </w:tr>
      <w:tr w:rsidR="00805FD8" w:rsidRPr="008D4AF4" w14:paraId="1464759D"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F536B43" w14:textId="77777777" w:rsidR="00805FD8" w:rsidRPr="008D4AF4" w:rsidRDefault="00805FD8">
            <w:pPr>
              <w:pStyle w:val="TAL"/>
              <w:rPr>
                <w:sz w:val="16"/>
              </w:rPr>
            </w:pPr>
            <w:r w:rsidRPr="008D4AF4">
              <w:rPr>
                <w:sz w:val="16"/>
              </w:rPr>
              <w:t>KLEINROUWELER, Jan Willem</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E46E44B" w14:textId="77777777" w:rsidR="00805FD8" w:rsidRPr="008D4AF4" w:rsidRDefault="00805FD8">
            <w:pPr>
              <w:pStyle w:val="TAL"/>
              <w:rPr>
                <w:sz w:val="16"/>
              </w:rPr>
            </w:pPr>
            <w:r w:rsidRPr="008D4AF4">
              <w:rPr>
                <w:sz w:val="16"/>
              </w:rPr>
              <w:t>KPN N.V.</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0B1144C" w14:textId="77777777" w:rsidR="00805FD8" w:rsidRPr="008D4AF4" w:rsidRDefault="00805FD8">
            <w:pPr>
              <w:pStyle w:val="TAL"/>
              <w:rPr>
                <w:sz w:val="16"/>
              </w:rPr>
            </w:pPr>
            <w:r w:rsidRPr="008D4AF4">
              <w:rPr>
                <w:sz w:val="16"/>
              </w:rPr>
              <w:t>3GPPMEMBER (ETSI)</w:t>
            </w:r>
          </w:p>
        </w:tc>
      </w:tr>
      <w:tr w:rsidR="00805FD8" w:rsidRPr="008D4AF4" w14:paraId="4F15362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D00BEE1" w14:textId="77777777" w:rsidR="00805FD8" w:rsidRPr="008D4AF4" w:rsidRDefault="00805FD8">
            <w:pPr>
              <w:pStyle w:val="TAL"/>
              <w:rPr>
                <w:sz w:val="16"/>
              </w:rPr>
            </w:pPr>
            <w:r w:rsidRPr="008D4AF4">
              <w:rPr>
                <w:sz w:val="16"/>
              </w:rPr>
              <w:t>KOERSTEN, Frank</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0A7BC71" w14:textId="77777777" w:rsidR="00805FD8" w:rsidRPr="008D4AF4" w:rsidRDefault="00805FD8">
            <w:pPr>
              <w:pStyle w:val="TAL"/>
              <w:rPr>
                <w:sz w:val="16"/>
              </w:rPr>
            </w:pPr>
            <w:r w:rsidRPr="008D4AF4">
              <w:rPr>
                <w:sz w:val="16"/>
              </w:rPr>
              <w:t>BDBOS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DF51AE2" w14:textId="77777777" w:rsidR="00805FD8" w:rsidRPr="008D4AF4" w:rsidRDefault="00805FD8">
            <w:pPr>
              <w:pStyle w:val="TAL"/>
              <w:rPr>
                <w:sz w:val="16"/>
              </w:rPr>
            </w:pPr>
            <w:r w:rsidRPr="008D4AF4">
              <w:rPr>
                <w:sz w:val="16"/>
              </w:rPr>
              <w:t>3GPPMEMBER (ETSI)</w:t>
            </w:r>
          </w:p>
        </w:tc>
      </w:tr>
      <w:tr w:rsidR="00805FD8" w:rsidRPr="008D4AF4" w14:paraId="3B84A49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BCB5F24" w14:textId="77777777" w:rsidR="00805FD8" w:rsidRPr="008D4AF4" w:rsidRDefault="00805FD8">
            <w:pPr>
              <w:pStyle w:val="TAL"/>
              <w:rPr>
                <w:sz w:val="16"/>
              </w:rPr>
            </w:pPr>
            <w:r w:rsidRPr="008D4AF4">
              <w:rPr>
                <w:sz w:val="16"/>
              </w:rPr>
              <w:t xml:space="preserve">KOO, </w:t>
            </w:r>
            <w:proofErr w:type="spellStart"/>
            <w:r w:rsidRPr="008D4AF4">
              <w:rPr>
                <w:sz w:val="16"/>
              </w:rPr>
              <w:t>Hyounhee</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40DD446" w14:textId="77777777" w:rsidR="00805FD8" w:rsidRPr="008D4AF4" w:rsidRDefault="00805FD8">
            <w:pPr>
              <w:pStyle w:val="TAL"/>
              <w:rPr>
                <w:sz w:val="16"/>
              </w:rPr>
            </w:pPr>
            <w:proofErr w:type="spellStart"/>
            <w:r w:rsidRPr="008D4AF4">
              <w:rPr>
                <w:sz w:val="16"/>
              </w:rPr>
              <w:t>SyncTechno</w:t>
            </w:r>
            <w:proofErr w:type="spellEnd"/>
            <w:r w:rsidRPr="008D4AF4">
              <w:rPr>
                <w:sz w:val="16"/>
              </w:rPr>
              <w:t xml:space="preserve"> Inc.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195665B" w14:textId="77777777" w:rsidR="00805FD8" w:rsidRPr="008D4AF4" w:rsidRDefault="00805FD8">
            <w:pPr>
              <w:pStyle w:val="TAL"/>
              <w:rPr>
                <w:sz w:val="16"/>
              </w:rPr>
            </w:pPr>
            <w:r w:rsidRPr="008D4AF4">
              <w:rPr>
                <w:sz w:val="16"/>
              </w:rPr>
              <w:t>3GPPMEMBER (ETSI)</w:t>
            </w:r>
          </w:p>
        </w:tc>
      </w:tr>
      <w:tr w:rsidR="00805FD8" w:rsidRPr="008D4AF4" w14:paraId="4CACCE0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AAB5EDE" w14:textId="77777777" w:rsidR="00805FD8" w:rsidRPr="008D4AF4" w:rsidRDefault="00805FD8">
            <w:pPr>
              <w:pStyle w:val="TAL"/>
              <w:rPr>
                <w:sz w:val="16"/>
              </w:rPr>
            </w:pPr>
            <w:r w:rsidRPr="008D4AF4">
              <w:rPr>
                <w:sz w:val="16"/>
              </w:rPr>
              <w:t>LAZARA, Dominic</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B6349F5" w14:textId="77777777" w:rsidR="00805FD8" w:rsidRPr="008D4AF4" w:rsidRDefault="00805FD8">
            <w:pPr>
              <w:pStyle w:val="TAL"/>
              <w:rPr>
                <w:sz w:val="16"/>
              </w:rPr>
            </w:pPr>
            <w:r w:rsidRPr="008D4AF4">
              <w:rPr>
                <w:sz w:val="16"/>
              </w:rPr>
              <w:t>Motorola Solutions Germany</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B1917A4" w14:textId="77777777" w:rsidR="00805FD8" w:rsidRPr="008D4AF4" w:rsidRDefault="00805FD8">
            <w:pPr>
              <w:pStyle w:val="TAL"/>
              <w:rPr>
                <w:sz w:val="16"/>
              </w:rPr>
            </w:pPr>
            <w:r w:rsidRPr="008D4AF4">
              <w:rPr>
                <w:sz w:val="16"/>
              </w:rPr>
              <w:t>3GPPMEMBER (ETSI)</w:t>
            </w:r>
          </w:p>
        </w:tc>
      </w:tr>
      <w:tr w:rsidR="00805FD8" w:rsidRPr="008D4AF4" w14:paraId="7A0613B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C6918D9" w14:textId="77777777" w:rsidR="00805FD8" w:rsidRPr="008D4AF4" w:rsidRDefault="00805FD8">
            <w:pPr>
              <w:pStyle w:val="TAL"/>
              <w:rPr>
                <w:sz w:val="16"/>
              </w:rPr>
            </w:pPr>
            <w:r w:rsidRPr="008D4AF4">
              <w:rPr>
                <w:sz w:val="16"/>
              </w:rPr>
              <w:t xml:space="preserve">LEE, </w:t>
            </w:r>
            <w:proofErr w:type="spellStart"/>
            <w:r w:rsidRPr="008D4AF4">
              <w:rPr>
                <w:sz w:val="16"/>
              </w:rPr>
              <w:t>Seungik</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6EAEDB0" w14:textId="77777777" w:rsidR="00805FD8" w:rsidRPr="008D4AF4" w:rsidRDefault="00805FD8">
            <w:pPr>
              <w:pStyle w:val="TAL"/>
              <w:rPr>
                <w:sz w:val="16"/>
              </w:rPr>
            </w:pPr>
            <w:r w:rsidRPr="008D4AF4">
              <w:rPr>
                <w:sz w:val="16"/>
              </w:rPr>
              <w:t>ETRI</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DAD3CE5" w14:textId="77777777" w:rsidR="00805FD8" w:rsidRPr="008D4AF4" w:rsidRDefault="00805FD8">
            <w:pPr>
              <w:pStyle w:val="TAL"/>
              <w:rPr>
                <w:sz w:val="16"/>
              </w:rPr>
            </w:pPr>
            <w:r w:rsidRPr="008D4AF4">
              <w:rPr>
                <w:sz w:val="16"/>
              </w:rPr>
              <w:t>3GPPMEMBER (TTA)</w:t>
            </w:r>
          </w:p>
        </w:tc>
      </w:tr>
      <w:tr w:rsidR="00805FD8" w:rsidRPr="008D4AF4" w14:paraId="2A18750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62FAE32" w14:textId="77777777" w:rsidR="00805FD8" w:rsidRPr="008D4AF4" w:rsidRDefault="00805FD8">
            <w:pPr>
              <w:pStyle w:val="TAL"/>
              <w:rPr>
                <w:sz w:val="16"/>
              </w:rPr>
            </w:pPr>
            <w:r w:rsidRPr="008D4AF4">
              <w:rPr>
                <w:sz w:val="16"/>
              </w:rPr>
              <w:t>LEI, Yu</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E3A9618" w14:textId="77777777" w:rsidR="00805FD8" w:rsidRPr="008D4AF4" w:rsidRDefault="00805FD8">
            <w:pPr>
              <w:pStyle w:val="TAL"/>
              <w:rPr>
                <w:sz w:val="16"/>
              </w:rPr>
            </w:pPr>
            <w:r w:rsidRPr="008D4AF4">
              <w:rPr>
                <w:sz w:val="16"/>
              </w:rPr>
              <w:t>Xiaomi Communications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89D0012" w14:textId="77777777" w:rsidR="00805FD8" w:rsidRPr="008D4AF4" w:rsidRDefault="00805FD8">
            <w:pPr>
              <w:pStyle w:val="TAL"/>
              <w:rPr>
                <w:sz w:val="16"/>
              </w:rPr>
            </w:pPr>
            <w:r w:rsidRPr="008D4AF4">
              <w:rPr>
                <w:sz w:val="16"/>
              </w:rPr>
              <w:t>3GPPMEMBER (CCSA)</w:t>
            </w:r>
          </w:p>
        </w:tc>
      </w:tr>
      <w:tr w:rsidR="00805FD8" w:rsidRPr="008D4AF4" w14:paraId="1F7375C4"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74D5F43" w14:textId="77777777" w:rsidR="00805FD8" w:rsidRPr="008D4AF4" w:rsidRDefault="00805FD8">
            <w:pPr>
              <w:pStyle w:val="TAL"/>
              <w:rPr>
                <w:sz w:val="16"/>
              </w:rPr>
            </w:pPr>
            <w:r w:rsidRPr="008D4AF4">
              <w:rPr>
                <w:sz w:val="16"/>
              </w:rPr>
              <w:t>LEVINE, Anatoli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E4C5426" w14:textId="77777777" w:rsidR="00805FD8" w:rsidRPr="008D4AF4" w:rsidRDefault="00805FD8">
            <w:pPr>
              <w:pStyle w:val="TAL"/>
              <w:rPr>
                <w:sz w:val="16"/>
              </w:rPr>
            </w:pPr>
            <w:r w:rsidRPr="008D4AF4">
              <w:rPr>
                <w:sz w:val="16"/>
              </w:rPr>
              <w:t>Softil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145023C" w14:textId="77777777" w:rsidR="00805FD8" w:rsidRPr="008D4AF4" w:rsidRDefault="00805FD8">
            <w:pPr>
              <w:pStyle w:val="TAL"/>
              <w:rPr>
                <w:sz w:val="16"/>
              </w:rPr>
            </w:pPr>
            <w:r w:rsidRPr="008D4AF4">
              <w:rPr>
                <w:sz w:val="16"/>
              </w:rPr>
              <w:t>3GPPMEMBER (ETSI)</w:t>
            </w:r>
          </w:p>
        </w:tc>
      </w:tr>
      <w:tr w:rsidR="00805FD8" w:rsidRPr="008D4AF4" w14:paraId="796DD48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B799BFF" w14:textId="77777777" w:rsidR="00805FD8" w:rsidRPr="008D4AF4" w:rsidRDefault="00805FD8">
            <w:pPr>
              <w:pStyle w:val="TAL"/>
              <w:rPr>
                <w:sz w:val="16"/>
              </w:rPr>
            </w:pPr>
            <w:r w:rsidRPr="008D4AF4">
              <w:rPr>
                <w:sz w:val="16"/>
              </w:rPr>
              <w:t>LIBUNAO, Gerardo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3625D86" w14:textId="77777777" w:rsidR="00805FD8" w:rsidRPr="008D4AF4" w:rsidRDefault="00805FD8">
            <w:pPr>
              <w:pStyle w:val="TAL"/>
              <w:rPr>
                <w:sz w:val="16"/>
              </w:rPr>
            </w:pPr>
            <w:r w:rsidRPr="008D4AF4">
              <w:rPr>
                <w:sz w:val="16"/>
              </w:rPr>
              <w:t>Verizon UK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FAAE05B" w14:textId="77777777" w:rsidR="00805FD8" w:rsidRPr="008D4AF4" w:rsidRDefault="00805FD8">
            <w:pPr>
              <w:pStyle w:val="TAL"/>
              <w:rPr>
                <w:sz w:val="16"/>
              </w:rPr>
            </w:pPr>
            <w:r w:rsidRPr="008D4AF4">
              <w:rPr>
                <w:sz w:val="16"/>
              </w:rPr>
              <w:t>3GPPMEMBER (ETSI)</w:t>
            </w:r>
          </w:p>
        </w:tc>
      </w:tr>
      <w:tr w:rsidR="00805FD8" w:rsidRPr="008D4AF4" w14:paraId="0CD4CAE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57E43B7" w14:textId="77777777" w:rsidR="00805FD8" w:rsidRPr="008D4AF4" w:rsidRDefault="00805FD8">
            <w:pPr>
              <w:pStyle w:val="TAL"/>
              <w:rPr>
                <w:sz w:val="16"/>
              </w:rPr>
            </w:pPr>
            <w:r w:rsidRPr="008D4AF4">
              <w:rPr>
                <w:sz w:val="16"/>
              </w:rPr>
              <w:t>LINGFEI, Ni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7F877DB" w14:textId="77777777" w:rsidR="00805FD8" w:rsidRPr="008D4AF4" w:rsidRDefault="00805FD8">
            <w:pPr>
              <w:pStyle w:val="TAL"/>
              <w:rPr>
                <w:sz w:val="16"/>
              </w:rPr>
            </w:pPr>
            <w:r w:rsidRPr="008D4AF4">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21AE51F" w14:textId="77777777" w:rsidR="00805FD8" w:rsidRPr="008D4AF4" w:rsidRDefault="00805FD8">
            <w:pPr>
              <w:pStyle w:val="TAL"/>
              <w:rPr>
                <w:sz w:val="16"/>
              </w:rPr>
            </w:pPr>
            <w:r w:rsidRPr="008D4AF4">
              <w:rPr>
                <w:sz w:val="16"/>
              </w:rPr>
              <w:t>3GPPMEMBER (CCSA)</w:t>
            </w:r>
          </w:p>
        </w:tc>
      </w:tr>
      <w:tr w:rsidR="00805FD8" w:rsidRPr="008D4AF4" w14:paraId="754C083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A79B8E4" w14:textId="77777777" w:rsidR="00805FD8" w:rsidRPr="008D4AF4" w:rsidRDefault="00805FD8">
            <w:pPr>
              <w:pStyle w:val="TAL"/>
              <w:rPr>
                <w:sz w:val="16"/>
              </w:rPr>
            </w:pPr>
            <w:r w:rsidRPr="008D4AF4">
              <w:rPr>
                <w:sz w:val="16"/>
              </w:rPr>
              <w:t xml:space="preserve">LIU, </w:t>
            </w:r>
            <w:proofErr w:type="spellStart"/>
            <w:r w:rsidRPr="008D4AF4">
              <w:rPr>
                <w:sz w:val="16"/>
              </w:rPr>
              <w:t>Jianning</w:t>
            </w:r>
            <w:proofErr w:type="spellEnd"/>
            <w:r w:rsidRPr="008D4AF4">
              <w:rPr>
                <w:sz w:val="16"/>
              </w:rPr>
              <w:t>(Carry)</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AB6F805" w14:textId="77777777" w:rsidR="00805FD8" w:rsidRPr="008D4AF4" w:rsidRDefault="00805FD8">
            <w:pPr>
              <w:pStyle w:val="TAL"/>
              <w:rPr>
                <w:sz w:val="16"/>
              </w:rPr>
            </w:pPr>
            <w:r w:rsidRPr="008D4AF4">
              <w:rPr>
                <w:sz w:val="16"/>
              </w:rPr>
              <w:t>Beijing Xiaomi Mobile Software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8558E97" w14:textId="77777777" w:rsidR="00805FD8" w:rsidRPr="008D4AF4" w:rsidRDefault="00805FD8">
            <w:pPr>
              <w:pStyle w:val="TAL"/>
              <w:rPr>
                <w:sz w:val="16"/>
              </w:rPr>
            </w:pPr>
            <w:r w:rsidRPr="008D4AF4">
              <w:rPr>
                <w:sz w:val="16"/>
              </w:rPr>
              <w:t>3GPPMEMBER (CCSA)</w:t>
            </w:r>
          </w:p>
        </w:tc>
      </w:tr>
      <w:tr w:rsidR="00805FD8" w:rsidRPr="008D4AF4" w14:paraId="1EACF2A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0E47CF4" w14:textId="77777777" w:rsidR="00805FD8" w:rsidRPr="008D4AF4" w:rsidRDefault="00805FD8">
            <w:pPr>
              <w:pStyle w:val="TAL"/>
              <w:rPr>
                <w:sz w:val="16"/>
              </w:rPr>
            </w:pPr>
            <w:r w:rsidRPr="008D4AF4">
              <w:rPr>
                <w:sz w:val="16"/>
              </w:rPr>
              <w:t>LIU, Yue</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89A550F" w14:textId="77777777" w:rsidR="00805FD8" w:rsidRPr="008D4AF4" w:rsidRDefault="00805FD8">
            <w:pPr>
              <w:pStyle w:val="TAL"/>
              <w:rPr>
                <w:sz w:val="16"/>
              </w:rPr>
            </w:pPr>
            <w:r w:rsidRPr="008D4AF4">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3BE1809" w14:textId="77777777" w:rsidR="00805FD8" w:rsidRPr="008D4AF4" w:rsidRDefault="00805FD8">
            <w:pPr>
              <w:pStyle w:val="TAL"/>
              <w:rPr>
                <w:sz w:val="16"/>
              </w:rPr>
            </w:pPr>
            <w:r w:rsidRPr="008D4AF4">
              <w:rPr>
                <w:sz w:val="16"/>
              </w:rPr>
              <w:t>3GPPMEMBER (CCSA)</w:t>
            </w:r>
          </w:p>
        </w:tc>
      </w:tr>
      <w:tr w:rsidR="00805FD8" w:rsidRPr="008D4AF4" w14:paraId="6D133C9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BE6B5C8" w14:textId="77777777" w:rsidR="00805FD8" w:rsidRPr="008D4AF4" w:rsidRDefault="00805FD8">
            <w:pPr>
              <w:pStyle w:val="TAL"/>
              <w:rPr>
                <w:sz w:val="16"/>
              </w:rPr>
            </w:pPr>
            <w:r w:rsidRPr="008D4AF4">
              <w:rPr>
                <w:sz w:val="16"/>
              </w:rPr>
              <w:t>LU, Wei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CD898D2" w14:textId="77777777" w:rsidR="00805FD8" w:rsidRPr="008D4AF4" w:rsidRDefault="00805FD8">
            <w:pPr>
              <w:pStyle w:val="TAL"/>
              <w:rPr>
                <w:sz w:val="16"/>
              </w:rPr>
            </w:pPr>
            <w:r w:rsidRPr="008D4AF4">
              <w:rPr>
                <w:sz w:val="16"/>
              </w:rPr>
              <w:t>Xiaomi Technology</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C6B57C6" w14:textId="77777777" w:rsidR="00805FD8" w:rsidRPr="008D4AF4" w:rsidRDefault="00805FD8">
            <w:pPr>
              <w:pStyle w:val="TAL"/>
              <w:rPr>
                <w:sz w:val="16"/>
              </w:rPr>
            </w:pPr>
            <w:r w:rsidRPr="008D4AF4">
              <w:rPr>
                <w:sz w:val="16"/>
              </w:rPr>
              <w:t>3GPPMEMBER (CCSA)</w:t>
            </w:r>
          </w:p>
        </w:tc>
      </w:tr>
      <w:tr w:rsidR="00805FD8" w:rsidRPr="008D4AF4" w14:paraId="62387AB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6076769" w14:textId="77777777" w:rsidR="00805FD8" w:rsidRPr="008D4AF4" w:rsidRDefault="00805FD8">
            <w:pPr>
              <w:pStyle w:val="TAL"/>
              <w:rPr>
                <w:sz w:val="16"/>
              </w:rPr>
            </w:pPr>
            <w:r w:rsidRPr="008D4AF4">
              <w:rPr>
                <w:sz w:val="16"/>
              </w:rPr>
              <w:t>MADDEN, Helen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516EDCE" w14:textId="77777777" w:rsidR="00805FD8" w:rsidRPr="008D4AF4" w:rsidRDefault="00805FD8">
            <w:pPr>
              <w:pStyle w:val="TAL"/>
              <w:rPr>
                <w:sz w:val="16"/>
              </w:rPr>
            </w:pPr>
            <w:r w:rsidRPr="008D4AF4">
              <w:rPr>
                <w:sz w:val="16"/>
              </w:rPr>
              <w:t>Verizon Denmark</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BADB653" w14:textId="77777777" w:rsidR="00805FD8" w:rsidRPr="008D4AF4" w:rsidRDefault="00805FD8">
            <w:pPr>
              <w:pStyle w:val="TAL"/>
              <w:rPr>
                <w:sz w:val="16"/>
              </w:rPr>
            </w:pPr>
            <w:r w:rsidRPr="008D4AF4">
              <w:rPr>
                <w:sz w:val="16"/>
              </w:rPr>
              <w:t>3GPPMEMBER (ETSI)</w:t>
            </w:r>
          </w:p>
        </w:tc>
      </w:tr>
      <w:tr w:rsidR="00805FD8" w:rsidRPr="008D4AF4" w14:paraId="4A0AB950"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BC8EC9E" w14:textId="77777777" w:rsidR="00805FD8" w:rsidRPr="008D4AF4" w:rsidRDefault="00805FD8">
            <w:pPr>
              <w:pStyle w:val="TAL"/>
              <w:rPr>
                <w:sz w:val="16"/>
              </w:rPr>
            </w:pPr>
            <w:r w:rsidRPr="008D4AF4">
              <w:rPr>
                <w:sz w:val="16"/>
              </w:rPr>
              <w:t>MATTSSON, Bernt</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62A21F8" w14:textId="77777777" w:rsidR="00805FD8" w:rsidRPr="008D4AF4" w:rsidRDefault="00805FD8">
            <w:pPr>
              <w:pStyle w:val="TAL"/>
              <w:rPr>
                <w:sz w:val="16"/>
              </w:rPr>
            </w:pPr>
            <w:r w:rsidRPr="008D4AF4">
              <w:rPr>
                <w:sz w:val="16"/>
              </w:rPr>
              <w:t>ETSI</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9660641" w14:textId="77777777" w:rsidR="00805FD8" w:rsidRPr="008D4AF4" w:rsidRDefault="00805FD8">
            <w:pPr>
              <w:pStyle w:val="TAL"/>
              <w:rPr>
                <w:sz w:val="16"/>
              </w:rPr>
            </w:pPr>
            <w:r w:rsidRPr="008D4AF4">
              <w:rPr>
                <w:sz w:val="16"/>
              </w:rPr>
              <w:t>3GPPORG_REP (ETSI)</w:t>
            </w:r>
          </w:p>
        </w:tc>
      </w:tr>
      <w:tr w:rsidR="00805FD8" w:rsidRPr="008D4AF4" w14:paraId="7F48E49F"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87419C4" w14:textId="77777777" w:rsidR="00805FD8" w:rsidRPr="008D4AF4" w:rsidRDefault="00805FD8">
            <w:pPr>
              <w:pStyle w:val="TAL"/>
              <w:rPr>
                <w:sz w:val="16"/>
              </w:rPr>
            </w:pPr>
            <w:r w:rsidRPr="008D4AF4">
              <w:rPr>
                <w:sz w:val="16"/>
              </w:rPr>
              <w:t>MAZZA, Tania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90D36AA" w14:textId="77777777" w:rsidR="00805FD8" w:rsidRPr="008D4AF4" w:rsidRDefault="00805FD8">
            <w:pPr>
              <w:pStyle w:val="TAL"/>
              <w:rPr>
                <w:sz w:val="16"/>
              </w:rPr>
            </w:pPr>
            <w:r w:rsidRPr="008D4AF4">
              <w:rPr>
                <w:sz w:val="16"/>
              </w:rPr>
              <w:t>Comtech Telecommunications Cor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AF6F604" w14:textId="77777777" w:rsidR="00805FD8" w:rsidRPr="008D4AF4" w:rsidRDefault="00805FD8">
            <w:pPr>
              <w:pStyle w:val="TAL"/>
              <w:rPr>
                <w:sz w:val="16"/>
              </w:rPr>
            </w:pPr>
            <w:r w:rsidRPr="008D4AF4">
              <w:rPr>
                <w:sz w:val="16"/>
              </w:rPr>
              <w:t>3GPPMEMBER (ATIS)</w:t>
            </w:r>
          </w:p>
        </w:tc>
      </w:tr>
      <w:tr w:rsidR="00805FD8" w:rsidRPr="008D4AF4" w14:paraId="5BF5672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A779A8E" w14:textId="77777777" w:rsidR="00805FD8" w:rsidRPr="008D4AF4" w:rsidRDefault="00805FD8">
            <w:pPr>
              <w:pStyle w:val="TAL"/>
              <w:rPr>
                <w:sz w:val="16"/>
              </w:rPr>
            </w:pPr>
            <w:r w:rsidRPr="008D4AF4">
              <w:rPr>
                <w:sz w:val="16"/>
              </w:rPr>
              <w:t>MELLIES, Renaud</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970F78D" w14:textId="77777777" w:rsidR="00805FD8" w:rsidRPr="008D4AF4" w:rsidRDefault="00805FD8">
            <w:pPr>
              <w:pStyle w:val="TAL"/>
              <w:rPr>
                <w:sz w:val="16"/>
              </w:rPr>
            </w:pPr>
            <w:r w:rsidRPr="008D4AF4">
              <w:rPr>
                <w:sz w:val="16"/>
              </w:rPr>
              <w:t>MINISTERE DE L'INTERIEUR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DD5BE62" w14:textId="77777777" w:rsidR="00805FD8" w:rsidRPr="008D4AF4" w:rsidRDefault="00805FD8">
            <w:pPr>
              <w:pStyle w:val="TAL"/>
              <w:rPr>
                <w:sz w:val="16"/>
              </w:rPr>
            </w:pPr>
            <w:r w:rsidRPr="008D4AF4">
              <w:rPr>
                <w:sz w:val="16"/>
              </w:rPr>
              <w:t>3GPPMEMBER (ETSI)</w:t>
            </w:r>
          </w:p>
        </w:tc>
      </w:tr>
      <w:tr w:rsidR="00805FD8" w:rsidRPr="008D4AF4" w14:paraId="5123244D"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082394C" w14:textId="77777777" w:rsidR="00805FD8" w:rsidRPr="008D4AF4" w:rsidRDefault="00805FD8">
            <w:pPr>
              <w:pStyle w:val="TAL"/>
              <w:rPr>
                <w:sz w:val="16"/>
              </w:rPr>
            </w:pPr>
            <w:r w:rsidRPr="008D4AF4">
              <w:rPr>
                <w:sz w:val="16"/>
              </w:rPr>
              <w:t>MERRICK, Robert</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EDD106B" w14:textId="77777777" w:rsidR="00805FD8" w:rsidRPr="008D4AF4" w:rsidRDefault="00805FD8">
            <w:pPr>
              <w:pStyle w:val="TAL"/>
              <w:rPr>
                <w:sz w:val="16"/>
              </w:rPr>
            </w:pPr>
            <w:r w:rsidRPr="008D4AF4">
              <w:rPr>
                <w:sz w:val="16"/>
              </w:rPr>
              <w:t>HOME OFFICE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1CBC3CC" w14:textId="77777777" w:rsidR="00805FD8" w:rsidRPr="008D4AF4" w:rsidRDefault="00805FD8">
            <w:pPr>
              <w:pStyle w:val="TAL"/>
              <w:rPr>
                <w:sz w:val="16"/>
              </w:rPr>
            </w:pPr>
            <w:r w:rsidRPr="008D4AF4">
              <w:rPr>
                <w:sz w:val="16"/>
              </w:rPr>
              <w:t>3GPPMEMBER (ETSI)</w:t>
            </w:r>
          </w:p>
        </w:tc>
      </w:tr>
      <w:tr w:rsidR="00805FD8" w:rsidRPr="008D4AF4" w14:paraId="16F5A62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C348AD8" w14:textId="77777777" w:rsidR="00805FD8" w:rsidRPr="008D4AF4" w:rsidRDefault="00805FD8">
            <w:pPr>
              <w:pStyle w:val="TAL"/>
              <w:rPr>
                <w:sz w:val="16"/>
              </w:rPr>
            </w:pPr>
            <w:r w:rsidRPr="008D4AF4">
              <w:rPr>
                <w:sz w:val="16"/>
              </w:rPr>
              <w:t>MLADIN, Catalina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6BF5763" w14:textId="77777777" w:rsidR="00805FD8" w:rsidRPr="008D4AF4" w:rsidRDefault="00805FD8">
            <w:pPr>
              <w:pStyle w:val="TAL"/>
              <w:rPr>
                <w:sz w:val="16"/>
              </w:rPr>
            </w:pPr>
            <w:r w:rsidRPr="008D4AF4">
              <w:rPr>
                <w:sz w:val="16"/>
              </w:rPr>
              <w:t>Convida Wireless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5883F6A" w14:textId="77777777" w:rsidR="00805FD8" w:rsidRPr="008D4AF4" w:rsidRDefault="00805FD8">
            <w:pPr>
              <w:pStyle w:val="TAL"/>
              <w:rPr>
                <w:sz w:val="16"/>
              </w:rPr>
            </w:pPr>
            <w:r w:rsidRPr="008D4AF4">
              <w:rPr>
                <w:sz w:val="16"/>
              </w:rPr>
              <w:t>3GPPMEMBER (ETSI)</w:t>
            </w:r>
          </w:p>
        </w:tc>
      </w:tr>
      <w:tr w:rsidR="00805FD8" w:rsidRPr="008D4AF4" w14:paraId="7CC4C3EF"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8F47F3C" w14:textId="77777777" w:rsidR="00805FD8" w:rsidRPr="008D4AF4" w:rsidRDefault="00805FD8">
            <w:pPr>
              <w:pStyle w:val="TAL"/>
              <w:rPr>
                <w:sz w:val="16"/>
              </w:rPr>
            </w:pPr>
            <w:r w:rsidRPr="008D4AF4">
              <w:rPr>
                <w:sz w:val="16"/>
              </w:rPr>
              <w:t>MOHAJERI, Shahram</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6C202CF" w14:textId="77777777" w:rsidR="00805FD8" w:rsidRPr="008D4AF4" w:rsidRDefault="00805FD8">
            <w:pPr>
              <w:pStyle w:val="TAL"/>
              <w:rPr>
                <w:sz w:val="16"/>
              </w:rPr>
            </w:pPr>
            <w:r w:rsidRPr="008D4AF4">
              <w:rPr>
                <w:sz w:val="16"/>
              </w:rPr>
              <w:t>AT&amp;T GNS Belgium SPRL</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BF262CA" w14:textId="77777777" w:rsidR="00805FD8" w:rsidRPr="008D4AF4" w:rsidRDefault="00805FD8">
            <w:pPr>
              <w:pStyle w:val="TAL"/>
              <w:rPr>
                <w:sz w:val="16"/>
              </w:rPr>
            </w:pPr>
            <w:r w:rsidRPr="008D4AF4">
              <w:rPr>
                <w:sz w:val="16"/>
              </w:rPr>
              <w:t>3GPPMEMBER (ETSI)</w:t>
            </w:r>
          </w:p>
        </w:tc>
      </w:tr>
      <w:tr w:rsidR="00805FD8" w:rsidRPr="008D4AF4" w14:paraId="61342CE3"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39D9EE3" w14:textId="77777777" w:rsidR="00805FD8" w:rsidRPr="008D4AF4" w:rsidRDefault="00805FD8">
            <w:pPr>
              <w:pStyle w:val="TAL"/>
              <w:rPr>
                <w:sz w:val="16"/>
              </w:rPr>
            </w:pPr>
            <w:r w:rsidRPr="008D4AF4">
              <w:rPr>
                <w:sz w:val="16"/>
              </w:rPr>
              <w:t>MONNES, Peter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0E53611" w14:textId="77777777" w:rsidR="00805FD8" w:rsidRPr="008D4AF4" w:rsidRDefault="00805FD8">
            <w:pPr>
              <w:pStyle w:val="TAL"/>
              <w:rPr>
                <w:sz w:val="16"/>
              </w:rPr>
            </w:pPr>
            <w:proofErr w:type="spellStart"/>
            <w:r w:rsidRPr="008D4AF4">
              <w:rPr>
                <w:sz w:val="16"/>
              </w:rPr>
              <w:t>Perspecta</w:t>
            </w:r>
            <w:proofErr w:type="spellEnd"/>
            <w:r w:rsidRPr="008D4AF4">
              <w:rPr>
                <w:sz w:val="16"/>
              </w:rPr>
              <w:t xml:space="preserve"> Labs Inc.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4580E95" w14:textId="77777777" w:rsidR="00805FD8" w:rsidRPr="008D4AF4" w:rsidRDefault="00805FD8">
            <w:pPr>
              <w:pStyle w:val="TAL"/>
              <w:rPr>
                <w:sz w:val="16"/>
              </w:rPr>
            </w:pPr>
            <w:r w:rsidRPr="008D4AF4">
              <w:rPr>
                <w:sz w:val="16"/>
              </w:rPr>
              <w:t>3GPPMEMBER (ATIS)</w:t>
            </w:r>
          </w:p>
        </w:tc>
      </w:tr>
      <w:tr w:rsidR="00805FD8" w:rsidRPr="008D4AF4" w14:paraId="44D57684"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9AAFA9A" w14:textId="77777777" w:rsidR="00805FD8" w:rsidRPr="008D4AF4" w:rsidRDefault="00805FD8">
            <w:pPr>
              <w:pStyle w:val="TAL"/>
              <w:rPr>
                <w:sz w:val="16"/>
              </w:rPr>
            </w:pPr>
            <w:r w:rsidRPr="008D4AF4">
              <w:rPr>
                <w:sz w:val="16"/>
              </w:rPr>
              <w:t>MONRAD, Atle</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F5C9C45" w14:textId="77777777" w:rsidR="00805FD8" w:rsidRPr="008D4AF4" w:rsidRDefault="00805FD8">
            <w:pPr>
              <w:pStyle w:val="TAL"/>
              <w:rPr>
                <w:sz w:val="16"/>
              </w:rPr>
            </w:pPr>
            <w:r w:rsidRPr="008D4AF4">
              <w:rPr>
                <w:sz w:val="16"/>
              </w:rPr>
              <w:t>InterDigital, Europe,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EE3D0FE" w14:textId="77777777" w:rsidR="00805FD8" w:rsidRPr="008D4AF4" w:rsidRDefault="00805FD8">
            <w:pPr>
              <w:pStyle w:val="TAL"/>
              <w:rPr>
                <w:sz w:val="16"/>
              </w:rPr>
            </w:pPr>
            <w:r w:rsidRPr="008D4AF4">
              <w:rPr>
                <w:sz w:val="16"/>
              </w:rPr>
              <w:t>3GPPMEMBER (ETSI)</w:t>
            </w:r>
          </w:p>
        </w:tc>
      </w:tr>
      <w:tr w:rsidR="00805FD8" w:rsidRPr="008D4AF4" w14:paraId="02B649A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C30826A" w14:textId="77777777" w:rsidR="00805FD8" w:rsidRPr="008D4AF4" w:rsidRDefault="00805FD8">
            <w:pPr>
              <w:pStyle w:val="TAL"/>
              <w:rPr>
                <w:sz w:val="16"/>
              </w:rPr>
            </w:pPr>
            <w:r w:rsidRPr="008D4AF4">
              <w:rPr>
                <w:sz w:val="16"/>
              </w:rPr>
              <w:t>MOSES, Danny</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C07FBE3" w14:textId="77777777" w:rsidR="00805FD8" w:rsidRPr="008D4AF4" w:rsidRDefault="00805FD8">
            <w:pPr>
              <w:pStyle w:val="TAL"/>
              <w:rPr>
                <w:sz w:val="16"/>
              </w:rPr>
            </w:pPr>
            <w:r w:rsidRPr="008D4AF4">
              <w:rPr>
                <w:sz w:val="16"/>
              </w:rPr>
              <w:t>Intel Deutschland GmbH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9573C6F" w14:textId="77777777" w:rsidR="00805FD8" w:rsidRPr="008D4AF4" w:rsidRDefault="00805FD8">
            <w:pPr>
              <w:pStyle w:val="TAL"/>
              <w:rPr>
                <w:sz w:val="16"/>
              </w:rPr>
            </w:pPr>
            <w:r w:rsidRPr="008D4AF4">
              <w:rPr>
                <w:sz w:val="16"/>
              </w:rPr>
              <w:t>3GPPMEMBER (ETSI)</w:t>
            </w:r>
          </w:p>
        </w:tc>
      </w:tr>
      <w:tr w:rsidR="00805FD8" w:rsidRPr="008D4AF4" w14:paraId="40716AA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634C258" w14:textId="77777777" w:rsidR="00805FD8" w:rsidRPr="008D4AF4" w:rsidRDefault="00805FD8">
            <w:pPr>
              <w:pStyle w:val="TAL"/>
              <w:rPr>
                <w:sz w:val="16"/>
              </w:rPr>
            </w:pPr>
            <w:r w:rsidRPr="008D4AF4">
              <w:rPr>
                <w:sz w:val="16"/>
              </w:rPr>
              <w:t>MUSTAPHA, Mona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1107DAA" w14:textId="77777777" w:rsidR="00805FD8" w:rsidRPr="008D4AF4" w:rsidRDefault="00805FD8">
            <w:pPr>
              <w:pStyle w:val="TAL"/>
              <w:rPr>
                <w:sz w:val="16"/>
              </w:rPr>
            </w:pPr>
            <w:r w:rsidRPr="008D4AF4">
              <w:rPr>
                <w:sz w:val="16"/>
              </w:rPr>
              <w:t>Apple France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0B1CF7C" w14:textId="77777777" w:rsidR="00805FD8" w:rsidRPr="008D4AF4" w:rsidRDefault="00805FD8">
            <w:pPr>
              <w:pStyle w:val="TAL"/>
              <w:rPr>
                <w:sz w:val="16"/>
              </w:rPr>
            </w:pPr>
            <w:r w:rsidRPr="008D4AF4">
              <w:rPr>
                <w:sz w:val="16"/>
              </w:rPr>
              <w:t>3GPPMEMBER (ETSI)</w:t>
            </w:r>
          </w:p>
        </w:tc>
      </w:tr>
      <w:tr w:rsidR="00805FD8" w:rsidRPr="008D4AF4" w14:paraId="3E25105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A15D273" w14:textId="77777777" w:rsidR="00805FD8" w:rsidRPr="008D4AF4" w:rsidRDefault="00805FD8">
            <w:pPr>
              <w:pStyle w:val="TAL"/>
              <w:rPr>
                <w:sz w:val="16"/>
              </w:rPr>
            </w:pPr>
            <w:r w:rsidRPr="008D4AF4">
              <w:rPr>
                <w:sz w:val="16"/>
              </w:rPr>
              <w:t>NEIRA, Elena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2377127" w14:textId="77777777" w:rsidR="00805FD8" w:rsidRPr="008D4AF4" w:rsidRDefault="00805FD8">
            <w:pPr>
              <w:pStyle w:val="TAL"/>
              <w:rPr>
                <w:sz w:val="16"/>
              </w:rPr>
            </w:pPr>
            <w:r w:rsidRPr="008D4AF4">
              <w:rPr>
                <w:sz w:val="16"/>
              </w:rPr>
              <w:t>MITRE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3FCA3CE" w14:textId="77777777" w:rsidR="00805FD8" w:rsidRPr="008D4AF4" w:rsidRDefault="00805FD8">
            <w:pPr>
              <w:pStyle w:val="TAL"/>
              <w:rPr>
                <w:sz w:val="16"/>
              </w:rPr>
            </w:pPr>
            <w:r w:rsidRPr="008D4AF4">
              <w:rPr>
                <w:sz w:val="16"/>
              </w:rPr>
              <w:t>3GPPMEMBER (ETSI)</w:t>
            </w:r>
          </w:p>
        </w:tc>
      </w:tr>
      <w:tr w:rsidR="00805FD8" w:rsidRPr="008D4AF4" w14:paraId="0A45B306"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EF0D936" w14:textId="77777777" w:rsidR="00805FD8" w:rsidRPr="008D4AF4" w:rsidRDefault="00805FD8">
            <w:pPr>
              <w:pStyle w:val="TAL"/>
              <w:rPr>
                <w:sz w:val="16"/>
              </w:rPr>
            </w:pPr>
            <w:r w:rsidRPr="008D4AF4">
              <w:rPr>
                <w:sz w:val="16"/>
              </w:rPr>
              <w:t>NERLIKAR, Rohit</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8C9ACE7" w14:textId="77777777" w:rsidR="00805FD8" w:rsidRPr="008D4AF4" w:rsidRDefault="00805FD8">
            <w:pPr>
              <w:pStyle w:val="TAL"/>
              <w:rPr>
                <w:sz w:val="16"/>
              </w:rPr>
            </w:pPr>
            <w:r w:rsidRPr="008D4AF4">
              <w:rPr>
                <w:sz w:val="16"/>
              </w:rPr>
              <w:t>Motorola Solutions UK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BFB1447" w14:textId="77777777" w:rsidR="00805FD8" w:rsidRPr="008D4AF4" w:rsidRDefault="00805FD8">
            <w:pPr>
              <w:pStyle w:val="TAL"/>
              <w:rPr>
                <w:sz w:val="16"/>
              </w:rPr>
            </w:pPr>
            <w:r w:rsidRPr="008D4AF4">
              <w:rPr>
                <w:sz w:val="16"/>
              </w:rPr>
              <w:t>3GPPMEMBER (ETSI)</w:t>
            </w:r>
          </w:p>
        </w:tc>
      </w:tr>
      <w:tr w:rsidR="00805FD8" w:rsidRPr="008D4AF4" w14:paraId="3CEB850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EF1AEBE" w14:textId="77777777" w:rsidR="00805FD8" w:rsidRPr="008D4AF4" w:rsidRDefault="00805FD8">
            <w:pPr>
              <w:pStyle w:val="TAL"/>
              <w:rPr>
                <w:sz w:val="16"/>
              </w:rPr>
            </w:pPr>
            <w:r w:rsidRPr="008D4AF4">
              <w:rPr>
                <w:sz w:val="16"/>
              </w:rPr>
              <w:t>NOOREN, Pieter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8C98665" w14:textId="77777777" w:rsidR="00805FD8" w:rsidRPr="008D4AF4" w:rsidRDefault="00805FD8">
            <w:pPr>
              <w:pStyle w:val="TAL"/>
              <w:rPr>
                <w:sz w:val="16"/>
              </w:rPr>
            </w:pPr>
            <w:r w:rsidRPr="008D4AF4">
              <w:rPr>
                <w:sz w:val="16"/>
              </w:rPr>
              <w:t>KPN N.V.</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6357C3A" w14:textId="77777777" w:rsidR="00805FD8" w:rsidRPr="008D4AF4" w:rsidRDefault="00805FD8">
            <w:pPr>
              <w:pStyle w:val="TAL"/>
              <w:rPr>
                <w:sz w:val="16"/>
              </w:rPr>
            </w:pPr>
            <w:r w:rsidRPr="008D4AF4">
              <w:rPr>
                <w:sz w:val="16"/>
              </w:rPr>
              <w:t>3GPPMEMBER (ETSI)</w:t>
            </w:r>
          </w:p>
        </w:tc>
      </w:tr>
      <w:tr w:rsidR="00805FD8" w:rsidRPr="008D4AF4" w14:paraId="1FD930BC"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25A393A" w14:textId="77777777" w:rsidR="00805FD8" w:rsidRPr="008D4AF4" w:rsidRDefault="00805FD8">
            <w:pPr>
              <w:pStyle w:val="TAL"/>
              <w:rPr>
                <w:sz w:val="16"/>
              </w:rPr>
            </w:pPr>
            <w:r w:rsidRPr="008D4AF4">
              <w:rPr>
                <w:sz w:val="16"/>
              </w:rPr>
              <w:t>OETTL, Martin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A5232F2" w14:textId="77777777" w:rsidR="00805FD8" w:rsidRPr="008D4AF4" w:rsidRDefault="00805FD8">
            <w:pPr>
              <w:pStyle w:val="TAL"/>
              <w:rPr>
                <w:sz w:val="16"/>
              </w:rPr>
            </w:pPr>
            <w:r w:rsidRPr="008D4AF4">
              <w:rPr>
                <w:sz w:val="16"/>
              </w:rPr>
              <w:t>Nokia Germany</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E7955B0" w14:textId="77777777" w:rsidR="00805FD8" w:rsidRPr="008D4AF4" w:rsidRDefault="00805FD8">
            <w:pPr>
              <w:pStyle w:val="TAL"/>
              <w:rPr>
                <w:sz w:val="16"/>
              </w:rPr>
            </w:pPr>
            <w:r w:rsidRPr="008D4AF4">
              <w:rPr>
                <w:sz w:val="16"/>
              </w:rPr>
              <w:t>3GPPMEMBER (ETSI)</w:t>
            </w:r>
          </w:p>
        </w:tc>
      </w:tr>
      <w:tr w:rsidR="00805FD8" w:rsidRPr="008D4AF4" w14:paraId="74CFBB4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A2F5012" w14:textId="77777777" w:rsidR="00805FD8" w:rsidRPr="008D4AF4" w:rsidRDefault="00805FD8">
            <w:pPr>
              <w:pStyle w:val="TAL"/>
              <w:rPr>
                <w:sz w:val="16"/>
              </w:rPr>
            </w:pPr>
            <w:r w:rsidRPr="008D4AF4">
              <w:rPr>
                <w:sz w:val="16"/>
              </w:rPr>
              <w:t>OPRESCU, Val</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41FB016" w14:textId="77777777" w:rsidR="00805FD8" w:rsidRPr="008D4AF4" w:rsidRDefault="00805FD8">
            <w:pPr>
              <w:pStyle w:val="TAL"/>
              <w:rPr>
                <w:sz w:val="16"/>
              </w:rPr>
            </w:pPr>
            <w:r w:rsidRPr="008D4AF4">
              <w:rPr>
                <w:sz w:val="16"/>
              </w:rPr>
              <w:t>AT&amp;T</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EB304E6" w14:textId="77777777" w:rsidR="00805FD8" w:rsidRPr="008D4AF4" w:rsidRDefault="00805FD8">
            <w:pPr>
              <w:pStyle w:val="TAL"/>
              <w:rPr>
                <w:sz w:val="16"/>
              </w:rPr>
            </w:pPr>
            <w:r w:rsidRPr="008D4AF4">
              <w:rPr>
                <w:sz w:val="16"/>
              </w:rPr>
              <w:t>3GPPMEMBER (ATIS)</w:t>
            </w:r>
          </w:p>
        </w:tc>
      </w:tr>
      <w:tr w:rsidR="00805FD8" w:rsidRPr="008D4AF4" w14:paraId="5CF4F03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05076D2" w14:textId="77777777" w:rsidR="00805FD8" w:rsidRPr="008D4AF4" w:rsidRDefault="00805FD8">
            <w:pPr>
              <w:pStyle w:val="TAL"/>
              <w:rPr>
                <w:sz w:val="16"/>
              </w:rPr>
            </w:pPr>
            <w:r w:rsidRPr="008D4AF4">
              <w:rPr>
                <w:sz w:val="16"/>
              </w:rPr>
              <w:t>PARK, Justin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9EB4303" w14:textId="77777777" w:rsidR="00805FD8" w:rsidRPr="008D4AF4" w:rsidRDefault="00805FD8">
            <w:pPr>
              <w:pStyle w:val="TAL"/>
              <w:rPr>
                <w:sz w:val="16"/>
              </w:rPr>
            </w:pPr>
            <w:r w:rsidRPr="008D4AF4">
              <w:rPr>
                <w:sz w:val="16"/>
              </w:rPr>
              <w:t xml:space="preserve">U.S. Department of </w:t>
            </w:r>
            <w:proofErr w:type="spellStart"/>
            <w:r w:rsidRPr="008D4AF4">
              <w:rPr>
                <w:sz w:val="16"/>
              </w:rPr>
              <w:t>Defense</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1769312" w14:textId="77777777" w:rsidR="00805FD8" w:rsidRPr="008D4AF4" w:rsidRDefault="00805FD8">
            <w:pPr>
              <w:pStyle w:val="TAL"/>
              <w:rPr>
                <w:sz w:val="16"/>
              </w:rPr>
            </w:pPr>
            <w:r w:rsidRPr="008D4AF4">
              <w:rPr>
                <w:sz w:val="16"/>
              </w:rPr>
              <w:t>3GPPMEMBER (ATIS)</w:t>
            </w:r>
          </w:p>
        </w:tc>
      </w:tr>
      <w:tr w:rsidR="00805FD8" w:rsidRPr="008D4AF4" w14:paraId="3077B265"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3BB0E758" w14:textId="77777777" w:rsidR="00805FD8" w:rsidRPr="008D4AF4" w:rsidRDefault="00805FD8">
            <w:pPr>
              <w:pStyle w:val="TAL"/>
              <w:rPr>
                <w:sz w:val="16"/>
              </w:rPr>
            </w:pPr>
            <w:r w:rsidRPr="008D4AF4">
              <w:rPr>
                <w:sz w:val="16"/>
              </w:rPr>
              <w:t>PATANAPONGPIBUL, Leo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CA7E1A1" w14:textId="77777777" w:rsidR="00805FD8" w:rsidRPr="008D4AF4" w:rsidRDefault="00805FD8">
            <w:pPr>
              <w:pStyle w:val="TAL"/>
              <w:rPr>
                <w:sz w:val="16"/>
              </w:rPr>
            </w:pPr>
            <w:r w:rsidRPr="008D4AF4">
              <w:rPr>
                <w:sz w:val="16"/>
              </w:rPr>
              <w:t>SITA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F879BFB" w14:textId="77777777" w:rsidR="00805FD8" w:rsidRPr="008D4AF4" w:rsidRDefault="00805FD8">
            <w:pPr>
              <w:pStyle w:val="TAL"/>
              <w:rPr>
                <w:sz w:val="16"/>
              </w:rPr>
            </w:pPr>
            <w:r w:rsidRPr="008D4AF4">
              <w:rPr>
                <w:sz w:val="16"/>
              </w:rPr>
              <w:t>3GPPMEMBER (ETSI)</w:t>
            </w:r>
          </w:p>
        </w:tc>
      </w:tr>
      <w:tr w:rsidR="00805FD8" w:rsidRPr="008D4AF4" w14:paraId="6DEFD8C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B0387BB" w14:textId="77777777" w:rsidR="00805FD8" w:rsidRPr="008D4AF4" w:rsidRDefault="00805FD8">
            <w:pPr>
              <w:pStyle w:val="TAL"/>
              <w:rPr>
                <w:sz w:val="16"/>
              </w:rPr>
            </w:pPr>
            <w:r w:rsidRPr="008D4AF4">
              <w:rPr>
                <w:sz w:val="16"/>
              </w:rPr>
              <w:t xml:space="preserve">PATEROMICHELAKIS, </w:t>
            </w:r>
            <w:proofErr w:type="spellStart"/>
            <w:r w:rsidRPr="008D4AF4">
              <w:rPr>
                <w:sz w:val="16"/>
              </w:rPr>
              <w:t>Emmanouil</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17B163B" w14:textId="77777777" w:rsidR="00805FD8" w:rsidRPr="008D4AF4" w:rsidRDefault="00805FD8">
            <w:pPr>
              <w:pStyle w:val="TAL"/>
              <w:rPr>
                <w:sz w:val="16"/>
              </w:rPr>
            </w:pPr>
            <w:r w:rsidRPr="008D4AF4">
              <w:rPr>
                <w:sz w:val="16"/>
              </w:rPr>
              <w:t>Motorola Mobility Germany GmbH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A10B4AA" w14:textId="77777777" w:rsidR="00805FD8" w:rsidRPr="008D4AF4" w:rsidRDefault="00805FD8">
            <w:pPr>
              <w:pStyle w:val="TAL"/>
              <w:rPr>
                <w:sz w:val="16"/>
              </w:rPr>
            </w:pPr>
            <w:r w:rsidRPr="008D4AF4">
              <w:rPr>
                <w:sz w:val="16"/>
              </w:rPr>
              <w:t>3GPPMEMBER (ETSI)</w:t>
            </w:r>
          </w:p>
        </w:tc>
      </w:tr>
      <w:tr w:rsidR="00805FD8" w:rsidRPr="008D4AF4" w14:paraId="58BB7C85"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55CA11D" w14:textId="77777777" w:rsidR="00805FD8" w:rsidRPr="008D4AF4" w:rsidRDefault="00805FD8">
            <w:pPr>
              <w:pStyle w:val="TAL"/>
              <w:rPr>
                <w:sz w:val="16"/>
              </w:rPr>
            </w:pPr>
            <w:r w:rsidRPr="008D4AF4">
              <w:rPr>
                <w:sz w:val="16"/>
              </w:rPr>
              <w:t>PATTAN, Basavaraj (Basu)</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D9DA661" w14:textId="77777777" w:rsidR="00805FD8" w:rsidRPr="008D4AF4" w:rsidRDefault="00805FD8">
            <w:pPr>
              <w:pStyle w:val="TAL"/>
              <w:rPr>
                <w:sz w:val="16"/>
              </w:rPr>
            </w:pPr>
            <w:r w:rsidRPr="008D4AF4">
              <w:rPr>
                <w:sz w:val="16"/>
              </w:rPr>
              <w:t>Samsung Research America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404D711" w14:textId="77777777" w:rsidR="00805FD8" w:rsidRPr="008D4AF4" w:rsidRDefault="00805FD8">
            <w:pPr>
              <w:pStyle w:val="TAL"/>
              <w:rPr>
                <w:sz w:val="16"/>
              </w:rPr>
            </w:pPr>
            <w:r w:rsidRPr="008D4AF4">
              <w:rPr>
                <w:sz w:val="16"/>
              </w:rPr>
              <w:t>3GPPMEMBER (ATIS)</w:t>
            </w:r>
          </w:p>
        </w:tc>
      </w:tr>
      <w:tr w:rsidR="00805FD8" w:rsidRPr="008D4AF4" w14:paraId="771EC4D2"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BA4CFE3" w14:textId="77777777" w:rsidR="00805FD8" w:rsidRPr="008D4AF4" w:rsidRDefault="00805FD8">
            <w:pPr>
              <w:pStyle w:val="TAL"/>
              <w:rPr>
                <w:sz w:val="16"/>
              </w:rPr>
            </w:pPr>
            <w:r w:rsidRPr="008D4AF4">
              <w:rPr>
                <w:sz w:val="16"/>
              </w:rPr>
              <w:t>PESONEN, Tero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CC7FB92" w14:textId="77777777" w:rsidR="00805FD8" w:rsidRPr="008D4AF4" w:rsidRDefault="00805FD8">
            <w:pPr>
              <w:pStyle w:val="TAL"/>
              <w:rPr>
                <w:sz w:val="16"/>
              </w:rPr>
            </w:pPr>
            <w:proofErr w:type="spellStart"/>
            <w:r w:rsidRPr="008D4AF4">
              <w:rPr>
                <w:sz w:val="16"/>
              </w:rPr>
              <w:t>Erillisverkot</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F0B1483" w14:textId="77777777" w:rsidR="00805FD8" w:rsidRPr="008D4AF4" w:rsidRDefault="00805FD8">
            <w:pPr>
              <w:pStyle w:val="TAL"/>
              <w:rPr>
                <w:sz w:val="16"/>
              </w:rPr>
            </w:pPr>
            <w:r w:rsidRPr="008D4AF4">
              <w:rPr>
                <w:sz w:val="16"/>
              </w:rPr>
              <w:t>3GPPMEMBER (ETSI)</w:t>
            </w:r>
          </w:p>
        </w:tc>
      </w:tr>
      <w:tr w:rsidR="00805FD8" w:rsidRPr="008D4AF4" w14:paraId="6E001FB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271A752" w14:textId="77777777" w:rsidR="00805FD8" w:rsidRPr="008D4AF4" w:rsidRDefault="00805FD8">
            <w:pPr>
              <w:pStyle w:val="TAL"/>
              <w:rPr>
                <w:sz w:val="16"/>
              </w:rPr>
            </w:pPr>
            <w:r w:rsidRPr="008D4AF4">
              <w:rPr>
                <w:sz w:val="16"/>
              </w:rPr>
              <w:t>PIROARD, Francois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D2CD886" w14:textId="77777777" w:rsidR="00805FD8" w:rsidRPr="008D4AF4" w:rsidRDefault="00805FD8">
            <w:pPr>
              <w:pStyle w:val="TAL"/>
              <w:rPr>
                <w:sz w:val="16"/>
              </w:rPr>
            </w:pPr>
            <w:r w:rsidRPr="008D4AF4">
              <w:rPr>
                <w:sz w:val="16"/>
              </w:rPr>
              <w:t>Airbus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C7B372B" w14:textId="77777777" w:rsidR="00805FD8" w:rsidRPr="008D4AF4" w:rsidRDefault="00805FD8">
            <w:pPr>
              <w:pStyle w:val="TAL"/>
              <w:rPr>
                <w:sz w:val="16"/>
              </w:rPr>
            </w:pPr>
            <w:r w:rsidRPr="008D4AF4">
              <w:rPr>
                <w:sz w:val="16"/>
              </w:rPr>
              <w:t>3GPPMEMBER (ETSI)</w:t>
            </w:r>
          </w:p>
        </w:tc>
      </w:tr>
      <w:tr w:rsidR="00805FD8" w:rsidRPr="008D4AF4" w14:paraId="301AC72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5CDD167" w14:textId="77777777" w:rsidR="00805FD8" w:rsidRPr="008D4AF4" w:rsidRDefault="00805FD8">
            <w:pPr>
              <w:pStyle w:val="TAL"/>
              <w:rPr>
                <w:sz w:val="16"/>
              </w:rPr>
            </w:pPr>
            <w:r w:rsidRPr="008D4AF4">
              <w:rPr>
                <w:sz w:val="16"/>
              </w:rPr>
              <w:t>PLATZER, Andreas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3E72421" w14:textId="77777777" w:rsidR="00805FD8" w:rsidRPr="008D4AF4" w:rsidRDefault="00805FD8">
            <w:pPr>
              <w:pStyle w:val="TAL"/>
              <w:rPr>
                <w:sz w:val="16"/>
              </w:rPr>
            </w:pPr>
            <w:r w:rsidRPr="008D4AF4">
              <w:rPr>
                <w:sz w:val="16"/>
              </w:rPr>
              <w:t>BDBOS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561B2F2" w14:textId="77777777" w:rsidR="00805FD8" w:rsidRPr="008D4AF4" w:rsidRDefault="00805FD8">
            <w:pPr>
              <w:pStyle w:val="TAL"/>
              <w:rPr>
                <w:sz w:val="16"/>
              </w:rPr>
            </w:pPr>
            <w:r w:rsidRPr="008D4AF4">
              <w:rPr>
                <w:sz w:val="16"/>
              </w:rPr>
              <w:t>3GPPMEMBER (ETSI)</w:t>
            </w:r>
          </w:p>
        </w:tc>
      </w:tr>
      <w:tr w:rsidR="00805FD8" w:rsidRPr="008D4AF4" w14:paraId="68294F4F"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E5709D3" w14:textId="77777777" w:rsidR="00805FD8" w:rsidRPr="008D4AF4" w:rsidRDefault="00805FD8">
            <w:pPr>
              <w:pStyle w:val="TAL"/>
              <w:rPr>
                <w:sz w:val="16"/>
              </w:rPr>
            </w:pPr>
            <w:r w:rsidRPr="008D4AF4">
              <w:rPr>
                <w:sz w:val="16"/>
              </w:rPr>
              <w:t xml:space="preserve">RAMAMOORTHY, </w:t>
            </w:r>
            <w:proofErr w:type="spellStart"/>
            <w:r w:rsidRPr="008D4AF4">
              <w:rPr>
                <w:sz w:val="16"/>
              </w:rPr>
              <w:t>Arunprasath</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C209149" w14:textId="77777777" w:rsidR="00805FD8" w:rsidRPr="008D4AF4" w:rsidRDefault="00805FD8">
            <w:pPr>
              <w:pStyle w:val="TAL"/>
              <w:rPr>
                <w:sz w:val="16"/>
              </w:rPr>
            </w:pPr>
            <w:r w:rsidRPr="008D4AF4">
              <w:rPr>
                <w:sz w:val="16"/>
              </w:rPr>
              <w:t>Samsung R&amp;D Institute India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87268BF" w14:textId="77777777" w:rsidR="00805FD8" w:rsidRPr="008D4AF4" w:rsidRDefault="00805FD8">
            <w:pPr>
              <w:pStyle w:val="TAL"/>
              <w:rPr>
                <w:sz w:val="16"/>
              </w:rPr>
            </w:pPr>
            <w:r w:rsidRPr="008D4AF4">
              <w:rPr>
                <w:sz w:val="16"/>
              </w:rPr>
              <w:t>3GPPMEMBER (TSDSI)</w:t>
            </w:r>
          </w:p>
        </w:tc>
      </w:tr>
      <w:tr w:rsidR="00805FD8" w:rsidRPr="008D4AF4" w14:paraId="559F0E6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3D4876F" w14:textId="77777777" w:rsidR="00805FD8" w:rsidRPr="008D4AF4" w:rsidRDefault="00805FD8">
            <w:pPr>
              <w:pStyle w:val="TAL"/>
              <w:rPr>
                <w:sz w:val="16"/>
              </w:rPr>
            </w:pPr>
            <w:r w:rsidRPr="008D4AF4">
              <w:rPr>
                <w:sz w:val="16"/>
              </w:rPr>
              <w:t>REZAGAH, Roya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B5C58DB" w14:textId="77777777" w:rsidR="00805FD8" w:rsidRPr="008D4AF4" w:rsidRDefault="00805FD8">
            <w:pPr>
              <w:pStyle w:val="TAL"/>
              <w:rPr>
                <w:sz w:val="16"/>
              </w:rPr>
            </w:pPr>
            <w:r w:rsidRPr="008D4AF4">
              <w:rPr>
                <w:sz w:val="16"/>
              </w:rPr>
              <w:t>Huawei Technologies Sweden AB</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0C9B7DB" w14:textId="77777777" w:rsidR="00805FD8" w:rsidRPr="008D4AF4" w:rsidRDefault="00805FD8">
            <w:pPr>
              <w:pStyle w:val="TAL"/>
              <w:rPr>
                <w:sz w:val="16"/>
              </w:rPr>
            </w:pPr>
            <w:r w:rsidRPr="008D4AF4">
              <w:rPr>
                <w:sz w:val="16"/>
              </w:rPr>
              <w:t>3GPPMEMBER (ETSI)</w:t>
            </w:r>
          </w:p>
        </w:tc>
      </w:tr>
      <w:tr w:rsidR="00805FD8" w:rsidRPr="008D4AF4" w14:paraId="3E7DC52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1F9121C" w14:textId="77777777" w:rsidR="00805FD8" w:rsidRPr="008D4AF4" w:rsidRDefault="00805FD8">
            <w:pPr>
              <w:pStyle w:val="TAL"/>
              <w:rPr>
                <w:sz w:val="16"/>
              </w:rPr>
            </w:pPr>
            <w:r w:rsidRPr="008D4AF4">
              <w:rPr>
                <w:sz w:val="16"/>
              </w:rPr>
              <w:t>RURAINSKY, Juergen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B38AF69" w14:textId="77777777" w:rsidR="00805FD8" w:rsidRPr="008D4AF4" w:rsidRDefault="00805FD8">
            <w:pPr>
              <w:pStyle w:val="TAL"/>
              <w:rPr>
                <w:sz w:val="16"/>
              </w:rPr>
            </w:pPr>
            <w:r w:rsidRPr="008D4AF4">
              <w:rPr>
                <w:sz w:val="16"/>
              </w:rPr>
              <w:t>BDBOS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8AE36EC" w14:textId="77777777" w:rsidR="00805FD8" w:rsidRPr="008D4AF4" w:rsidRDefault="00805FD8">
            <w:pPr>
              <w:pStyle w:val="TAL"/>
              <w:rPr>
                <w:sz w:val="16"/>
              </w:rPr>
            </w:pPr>
            <w:r w:rsidRPr="008D4AF4">
              <w:rPr>
                <w:sz w:val="16"/>
              </w:rPr>
              <w:t>3GPPMEMBER (ETSI)</w:t>
            </w:r>
          </w:p>
        </w:tc>
      </w:tr>
      <w:tr w:rsidR="00805FD8" w:rsidRPr="008D4AF4" w14:paraId="5E4B52A4"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A01B665" w14:textId="77777777" w:rsidR="00805FD8" w:rsidRPr="008D4AF4" w:rsidRDefault="00805FD8">
            <w:pPr>
              <w:pStyle w:val="TAL"/>
              <w:rPr>
                <w:sz w:val="16"/>
              </w:rPr>
            </w:pPr>
            <w:r w:rsidRPr="008D4AF4">
              <w:rPr>
                <w:sz w:val="16"/>
              </w:rPr>
              <w:t>SANDERS, Peter</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EBF2E3D" w14:textId="77777777" w:rsidR="00805FD8" w:rsidRPr="008D4AF4" w:rsidRDefault="00805FD8">
            <w:pPr>
              <w:pStyle w:val="TAL"/>
              <w:rPr>
                <w:sz w:val="16"/>
              </w:rPr>
            </w:pPr>
            <w:r w:rsidRPr="008D4AF4">
              <w:rPr>
                <w:sz w:val="16"/>
              </w:rPr>
              <w:t>one2many B.V.</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75DA336" w14:textId="77777777" w:rsidR="00805FD8" w:rsidRPr="008D4AF4" w:rsidRDefault="00805FD8">
            <w:pPr>
              <w:pStyle w:val="TAL"/>
              <w:rPr>
                <w:sz w:val="16"/>
              </w:rPr>
            </w:pPr>
            <w:r w:rsidRPr="008D4AF4">
              <w:rPr>
                <w:sz w:val="16"/>
              </w:rPr>
              <w:t>3GPPMEMBER (ETSI)</w:t>
            </w:r>
          </w:p>
        </w:tc>
      </w:tr>
      <w:tr w:rsidR="00805FD8" w:rsidRPr="008D4AF4" w14:paraId="3469AE5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AAE3985" w14:textId="77777777" w:rsidR="00805FD8" w:rsidRPr="008D4AF4" w:rsidRDefault="00805FD8">
            <w:pPr>
              <w:pStyle w:val="TAL"/>
              <w:rPr>
                <w:sz w:val="16"/>
              </w:rPr>
            </w:pPr>
            <w:r w:rsidRPr="008D4AF4">
              <w:rPr>
                <w:sz w:val="16"/>
              </w:rPr>
              <w:t>SCARRONE, Enrico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8E151EC" w14:textId="77777777" w:rsidR="00805FD8" w:rsidRPr="008D4AF4" w:rsidRDefault="00805FD8">
            <w:pPr>
              <w:pStyle w:val="TAL"/>
              <w:rPr>
                <w:sz w:val="16"/>
              </w:rPr>
            </w:pPr>
            <w:r w:rsidRPr="008D4AF4">
              <w:rPr>
                <w:sz w:val="16"/>
              </w:rPr>
              <w:t>TELECOM ITALIA S.p.A.</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710A3D3" w14:textId="77777777" w:rsidR="00805FD8" w:rsidRPr="008D4AF4" w:rsidRDefault="00805FD8">
            <w:pPr>
              <w:pStyle w:val="TAL"/>
              <w:rPr>
                <w:sz w:val="16"/>
              </w:rPr>
            </w:pPr>
            <w:r w:rsidRPr="008D4AF4">
              <w:rPr>
                <w:sz w:val="16"/>
              </w:rPr>
              <w:t>3GPPMEMBER (ETSI)</w:t>
            </w:r>
          </w:p>
        </w:tc>
      </w:tr>
      <w:tr w:rsidR="00805FD8" w:rsidRPr="008D4AF4" w14:paraId="0B8BA81C"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5532862" w14:textId="77777777" w:rsidR="00805FD8" w:rsidRPr="008D4AF4" w:rsidRDefault="00805FD8">
            <w:pPr>
              <w:pStyle w:val="TAL"/>
              <w:rPr>
                <w:sz w:val="16"/>
              </w:rPr>
            </w:pPr>
            <w:r w:rsidRPr="008D4AF4">
              <w:rPr>
                <w:sz w:val="16"/>
              </w:rPr>
              <w:t>SEXTON, Kieran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2412871" w14:textId="77777777" w:rsidR="00805FD8" w:rsidRPr="008D4AF4" w:rsidRDefault="00805FD8">
            <w:pPr>
              <w:pStyle w:val="TAL"/>
              <w:rPr>
                <w:sz w:val="16"/>
              </w:rPr>
            </w:pPr>
            <w:r w:rsidRPr="008D4AF4">
              <w:rPr>
                <w:sz w:val="16"/>
              </w:rPr>
              <w:t>HUAWEI TECHNOLOGIES Co.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8B96605" w14:textId="77777777" w:rsidR="00805FD8" w:rsidRPr="008D4AF4" w:rsidRDefault="00805FD8">
            <w:pPr>
              <w:pStyle w:val="TAL"/>
              <w:rPr>
                <w:sz w:val="16"/>
              </w:rPr>
            </w:pPr>
            <w:r w:rsidRPr="008D4AF4">
              <w:rPr>
                <w:sz w:val="16"/>
              </w:rPr>
              <w:t>3GPPMEMBER (ETSI)</w:t>
            </w:r>
          </w:p>
        </w:tc>
      </w:tr>
      <w:tr w:rsidR="00805FD8" w:rsidRPr="008D4AF4" w14:paraId="6E91D33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7BCE8EE" w14:textId="77777777" w:rsidR="00805FD8" w:rsidRPr="008D4AF4" w:rsidRDefault="00805FD8">
            <w:pPr>
              <w:pStyle w:val="TAL"/>
              <w:rPr>
                <w:sz w:val="16"/>
              </w:rPr>
            </w:pPr>
            <w:r w:rsidRPr="008D4AF4">
              <w:rPr>
                <w:sz w:val="16"/>
              </w:rPr>
              <w:t xml:space="preserve">SHAH, </w:t>
            </w:r>
            <w:proofErr w:type="spellStart"/>
            <w:r w:rsidRPr="008D4AF4">
              <w:rPr>
                <w:sz w:val="16"/>
              </w:rPr>
              <w:t>Sapan</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540B31F" w14:textId="77777777" w:rsidR="00805FD8" w:rsidRPr="008D4AF4" w:rsidRDefault="00805FD8">
            <w:pPr>
              <w:pStyle w:val="TAL"/>
              <w:rPr>
                <w:sz w:val="16"/>
              </w:rPr>
            </w:pPr>
            <w:r w:rsidRPr="008D4AF4">
              <w:rPr>
                <w:sz w:val="16"/>
              </w:rPr>
              <w:t>Samsung Guangzhou Mobile R&amp;D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E24A319" w14:textId="77777777" w:rsidR="00805FD8" w:rsidRPr="008D4AF4" w:rsidRDefault="00805FD8">
            <w:pPr>
              <w:pStyle w:val="TAL"/>
              <w:rPr>
                <w:sz w:val="16"/>
              </w:rPr>
            </w:pPr>
            <w:r w:rsidRPr="008D4AF4">
              <w:rPr>
                <w:sz w:val="16"/>
              </w:rPr>
              <w:t>3GPPMEMBER (CCSA)</w:t>
            </w:r>
          </w:p>
        </w:tc>
      </w:tr>
      <w:tr w:rsidR="00805FD8" w:rsidRPr="008D4AF4" w14:paraId="23BBBA56"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B60DCB7" w14:textId="77777777" w:rsidR="00805FD8" w:rsidRPr="008D4AF4" w:rsidRDefault="00805FD8">
            <w:pPr>
              <w:pStyle w:val="TAL"/>
              <w:rPr>
                <w:sz w:val="16"/>
              </w:rPr>
            </w:pPr>
            <w:r w:rsidRPr="008D4AF4">
              <w:rPr>
                <w:sz w:val="16"/>
              </w:rPr>
              <w:t xml:space="preserve">SHAO, </w:t>
            </w:r>
            <w:proofErr w:type="spellStart"/>
            <w:r w:rsidRPr="008D4AF4">
              <w:rPr>
                <w:sz w:val="16"/>
              </w:rPr>
              <w:t>Weixiang</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E003C82" w14:textId="77777777" w:rsidR="00805FD8" w:rsidRPr="008D4AF4" w:rsidRDefault="00805FD8">
            <w:pPr>
              <w:pStyle w:val="TAL"/>
              <w:rPr>
                <w:sz w:val="16"/>
              </w:rPr>
            </w:pPr>
            <w:r w:rsidRPr="008D4AF4">
              <w:rPr>
                <w:sz w:val="16"/>
              </w:rPr>
              <w:t>ZTE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A1E33F2" w14:textId="77777777" w:rsidR="00805FD8" w:rsidRPr="008D4AF4" w:rsidRDefault="00805FD8">
            <w:pPr>
              <w:pStyle w:val="TAL"/>
              <w:rPr>
                <w:sz w:val="16"/>
              </w:rPr>
            </w:pPr>
            <w:r w:rsidRPr="008D4AF4">
              <w:rPr>
                <w:sz w:val="16"/>
              </w:rPr>
              <w:t>3GPPMEMBER (CCSA)</w:t>
            </w:r>
          </w:p>
        </w:tc>
      </w:tr>
      <w:tr w:rsidR="00805FD8" w:rsidRPr="008D4AF4" w14:paraId="5164A16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3E82C89" w14:textId="77777777" w:rsidR="00805FD8" w:rsidRPr="008D4AF4" w:rsidRDefault="00805FD8">
            <w:pPr>
              <w:pStyle w:val="TAL"/>
              <w:rPr>
                <w:sz w:val="16"/>
              </w:rPr>
            </w:pPr>
            <w:r w:rsidRPr="008D4AF4">
              <w:rPr>
                <w:sz w:val="16"/>
              </w:rPr>
              <w:t>SHARMA, Ashish 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D0185EC" w14:textId="77777777" w:rsidR="00805FD8" w:rsidRPr="008D4AF4" w:rsidRDefault="00805FD8">
            <w:pPr>
              <w:pStyle w:val="TAL"/>
              <w:rPr>
                <w:sz w:val="16"/>
              </w:rPr>
            </w:pPr>
            <w:r w:rsidRPr="008D4AF4">
              <w:rPr>
                <w:sz w:val="16"/>
              </w:rPr>
              <w:t>Fraunhofer HHI</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E7B75D8" w14:textId="77777777" w:rsidR="00805FD8" w:rsidRPr="008D4AF4" w:rsidRDefault="00805FD8">
            <w:pPr>
              <w:pStyle w:val="TAL"/>
              <w:rPr>
                <w:sz w:val="16"/>
              </w:rPr>
            </w:pPr>
            <w:r w:rsidRPr="008D4AF4">
              <w:rPr>
                <w:sz w:val="16"/>
              </w:rPr>
              <w:t>3GPPMEMBER (ETSI)</w:t>
            </w:r>
          </w:p>
        </w:tc>
      </w:tr>
      <w:tr w:rsidR="00805FD8" w:rsidRPr="008D4AF4" w14:paraId="11120290"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C90E6A1" w14:textId="77777777" w:rsidR="00805FD8" w:rsidRPr="008D4AF4" w:rsidRDefault="00805FD8">
            <w:pPr>
              <w:pStyle w:val="TAL"/>
              <w:rPr>
                <w:sz w:val="16"/>
              </w:rPr>
            </w:pPr>
            <w:r w:rsidRPr="008D4AF4">
              <w:rPr>
                <w:sz w:val="16"/>
              </w:rPr>
              <w:lastRenderedPageBreak/>
              <w:t>SHEN, Yang</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DEC6BC7" w14:textId="77777777" w:rsidR="00805FD8" w:rsidRPr="008D4AF4" w:rsidRDefault="00805FD8">
            <w:pPr>
              <w:pStyle w:val="TAL"/>
              <w:rPr>
                <w:sz w:val="16"/>
              </w:rPr>
            </w:pPr>
            <w:r w:rsidRPr="008D4AF4">
              <w:rPr>
                <w:sz w:val="16"/>
              </w:rPr>
              <w:t>Beijing Xiaomi Mobile Software</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1EFA175" w14:textId="77777777" w:rsidR="00805FD8" w:rsidRPr="008D4AF4" w:rsidRDefault="00805FD8">
            <w:pPr>
              <w:pStyle w:val="TAL"/>
              <w:rPr>
                <w:sz w:val="16"/>
              </w:rPr>
            </w:pPr>
            <w:r w:rsidRPr="008D4AF4">
              <w:rPr>
                <w:sz w:val="16"/>
              </w:rPr>
              <w:t>3GPPMEMBER (CCSA)</w:t>
            </w:r>
          </w:p>
        </w:tc>
      </w:tr>
      <w:tr w:rsidR="00805FD8" w:rsidRPr="008D4AF4" w14:paraId="465FC52C"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AF907EE" w14:textId="77777777" w:rsidR="00805FD8" w:rsidRPr="008D4AF4" w:rsidRDefault="00805FD8">
            <w:pPr>
              <w:pStyle w:val="TAL"/>
              <w:rPr>
                <w:sz w:val="16"/>
              </w:rPr>
            </w:pPr>
            <w:r w:rsidRPr="008D4AF4">
              <w:rPr>
                <w:sz w:val="16"/>
              </w:rPr>
              <w:t xml:space="preserve">SHI, </w:t>
            </w:r>
            <w:proofErr w:type="spellStart"/>
            <w:r w:rsidRPr="008D4AF4">
              <w:rPr>
                <w:sz w:val="16"/>
              </w:rPr>
              <w:t>Xiaonan</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EB22973" w14:textId="77777777" w:rsidR="00805FD8" w:rsidRPr="008D4AF4" w:rsidRDefault="00805FD8">
            <w:pPr>
              <w:pStyle w:val="TAL"/>
              <w:rPr>
                <w:sz w:val="16"/>
              </w:rPr>
            </w:pPr>
            <w:r w:rsidRPr="008D4AF4">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3ED0182" w14:textId="77777777" w:rsidR="00805FD8" w:rsidRPr="008D4AF4" w:rsidRDefault="00805FD8">
            <w:pPr>
              <w:pStyle w:val="TAL"/>
              <w:rPr>
                <w:sz w:val="16"/>
              </w:rPr>
            </w:pPr>
            <w:r w:rsidRPr="008D4AF4">
              <w:rPr>
                <w:sz w:val="16"/>
              </w:rPr>
              <w:t>3GPPMEMBER (CCSA)</w:t>
            </w:r>
          </w:p>
        </w:tc>
      </w:tr>
      <w:tr w:rsidR="00805FD8" w:rsidRPr="008D4AF4" w14:paraId="11F00CAC"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31C06DE" w14:textId="77777777" w:rsidR="00805FD8" w:rsidRPr="008D4AF4" w:rsidRDefault="00805FD8">
            <w:pPr>
              <w:pStyle w:val="TAL"/>
              <w:rPr>
                <w:sz w:val="16"/>
              </w:rPr>
            </w:pPr>
            <w:r w:rsidRPr="008D4AF4">
              <w:rPr>
                <w:sz w:val="16"/>
              </w:rPr>
              <w:t>SHIH, Jerry</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5406357" w14:textId="77777777" w:rsidR="00805FD8" w:rsidRPr="008D4AF4" w:rsidRDefault="00805FD8">
            <w:pPr>
              <w:pStyle w:val="TAL"/>
              <w:rPr>
                <w:sz w:val="16"/>
              </w:rPr>
            </w:pPr>
            <w:r w:rsidRPr="008D4AF4">
              <w:rPr>
                <w:sz w:val="16"/>
              </w:rPr>
              <w:t>AT&amp;T GNS Belgium SPRL</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22FE1A3" w14:textId="77777777" w:rsidR="00805FD8" w:rsidRPr="008D4AF4" w:rsidRDefault="00805FD8">
            <w:pPr>
              <w:pStyle w:val="TAL"/>
              <w:rPr>
                <w:sz w:val="16"/>
              </w:rPr>
            </w:pPr>
            <w:r w:rsidRPr="008D4AF4">
              <w:rPr>
                <w:sz w:val="16"/>
              </w:rPr>
              <w:t>3GPPMEMBER (ETSI)</w:t>
            </w:r>
          </w:p>
        </w:tc>
      </w:tr>
      <w:tr w:rsidR="00805FD8" w:rsidRPr="008D4AF4" w14:paraId="29E9FFA3"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122EFE3" w14:textId="77777777" w:rsidR="00805FD8" w:rsidRPr="008D4AF4" w:rsidRDefault="00805FD8">
            <w:pPr>
              <w:pStyle w:val="TAL"/>
              <w:rPr>
                <w:sz w:val="16"/>
              </w:rPr>
            </w:pPr>
            <w:r w:rsidRPr="008D4AF4">
              <w:rPr>
                <w:sz w:val="16"/>
              </w:rPr>
              <w:t>SOLANO, Camilo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7459A34A" w14:textId="77777777" w:rsidR="00805FD8" w:rsidRPr="008D4AF4" w:rsidRDefault="00805FD8">
            <w:pPr>
              <w:pStyle w:val="TAL"/>
              <w:rPr>
                <w:sz w:val="16"/>
              </w:rPr>
            </w:pPr>
            <w:r w:rsidRPr="008D4AF4">
              <w:rPr>
                <w:sz w:val="16"/>
              </w:rPr>
              <w:t>Ericsson France S.A.S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DDA4731" w14:textId="77777777" w:rsidR="00805FD8" w:rsidRPr="008D4AF4" w:rsidRDefault="00805FD8">
            <w:pPr>
              <w:pStyle w:val="TAL"/>
              <w:rPr>
                <w:sz w:val="16"/>
              </w:rPr>
            </w:pPr>
            <w:r w:rsidRPr="008D4AF4">
              <w:rPr>
                <w:sz w:val="16"/>
              </w:rPr>
              <w:t>3GPPMEMBER (ETSI)</w:t>
            </w:r>
          </w:p>
        </w:tc>
      </w:tr>
      <w:tr w:rsidR="00805FD8" w:rsidRPr="008D4AF4" w14:paraId="4CA3335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100EC15" w14:textId="77777777" w:rsidR="00805FD8" w:rsidRPr="008D4AF4" w:rsidRDefault="00805FD8">
            <w:pPr>
              <w:pStyle w:val="TAL"/>
              <w:rPr>
                <w:sz w:val="16"/>
              </w:rPr>
            </w:pPr>
            <w:r w:rsidRPr="008D4AF4">
              <w:rPr>
                <w:sz w:val="16"/>
              </w:rPr>
              <w:t>SOLOWAY, Alan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B6D8943" w14:textId="77777777" w:rsidR="00805FD8" w:rsidRPr="008D4AF4" w:rsidRDefault="00805FD8">
            <w:pPr>
              <w:pStyle w:val="TAL"/>
              <w:rPr>
                <w:sz w:val="16"/>
              </w:rPr>
            </w:pPr>
            <w:r w:rsidRPr="008D4AF4">
              <w:rPr>
                <w:sz w:val="16"/>
              </w:rPr>
              <w:t>Qualcomm Incorporated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437D2E9" w14:textId="77777777" w:rsidR="00805FD8" w:rsidRPr="008D4AF4" w:rsidRDefault="00805FD8">
            <w:pPr>
              <w:pStyle w:val="TAL"/>
              <w:rPr>
                <w:sz w:val="16"/>
              </w:rPr>
            </w:pPr>
            <w:r w:rsidRPr="008D4AF4">
              <w:rPr>
                <w:sz w:val="16"/>
              </w:rPr>
              <w:t>3GPPMEMBER (ATIS)</w:t>
            </w:r>
          </w:p>
        </w:tc>
      </w:tr>
      <w:tr w:rsidR="00805FD8" w:rsidRPr="008D4AF4" w14:paraId="36E4EF7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BF5BD18" w14:textId="77777777" w:rsidR="00805FD8" w:rsidRPr="008D4AF4" w:rsidRDefault="00805FD8">
            <w:pPr>
              <w:pStyle w:val="TAL"/>
              <w:rPr>
                <w:sz w:val="16"/>
              </w:rPr>
            </w:pPr>
            <w:r w:rsidRPr="008D4AF4">
              <w:rPr>
                <w:sz w:val="16"/>
              </w:rPr>
              <w:t xml:space="preserve">SONG, </w:t>
            </w:r>
            <w:proofErr w:type="spellStart"/>
            <w:r w:rsidRPr="008D4AF4">
              <w:rPr>
                <w:sz w:val="16"/>
              </w:rPr>
              <w:t>Pyeong</w:t>
            </w:r>
            <w:proofErr w:type="spellEnd"/>
            <w:r w:rsidRPr="008D4AF4">
              <w:rPr>
                <w:sz w:val="16"/>
              </w:rPr>
              <w:t xml:space="preserve"> Jung</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D63FA71" w14:textId="77777777" w:rsidR="00805FD8" w:rsidRPr="008D4AF4" w:rsidRDefault="00805FD8">
            <w:pPr>
              <w:pStyle w:val="TAL"/>
              <w:rPr>
                <w:sz w:val="16"/>
              </w:rPr>
            </w:pPr>
            <w:r w:rsidRPr="008D4AF4">
              <w:rPr>
                <w:sz w:val="16"/>
              </w:rPr>
              <w:t>ETRI</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F8B87C8" w14:textId="77777777" w:rsidR="00805FD8" w:rsidRPr="008D4AF4" w:rsidRDefault="00805FD8">
            <w:pPr>
              <w:pStyle w:val="TAL"/>
              <w:rPr>
                <w:sz w:val="16"/>
              </w:rPr>
            </w:pPr>
            <w:r w:rsidRPr="008D4AF4">
              <w:rPr>
                <w:sz w:val="16"/>
              </w:rPr>
              <w:t>3GPPMEMBER (TTA)</w:t>
            </w:r>
          </w:p>
        </w:tc>
      </w:tr>
      <w:tr w:rsidR="00805FD8" w:rsidRPr="008D4AF4" w14:paraId="147524F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7C403C6" w14:textId="77777777" w:rsidR="00805FD8" w:rsidRPr="008D4AF4" w:rsidRDefault="00805FD8">
            <w:pPr>
              <w:pStyle w:val="TAL"/>
              <w:rPr>
                <w:sz w:val="16"/>
              </w:rPr>
            </w:pPr>
            <w:r w:rsidRPr="008D4AF4">
              <w:rPr>
                <w:sz w:val="16"/>
              </w:rPr>
              <w:t>SUZUKI, Yuji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5D17E5A" w14:textId="77777777" w:rsidR="00805FD8" w:rsidRPr="008D4AF4" w:rsidRDefault="00805FD8">
            <w:pPr>
              <w:pStyle w:val="TAL"/>
              <w:rPr>
                <w:sz w:val="16"/>
              </w:rPr>
            </w:pPr>
            <w:r w:rsidRPr="008D4AF4">
              <w:rPr>
                <w:sz w:val="16"/>
              </w:rPr>
              <w:t>NTT DOCOMO INC.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0E8F7BE" w14:textId="77777777" w:rsidR="00805FD8" w:rsidRPr="008D4AF4" w:rsidRDefault="00805FD8">
            <w:pPr>
              <w:pStyle w:val="TAL"/>
              <w:rPr>
                <w:sz w:val="16"/>
              </w:rPr>
            </w:pPr>
            <w:r w:rsidRPr="008D4AF4">
              <w:rPr>
                <w:sz w:val="16"/>
              </w:rPr>
              <w:t>3GPPMEMBER (TTC)</w:t>
            </w:r>
          </w:p>
        </w:tc>
      </w:tr>
      <w:tr w:rsidR="00805FD8" w:rsidRPr="008D4AF4" w14:paraId="481E88A5"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D17011F" w14:textId="77777777" w:rsidR="00805FD8" w:rsidRPr="008D4AF4" w:rsidRDefault="00805FD8">
            <w:pPr>
              <w:pStyle w:val="TAL"/>
              <w:rPr>
                <w:sz w:val="16"/>
              </w:rPr>
            </w:pPr>
            <w:r w:rsidRPr="008D4AF4">
              <w:rPr>
                <w:sz w:val="16"/>
              </w:rPr>
              <w:t xml:space="preserve">SZABO, </w:t>
            </w:r>
            <w:proofErr w:type="spellStart"/>
            <w:r w:rsidRPr="008D4AF4">
              <w:rPr>
                <w:sz w:val="16"/>
              </w:rPr>
              <w:t>Geza</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692FEB8" w14:textId="77777777" w:rsidR="00805FD8" w:rsidRPr="008D4AF4" w:rsidRDefault="00805FD8">
            <w:pPr>
              <w:pStyle w:val="TAL"/>
              <w:rPr>
                <w:sz w:val="16"/>
              </w:rPr>
            </w:pPr>
            <w:r w:rsidRPr="008D4AF4">
              <w:rPr>
                <w:sz w:val="16"/>
              </w:rPr>
              <w:t>Ericsson Hungary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042A771" w14:textId="77777777" w:rsidR="00805FD8" w:rsidRPr="008D4AF4" w:rsidRDefault="00805FD8">
            <w:pPr>
              <w:pStyle w:val="TAL"/>
              <w:rPr>
                <w:sz w:val="16"/>
              </w:rPr>
            </w:pPr>
            <w:r w:rsidRPr="008D4AF4">
              <w:rPr>
                <w:sz w:val="16"/>
              </w:rPr>
              <w:t>3GPPMEMBER (ETSI)</w:t>
            </w:r>
          </w:p>
        </w:tc>
      </w:tr>
      <w:tr w:rsidR="00805FD8" w:rsidRPr="008D4AF4" w14:paraId="3C5AB10D"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66CFFAD" w14:textId="77777777" w:rsidR="00805FD8" w:rsidRPr="008D4AF4" w:rsidRDefault="00805FD8">
            <w:pPr>
              <w:pStyle w:val="TAL"/>
              <w:rPr>
                <w:sz w:val="16"/>
              </w:rPr>
            </w:pPr>
            <w:r w:rsidRPr="008D4AF4">
              <w:rPr>
                <w:sz w:val="16"/>
              </w:rPr>
              <w:t xml:space="preserve">TANGUDU, </w:t>
            </w:r>
            <w:proofErr w:type="spellStart"/>
            <w:r w:rsidRPr="008D4AF4">
              <w:rPr>
                <w:sz w:val="16"/>
              </w:rPr>
              <w:t>Narendranath</w:t>
            </w:r>
            <w:proofErr w:type="spellEnd"/>
            <w:r w:rsidRPr="008D4AF4">
              <w:rPr>
                <w:sz w:val="16"/>
              </w:rPr>
              <w:t xml:space="preserve"> Durga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E99729B" w14:textId="77777777" w:rsidR="00805FD8" w:rsidRPr="008D4AF4" w:rsidRDefault="00805FD8">
            <w:pPr>
              <w:pStyle w:val="TAL"/>
              <w:rPr>
                <w:sz w:val="16"/>
              </w:rPr>
            </w:pPr>
            <w:r w:rsidRPr="008D4AF4">
              <w:rPr>
                <w:sz w:val="16"/>
              </w:rPr>
              <w:t>Harman GmbH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FCE6738" w14:textId="77777777" w:rsidR="00805FD8" w:rsidRPr="008D4AF4" w:rsidRDefault="00805FD8">
            <w:pPr>
              <w:pStyle w:val="TAL"/>
              <w:rPr>
                <w:sz w:val="16"/>
              </w:rPr>
            </w:pPr>
            <w:r w:rsidRPr="008D4AF4">
              <w:rPr>
                <w:sz w:val="16"/>
              </w:rPr>
              <w:t>3GPPMEMBER (ETSI)</w:t>
            </w:r>
          </w:p>
        </w:tc>
      </w:tr>
      <w:tr w:rsidR="00805FD8" w:rsidRPr="008D4AF4" w14:paraId="3DC86C8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7E47142A" w14:textId="77777777" w:rsidR="00805FD8" w:rsidRPr="008D4AF4" w:rsidRDefault="00805FD8">
            <w:pPr>
              <w:pStyle w:val="TAL"/>
              <w:rPr>
                <w:sz w:val="16"/>
              </w:rPr>
            </w:pPr>
            <w:r w:rsidRPr="008D4AF4">
              <w:rPr>
                <w:sz w:val="16"/>
              </w:rPr>
              <w:t>TENIOU, Gilles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7DD844D" w14:textId="77777777" w:rsidR="00805FD8" w:rsidRPr="008D4AF4" w:rsidRDefault="00805FD8">
            <w:pPr>
              <w:pStyle w:val="TAL"/>
              <w:rPr>
                <w:sz w:val="16"/>
              </w:rPr>
            </w:pPr>
            <w:r w:rsidRPr="008D4AF4">
              <w:rPr>
                <w:sz w:val="16"/>
              </w:rPr>
              <w:t>Tencent</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82926F5" w14:textId="77777777" w:rsidR="00805FD8" w:rsidRPr="008D4AF4" w:rsidRDefault="00805FD8">
            <w:pPr>
              <w:pStyle w:val="TAL"/>
              <w:rPr>
                <w:sz w:val="16"/>
              </w:rPr>
            </w:pPr>
            <w:r w:rsidRPr="008D4AF4">
              <w:rPr>
                <w:sz w:val="16"/>
              </w:rPr>
              <w:t>3GPPMEMBER (CCSA)</w:t>
            </w:r>
          </w:p>
        </w:tc>
      </w:tr>
      <w:tr w:rsidR="00805FD8" w:rsidRPr="008D4AF4" w14:paraId="730C9991"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CF95E79" w14:textId="77777777" w:rsidR="00805FD8" w:rsidRPr="008D4AF4" w:rsidRDefault="00805FD8">
            <w:pPr>
              <w:pStyle w:val="TAL"/>
              <w:rPr>
                <w:sz w:val="16"/>
              </w:rPr>
            </w:pPr>
            <w:r w:rsidRPr="008D4AF4">
              <w:rPr>
                <w:sz w:val="16"/>
              </w:rPr>
              <w:t>TONESI, Dario Serafino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5AA2E76" w14:textId="77777777" w:rsidR="00805FD8" w:rsidRPr="008D4AF4" w:rsidRDefault="00805FD8">
            <w:pPr>
              <w:pStyle w:val="TAL"/>
              <w:rPr>
                <w:sz w:val="16"/>
              </w:rPr>
            </w:pPr>
            <w:r w:rsidRPr="008D4AF4">
              <w:rPr>
                <w:sz w:val="16"/>
              </w:rPr>
              <w:t>QUALCOMM Europe Inc. - Italy</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CC52AED" w14:textId="77777777" w:rsidR="00805FD8" w:rsidRPr="008D4AF4" w:rsidRDefault="00805FD8">
            <w:pPr>
              <w:pStyle w:val="TAL"/>
              <w:rPr>
                <w:sz w:val="16"/>
              </w:rPr>
            </w:pPr>
            <w:r w:rsidRPr="008D4AF4">
              <w:rPr>
                <w:sz w:val="16"/>
              </w:rPr>
              <w:t>3GPPMEMBER (ETSI)</w:t>
            </w:r>
          </w:p>
        </w:tc>
      </w:tr>
      <w:tr w:rsidR="00805FD8" w:rsidRPr="008D4AF4" w14:paraId="52DB592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56C36DA" w14:textId="77777777" w:rsidR="00805FD8" w:rsidRPr="008D4AF4" w:rsidRDefault="00805FD8">
            <w:pPr>
              <w:pStyle w:val="TAL"/>
              <w:rPr>
                <w:sz w:val="16"/>
              </w:rPr>
            </w:pPr>
            <w:r w:rsidRPr="008D4AF4">
              <w:rPr>
                <w:sz w:val="16"/>
              </w:rPr>
              <w:t>TRAKINAT, Jean</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38127AE" w14:textId="77777777" w:rsidR="00805FD8" w:rsidRPr="008D4AF4" w:rsidRDefault="00805FD8">
            <w:pPr>
              <w:pStyle w:val="TAL"/>
              <w:rPr>
                <w:sz w:val="16"/>
              </w:rPr>
            </w:pPr>
            <w:r w:rsidRPr="008D4AF4">
              <w:rPr>
                <w:sz w:val="16"/>
              </w:rPr>
              <w:t>T-Mobile USA Inc.</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CDC19EC" w14:textId="77777777" w:rsidR="00805FD8" w:rsidRPr="008D4AF4" w:rsidRDefault="00805FD8">
            <w:pPr>
              <w:pStyle w:val="TAL"/>
              <w:rPr>
                <w:sz w:val="16"/>
              </w:rPr>
            </w:pPr>
            <w:r w:rsidRPr="008D4AF4">
              <w:rPr>
                <w:sz w:val="16"/>
              </w:rPr>
              <w:t>3GPPMEMBER (ATIS)</w:t>
            </w:r>
          </w:p>
        </w:tc>
      </w:tr>
      <w:tr w:rsidR="00805FD8" w:rsidRPr="008D4AF4" w14:paraId="01E69DE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3F85F6C" w14:textId="77777777" w:rsidR="00805FD8" w:rsidRPr="008D4AF4" w:rsidRDefault="00805FD8">
            <w:pPr>
              <w:pStyle w:val="TAL"/>
              <w:rPr>
                <w:sz w:val="16"/>
              </w:rPr>
            </w:pPr>
            <w:r w:rsidRPr="008D4AF4">
              <w:rPr>
                <w:sz w:val="16"/>
              </w:rPr>
              <w:t>VERWEIJ, Kees</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A7190CC" w14:textId="77777777" w:rsidR="00805FD8" w:rsidRPr="008D4AF4" w:rsidRDefault="00805FD8">
            <w:pPr>
              <w:pStyle w:val="TAL"/>
              <w:rPr>
                <w:sz w:val="16"/>
              </w:rPr>
            </w:pPr>
            <w:r w:rsidRPr="008D4AF4">
              <w:rPr>
                <w:sz w:val="16"/>
              </w:rPr>
              <w:t>The Police of the Netherlands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1CC9E6D" w14:textId="77777777" w:rsidR="00805FD8" w:rsidRPr="008D4AF4" w:rsidRDefault="00805FD8">
            <w:pPr>
              <w:pStyle w:val="TAL"/>
              <w:rPr>
                <w:sz w:val="16"/>
              </w:rPr>
            </w:pPr>
            <w:r w:rsidRPr="008D4AF4">
              <w:rPr>
                <w:sz w:val="16"/>
              </w:rPr>
              <w:t>3GPPMEMBER (ETSI)</w:t>
            </w:r>
          </w:p>
        </w:tc>
      </w:tr>
      <w:tr w:rsidR="00805FD8" w:rsidRPr="008D4AF4" w14:paraId="4A258C44"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7448CC0" w14:textId="77777777" w:rsidR="00805FD8" w:rsidRPr="008D4AF4" w:rsidRDefault="00805FD8">
            <w:pPr>
              <w:pStyle w:val="TAL"/>
              <w:rPr>
                <w:sz w:val="16"/>
              </w:rPr>
            </w:pPr>
            <w:r w:rsidRPr="008D4AF4">
              <w:rPr>
                <w:sz w:val="16"/>
              </w:rPr>
              <w:t>VIALEN, Jukka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BD84F75" w14:textId="77777777" w:rsidR="00805FD8" w:rsidRPr="008D4AF4" w:rsidRDefault="00805FD8">
            <w:pPr>
              <w:pStyle w:val="TAL"/>
              <w:rPr>
                <w:sz w:val="16"/>
              </w:rPr>
            </w:pPr>
            <w:r w:rsidRPr="008D4AF4">
              <w:rPr>
                <w:sz w:val="16"/>
              </w:rPr>
              <w:t>Airbus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46D24B1" w14:textId="77777777" w:rsidR="00805FD8" w:rsidRPr="008D4AF4" w:rsidRDefault="00805FD8">
            <w:pPr>
              <w:pStyle w:val="TAL"/>
              <w:rPr>
                <w:sz w:val="16"/>
              </w:rPr>
            </w:pPr>
            <w:r w:rsidRPr="008D4AF4">
              <w:rPr>
                <w:sz w:val="16"/>
              </w:rPr>
              <w:t>3GPPMEMBER (ETSI)</w:t>
            </w:r>
          </w:p>
        </w:tc>
      </w:tr>
      <w:tr w:rsidR="00805FD8" w:rsidRPr="008D4AF4" w14:paraId="077180E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D82F11C" w14:textId="77777777" w:rsidR="00805FD8" w:rsidRPr="008D4AF4" w:rsidRDefault="00805FD8">
            <w:pPr>
              <w:pStyle w:val="TAL"/>
              <w:rPr>
                <w:sz w:val="16"/>
              </w:rPr>
            </w:pPr>
            <w:r w:rsidRPr="008D4AF4">
              <w:rPr>
                <w:sz w:val="16"/>
              </w:rPr>
              <w:t>WELLS, Derek</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36881EF" w14:textId="77777777" w:rsidR="00805FD8" w:rsidRPr="008D4AF4" w:rsidRDefault="00805FD8">
            <w:pPr>
              <w:pStyle w:val="TAL"/>
              <w:rPr>
                <w:sz w:val="16"/>
              </w:rPr>
            </w:pPr>
            <w:r w:rsidRPr="008D4AF4">
              <w:rPr>
                <w:sz w:val="16"/>
              </w:rPr>
              <w:t>L3Harris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1B4D8199" w14:textId="77777777" w:rsidR="00805FD8" w:rsidRPr="008D4AF4" w:rsidRDefault="00805FD8">
            <w:pPr>
              <w:pStyle w:val="TAL"/>
              <w:rPr>
                <w:sz w:val="16"/>
              </w:rPr>
            </w:pPr>
            <w:r w:rsidRPr="008D4AF4">
              <w:rPr>
                <w:sz w:val="16"/>
              </w:rPr>
              <w:t>3GPPMEMBER (ATIS)</w:t>
            </w:r>
          </w:p>
        </w:tc>
      </w:tr>
      <w:tr w:rsidR="00805FD8" w:rsidRPr="008D4AF4" w14:paraId="0AF439F8"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86B1235" w14:textId="77777777" w:rsidR="00805FD8" w:rsidRPr="008D4AF4" w:rsidRDefault="00805FD8">
            <w:pPr>
              <w:pStyle w:val="TAL"/>
              <w:rPr>
                <w:sz w:val="16"/>
              </w:rPr>
            </w:pPr>
            <w:r w:rsidRPr="008D4AF4">
              <w:rPr>
                <w:sz w:val="16"/>
              </w:rPr>
              <w:t>WENDLER, Ingo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EA6517F" w14:textId="77777777" w:rsidR="00805FD8" w:rsidRPr="008D4AF4" w:rsidRDefault="00805FD8">
            <w:pPr>
              <w:pStyle w:val="TAL"/>
              <w:rPr>
                <w:sz w:val="16"/>
                <w:lang w:val="fr-FR"/>
              </w:rPr>
            </w:pPr>
            <w:r w:rsidRPr="008D4AF4">
              <w:rPr>
                <w:sz w:val="16"/>
                <w:lang w:val="fr-FR"/>
              </w:rPr>
              <w:t>Union Inter. Chemins de Fer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D915199" w14:textId="77777777" w:rsidR="00805FD8" w:rsidRPr="008D4AF4" w:rsidRDefault="00805FD8">
            <w:pPr>
              <w:pStyle w:val="TAL"/>
              <w:rPr>
                <w:sz w:val="16"/>
              </w:rPr>
            </w:pPr>
            <w:r w:rsidRPr="008D4AF4">
              <w:rPr>
                <w:sz w:val="16"/>
              </w:rPr>
              <w:t>3GPPMEMBER (ETSI)</w:t>
            </w:r>
          </w:p>
        </w:tc>
      </w:tr>
      <w:tr w:rsidR="00805FD8" w:rsidRPr="008D4AF4" w14:paraId="20C8D02D"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6609B56" w14:textId="77777777" w:rsidR="00805FD8" w:rsidRPr="008D4AF4" w:rsidRDefault="00805FD8">
            <w:pPr>
              <w:pStyle w:val="TAL"/>
              <w:rPr>
                <w:sz w:val="16"/>
              </w:rPr>
            </w:pPr>
            <w:r w:rsidRPr="008D4AF4">
              <w:rPr>
                <w:sz w:val="16"/>
              </w:rPr>
              <w:t>WOODWARD, Tim</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3340D94" w14:textId="77777777" w:rsidR="00805FD8" w:rsidRPr="008D4AF4" w:rsidRDefault="00805FD8">
            <w:pPr>
              <w:pStyle w:val="TAL"/>
              <w:rPr>
                <w:sz w:val="16"/>
              </w:rPr>
            </w:pPr>
            <w:r w:rsidRPr="008D4AF4">
              <w:rPr>
                <w:sz w:val="16"/>
              </w:rPr>
              <w:t>Motorola Solutions Poland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EF9D0B8" w14:textId="77777777" w:rsidR="00805FD8" w:rsidRPr="008D4AF4" w:rsidRDefault="00805FD8">
            <w:pPr>
              <w:pStyle w:val="TAL"/>
              <w:rPr>
                <w:sz w:val="16"/>
              </w:rPr>
            </w:pPr>
            <w:r w:rsidRPr="008D4AF4">
              <w:rPr>
                <w:sz w:val="16"/>
              </w:rPr>
              <w:t>3GPPMEMBER (ETSI)</w:t>
            </w:r>
          </w:p>
        </w:tc>
      </w:tr>
      <w:tr w:rsidR="00805FD8" w:rsidRPr="008D4AF4" w14:paraId="36414963"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52E72411" w14:textId="77777777" w:rsidR="00805FD8" w:rsidRPr="008D4AF4" w:rsidRDefault="00805FD8">
            <w:pPr>
              <w:pStyle w:val="TAL"/>
              <w:rPr>
                <w:sz w:val="16"/>
              </w:rPr>
            </w:pPr>
            <w:r w:rsidRPr="008D4AF4">
              <w:rPr>
                <w:sz w:val="16"/>
              </w:rPr>
              <w:t>XU, Wenliang</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85F723A" w14:textId="77777777" w:rsidR="00805FD8" w:rsidRPr="008D4AF4" w:rsidRDefault="00805FD8">
            <w:pPr>
              <w:pStyle w:val="TAL"/>
              <w:rPr>
                <w:sz w:val="16"/>
              </w:rPr>
            </w:pPr>
            <w:r w:rsidRPr="008D4AF4">
              <w:rPr>
                <w:sz w:val="16"/>
              </w:rPr>
              <w:t>Nanjing Ericsson Panda Com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0ADCA93" w14:textId="77777777" w:rsidR="00805FD8" w:rsidRPr="008D4AF4" w:rsidRDefault="00805FD8">
            <w:pPr>
              <w:pStyle w:val="TAL"/>
              <w:rPr>
                <w:sz w:val="16"/>
              </w:rPr>
            </w:pPr>
            <w:r w:rsidRPr="008D4AF4">
              <w:rPr>
                <w:sz w:val="16"/>
              </w:rPr>
              <w:t>3GPPMEMBER (CCSA)</w:t>
            </w:r>
          </w:p>
        </w:tc>
      </w:tr>
      <w:tr w:rsidR="00805FD8" w:rsidRPr="008D4AF4" w14:paraId="23EF2E0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1A92898" w14:textId="77777777" w:rsidR="00805FD8" w:rsidRPr="008D4AF4" w:rsidRDefault="00805FD8">
            <w:pPr>
              <w:pStyle w:val="TAL"/>
              <w:rPr>
                <w:sz w:val="16"/>
              </w:rPr>
            </w:pPr>
            <w:r w:rsidRPr="008D4AF4">
              <w:rPr>
                <w:sz w:val="16"/>
              </w:rPr>
              <w:t>YI, Jong-Hwa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1870996" w14:textId="77777777" w:rsidR="00805FD8" w:rsidRPr="008D4AF4" w:rsidRDefault="00805FD8">
            <w:pPr>
              <w:pStyle w:val="TAL"/>
              <w:rPr>
                <w:sz w:val="16"/>
              </w:rPr>
            </w:pPr>
            <w:r w:rsidRPr="008D4AF4">
              <w:rPr>
                <w:sz w:val="16"/>
              </w:rPr>
              <w:t>ETRI</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487AC70" w14:textId="77777777" w:rsidR="00805FD8" w:rsidRPr="008D4AF4" w:rsidRDefault="00805FD8">
            <w:pPr>
              <w:pStyle w:val="TAL"/>
              <w:rPr>
                <w:sz w:val="16"/>
              </w:rPr>
            </w:pPr>
            <w:r w:rsidRPr="008D4AF4">
              <w:rPr>
                <w:sz w:val="16"/>
              </w:rPr>
              <w:t>3GPPMEMBER (TTA)</w:t>
            </w:r>
          </w:p>
        </w:tc>
      </w:tr>
      <w:tr w:rsidR="00805FD8" w:rsidRPr="008D4AF4" w14:paraId="4442B14B"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9C5F7F2" w14:textId="77777777" w:rsidR="00805FD8" w:rsidRPr="008D4AF4" w:rsidRDefault="00805FD8">
            <w:pPr>
              <w:pStyle w:val="TAL"/>
              <w:rPr>
                <w:sz w:val="16"/>
              </w:rPr>
            </w:pPr>
            <w:r w:rsidRPr="008D4AF4">
              <w:rPr>
                <w:sz w:val="16"/>
              </w:rPr>
              <w:t>YOSUKE, Ito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2AC5CF3D" w14:textId="77777777" w:rsidR="00805FD8" w:rsidRPr="008D4AF4" w:rsidRDefault="00805FD8">
            <w:pPr>
              <w:pStyle w:val="TAL"/>
              <w:rPr>
                <w:sz w:val="16"/>
              </w:rPr>
            </w:pPr>
            <w:r w:rsidRPr="008D4AF4">
              <w:rPr>
                <w:sz w:val="16"/>
              </w:rPr>
              <w:t>ARIB</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1AC2637" w14:textId="77777777" w:rsidR="00805FD8" w:rsidRPr="008D4AF4" w:rsidRDefault="00805FD8">
            <w:pPr>
              <w:pStyle w:val="TAL"/>
              <w:rPr>
                <w:sz w:val="16"/>
              </w:rPr>
            </w:pPr>
            <w:r w:rsidRPr="008D4AF4">
              <w:rPr>
                <w:sz w:val="16"/>
              </w:rPr>
              <w:t>3GPPORG_REP (ARIB)</w:t>
            </w:r>
          </w:p>
        </w:tc>
      </w:tr>
      <w:tr w:rsidR="00805FD8" w:rsidRPr="008D4AF4" w14:paraId="30ACAC10"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4D98759F" w14:textId="77777777" w:rsidR="00805FD8" w:rsidRPr="008D4AF4" w:rsidRDefault="00805FD8">
            <w:pPr>
              <w:pStyle w:val="TAL"/>
              <w:rPr>
                <w:sz w:val="16"/>
              </w:rPr>
            </w:pPr>
            <w:r w:rsidRPr="008D4AF4">
              <w:rPr>
                <w:sz w:val="16"/>
              </w:rPr>
              <w:t>YU, Xiaobo</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6CE52A67" w14:textId="77777777" w:rsidR="00805FD8" w:rsidRPr="008D4AF4" w:rsidRDefault="00805FD8">
            <w:pPr>
              <w:pStyle w:val="TAL"/>
              <w:rPr>
                <w:sz w:val="16"/>
              </w:rPr>
            </w:pPr>
            <w:r w:rsidRPr="008D4AF4">
              <w:rPr>
                <w:sz w:val="16"/>
              </w:rPr>
              <w:t>Alibaba (China) Group., Ltd.</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2E98A2DC" w14:textId="77777777" w:rsidR="00805FD8" w:rsidRPr="008D4AF4" w:rsidRDefault="00805FD8">
            <w:pPr>
              <w:pStyle w:val="TAL"/>
              <w:rPr>
                <w:sz w:val="16"/>
              </w:rPr>
            </w:pPr>
            <w:r w:rsidRPr="008D4AF4">
              <w:rPr>
                <w:sz w:val="16"/>
              </w:rPr>
              <w:t>3GPPMEMBER (CCSA)</w:t>
            </w:r>
          </w:p>
        </w:tc>
      </w:tr>
      <w:tr w:rsidR="00805FD8" w:rsidRPr="008D4AF4" w14:paraId="12CE3B3F"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6B51A8FE" w14:textId="77777777" w:rsidR="00805FD8" w:rsidRPr="008D4AF4" w:rsidRDefault="00805FD8">
            <w:pPr>
              <w:pStyle w:val="TAL"/>
              <w:rPr>
                <w:sz w:val="16"/>
              </w:rPr>
            </w:pPr>
            <w:r w:rsidRPr="008D4AF4">
              <w:rPr>
                <w:sz w:val="16"/>
              </w:rPr>
              <w:t>ZAUS, Robert</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6CD078B" w14:textId="77777777" w:rsidR="00805FD8" w:rsidRPr="008D4AF4" w:rsidRDefault="00805FD8">
            <w:pPr>
              <w:pStyle w:val="TAL"/>
              <w:rPr>
                <w:sz w:val="16"/>
              </w:rPr>
            </w:pPr>
            <w:r w:rsidRPr="008D4AF4">
              <w:rPr>
                <w:sz w:val="16"/>
              </w:rPr>
              <w:t>Apple GmbH</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2A72F4B" w14:textId="77777777" w:rsidR="00805FD8" w:rsidRPr="008D4AF4" w:rsidRDefault="00805FD8">
            <w:pPr>
              <w:pStyle w:val="TAL"/>
              <w:rPr>
                <w:sz w:val="16"/>
              </w:rPr>
            </w:pPr>
            <w:r w:rsidRPr="008D4AF4">
              <w:rPr>
                <w:sz w:val="16"/>
              </w:rPr>
              <w:t>3GPPMEMBER (ETSI)</w:t>
            </w:r>
          </w:p>
        </w:tc>
      </w:tr>
      <w:tr w:rsidR="00805FD8" w:rsidRPr="008D4AF4" w14:paraId="39342C29"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CC3A20D" w14:textId="77777777" w:rsidR="00805FD8" w:rsidRPr="008D4AF4" w:rsidRDefault="00805FD8">
            <w:pPr>
              <w:pStyle w:val="TAL"/>
              <w:rPr>
                <w:sz w:val="16"/>
              </w:rPr>
            </w:pPr>
            <w:r w:rsidRPr="008D4AF4">
              <w:rPr>
                <w:sz w:val="16"/>
              </w:rPr>
              <w:t>ZHANG, Ling</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82C8F1C" w14:textId="77777777" w:rsidR="00805FD8" w:rsidRPr="008D4AF4" w:rsidRDefault="00805FD8">
            <w:pPr>
              <w:pStyle w:val="TAL"/>
              <w:rPr>
                <w:sz w:val="16"/>
              </w:rPr>
            </w:pPr>
            <w:r w:rsidRPr="008D4AF4">
              <w:rPr>
                <w:sz w:val="16"/>
              </w:rPr>
              <w:t>CATT</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07AFC76" w14:textId="77777777" w:rsidR="00805FD8" w:rsidRPr="008D4AF4" w:rsidRDefault="00805FD8">
            <w:pPr>
              <w:pStyle w:val="TAL"/>
              <w:rPr>
                <w:sz w:val="16"/>
              </w:rPr>
            </w:pPr>
            <w:r w:rsidRPr="008D4AF4">
              <w:rPr>
                <w:sz w:val="16"/>
              </w:rPr>
              <w:t>3GPPMEMBER (CCSA)</w:t>
            </w:r>
          </w:p>
        </w:tc>
      </w:tr>
      <w:tr w:rsidR="00805FD8" w:rsidRPr="008D4AF4" w14:paraId="4BF55BF7"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218EECF3" w14:textId="77777777" w:rsidR="00805FD8" w:rsidRPr="008D4AF4" w:rsidRDefault="00805FD8">
            <w:pPr>
              <w:pStyle w:val="TAL"/>
              <w:rPr>
                <w:sz w:val="16"/>
              </w:rPr>
            </w:pPr>
            <w:r w:rsidRPr="008D4AF4">
              <w:rPr>
                <w:sz w:val="16"/>
              </w:rPr>
              <w:t>ZHAO, Shuai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324E7C5" w14:textId="77777777" w:rsidR="00805FD8" w:rsidRPr="008D4AF4" w:rsidRDefault="00805FD8">
            <w:pPr>
              <w:pStyle w:val="TAL"/>
              <w:rPr>
                <w:sz w:val="16"/>
              </w:rPr>
            </w:pPr>
            <w:r w:rsidRPr="008D4AF4">
              <w:rPr>
                <w:sz w:val="16"/>
              </w:rPr>
              <w:t>Tencent</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39DC1A9A" w14:textId="77777777" w:rsidR="00805FD8" w:rsidRPr="008D4AF4" w:rsidRDefault="00805FD8">
            <w:pPr>
              <w:pStyle w:val="TAL"/>
              <w:rPr>
                <w:sz w:val="16"/>
              </w:rPr>
            </w:pPr>
            <w:r w:rsidRPr="008D4AF4">
              <w:rPr>
                <w:sz w:val="16"/>
              </w:rPr>
              <w:t>3GPPMEMBER (CCSA)</w:t>
            </w:r>
          </w:p>
        </w:tc>
      </w:tr>
      <w:tr w:rsidR="00805FD8" w:rsidRPr="008D4AF4" w14:paraId="354AA73A"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1ED5F14B" w14:textId="77777777" w:rsidR="00805FD8" w:rsidRPr="008D4AF4" w:rsidRDefault="00805FD8">
            <w:pPr>
              <w:pStyle w:val="TAL"/>
              <w:rPr>
                <w:sz w:val="16"/>
              </w:rPr>
            </w:pPr>
            <w:r w:rsidRPr="008D4AF4">
              <w:rPr>
                <w:sz w:val="16"/>
              </w:rPr>
              <w:t xml:space="preserve">ZHENG, </w:t>
            </w:r>
            <w:proofErr w:type="spellStart"/>
            <w:r w:rsidRPr="008D4AF4">
              <w:rPr>
                <w:sz w:val="16"/>
              </w:rPr>
              <w:t>Shaowen</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10968691" w14:textId="77777777" w:rsidR="00805FD8" w:rsidRPr="008D4AF4" w:rsidRDefault="00805FD8">
            <w:pPr>
              <w:pStyle w:val="TAL"/>
              <w:rPr>
                <w:sz w:val="16"/>
              </w:rPr>
            </w:pPr>
            <w:r w:rsidRPr="008D4AF4">
              <w:rPr>
                <w:sz w:val="16"/>
              </w:rPr>
              <w:t>China Mobile Com.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9B5249D" w14:textId="77777777" w:rsidR="00805FD8" w:rsidRPr="008D4AF4" w:rsidRDefault="00805FD8">
            <w:pPr>
              <w:pStyle w:val="TAL"/>
              <w:rPr>
                <w:sz w:val="16"/>
              </w:rPr>
            </w:pPr>
            <w:r w:rsidRPr="008D4AF4">
              <w:rPr>
                <w:sz w:val="16"/>
              </w:rPr>
              <w:t>3GPPMEMBER (CCSA)</w:t>
            </w:r>
          </w:p>
        </w:tc>
      </w:tr>
      <w:tr w:rsidR="00805FD8" w:rsidRPr="008D4AF4" w14:paraId="0CA581BE" w14:textId="77777777" w:rsidTr="008D4AF4">
        <w:tc>
          <w:tcPr>
            <w:tcW w:w="3227" w:type="dxa"/>
            <w:tcBorders>
              <w:top w:val="single" w:sz="4" w:space="0" w:color="auto"/>
              <w:left w:val="single" w:sz="4" w:space="0" w:color="auto"/>
              <w:bottom w:val="single" w:sz="4" w:space="0" w:color="auto"/>
              <w:right w:val="single" w:sz="4" w:space="0" w:color="auto"/>
            </w:tcBorders>
            <w:shd w:val="clear" w:color="auto" w:fill="auto"/>
            <w:hideMark/>
          </w:tcPr>
          <w:p w14:paraId="0BFE3038" w14:textId="77777777" w:rsidR="00805FD8" w:rsidRPr="008D4AF4" w:rsidRDefault="00805FD8">
            <w:pPr>
              <w:pStyle w:val="TAL"/>
              <w:rPr>
                <w:sz w:val="16"/>
              </w:rPr>
            </w:pPr>
            <w:r w:rsidRPr="008D4AF4">
              <w:rPr>
                <w:sz w:val="16"/>
              </w:rPr>
              <w:t>ZHONG, Lei</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18C8725" w14:textId="77777777" w:rsidR="00805FD8" w:rsidRPr="008D4AF4" w:rsidRDefault="00805FD8">
            <w:pPr>
              <w:pStyle w:val="TAL"/>
              <w:rPr>
                <w:sz w:val="16"/>
              </w:rPr>
            </w:pPr>
            <w:r w:rsidRPr="008D4AF4">
              <w:rPr>
                <w:sz w:val="16"/>
              </w:rPr>
              <w:t>TOYOTA MOTOR CORPORATION</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729761F" w14:textId="77777777" w:rsidR="00805FD8" w:rsidRPr="008D4AF4" w:rsidRDefault="00805FD8">
            <w:pPr>
              <w:pStyle w:val="TAL"/>
              <w:rPr>
                <w:sz w:val="16"/>
              </w:rPr>
            </w:pPr>
            <w:r w:rsidRPr="008D4AF4">
              <w:rPr>
                <w:sz w:val="16"/>
              </w:rPr>
              <w:t>3GPPMEMBER (TTC)</w:t>
            </w:r>
          </w:p>
        </w:tc>
      </w:tr>
    </w:tbl>
    <w:p w14:paraId="32D1F6E6" w14:textId="60C74289" w:rsidR="00394B10" w:rsidRDefault="00394B10" w:rsidP="00394B10">
      <w:pPr>
        <w:pStyle w:val="TH"/>
      </w:pPr>
    </w:p>
    <w:p w14:paraId="5B53710B" w14:textId="77777777" w:rsidR="00394B10" w:rsidRDefault="00394B10" w:rsidP="00394B10">
      <w:pPr>
        <w:pStyle w:val="Heading2"/>
      </w:pPr>
      <w:r>
        <w:br w:type="page"/>
      </w:r>
      <w:bookmarkStart w:id="99" w:name="_Toc65060064"/>
      <w:bookmarkStart w:id="100" w:name="_Toc65060132"/>
      <w:r>
        <w:lastRenderedPageBreak/>
        <w:t>Annex I: List of future meetings</w:t>
      </w:r>
      <w:bookmarkEnd w:id="99"/>
      <w:bookmarkEnd w:id="100"/>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985"/>
        <w:gridCol w:w="992"/>
        <w:gridCol w:w="992"/>
        <w:gridCol w:w="1134"/>
      </w:tblGrid>
      <w:tr w:rsidR="00787984" w14:paraId="3DECFEC2" w14:textId="77777777" w:rsidTr="00805FD8">
        <w:tc>
          <w:tcPr>
            <w:tcW w:w="1843" w:type="dxa"/>
            <w:tcBorders>
              <w:top w:val="single" w:sz="4" w:space="0" w:color="auto"/>
              <w:left w:val="single" w:sz="4" w:space="0" w:color="auto"/>
              <w:bottom w:val="single" w:sz="4" w:space="0" w:color="auto"/>
              <w:right w:val="single" w:sz="4" w:space="0" w:color="auto"/>
            </w:tcBorders>
            <w:hideMark/>
          </w:tcPr>
          <w:p w14:paraId="648685FF"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14:paraId="17CF7350"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Start date</w:t>
            </w:r>
          </w:p>
        </w:tc>
        <w:tc>
          <w:tcPr>
            <w:tcW w:w="1985" w:type="dxa"/>
            <w:tcBorders>
              <w:top w:val="single" w:sz="4" w:space="0" w:color="auto"/>
              <w:left w:val="single" w:sz="4" w:space="0" w:color="auto"/>
              <w:bottom w:val="single" w:sz="4" w:space="0" w:color="auto"/>
              <w:right w:val="single" w:sz="4" w:space="0" w:color="auto"/>
            </w:tcBorders>
            <w:hideMark/>
          </w:tcPr>
          <w:p w14:paraId="0C877837"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End date (OP)</w:t>
            </w:r>
          </w:p>
        </w:tc>
        <w:tc>
          <w:tcPr>
            <w:tcW w:w="992" w:type="dxa"/>
            <w:tcBorders>
              <w:top w:val="single" w:sz="4" w:space="0" w:color="auto"/>
              <w:left w:val="single" w:sz="4" w:space="0" w:color="auto"/>
              <w:bottom w:val="single" w:sz="4" w:space="0" w:color="auto"/>
              <w:right w:val="single" w:sz="4" w:space="0" w:color="auto"/>
            </w:tcBorders>
            <w:hideMark/>
          </w:tcPr>
          <w:p w14:paraId="441B99A4"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71E2033D"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14:paraId="06A33320" w14:textId="77777777" w:rsidR="00787984" w:rsidRDefault="00787984" w:rsidP="00805FD8">
            <w:pPr>
              <w:keepNext/>
              <w:keepLines/>
              <w:spacing w:after="0"/>
              <w:jc w:val="center"/>
              <w:rPr>
                <w:rFonts w:ascii="Arial" w:hAnsi="Arial"/>
                <w:b/>
                <w:sz w:val="18"/>
                <w:lang w:eastAsia="en-US"/>
              </w:rPr>
            </w:pPr>
            <w:r>
              <w:rPr>
                <w:rFonts w:ascii="Arial" w:hAnsi="Arial"/>
                <w:b/>
                <w:sz w:val="18"/>
                <w:lang w:eastAsia="en-US"/>
              </w:rPr>
              <w:t>Reference</w:t>
            </w:r>
          </w:p>
        </w:tc>
      </w:tr>
      <w:tr w:rsidR="00787984" w14:paraId="7845CB73"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4EBB9297" w14:textId="77777777" w:rsidR="00787984" w:rsidRDefault="00787984" w:rsidP="00805FD8">
            <w:pPr>
              <w:keepNext/>
              <w:keepLines/>
              <w:spacing w:after="0"/>
              <w:rPr>
                <w:rFonts w:ascii="Arial" w:hAnsi="Arial"/>
                <w:sz w:val="18"/>
                <w:lang w:eastAsia="en-US"/>
              </w:rPr>
            </w:pPr>
            <w:r>
              <w:rPr>
                <w:rFonts w:ascii="Arial" w:hAnsi="Arial"/>
                <w:sz w:val="18"/>
                <w:lang w:eastAsia="en-US"/>
              </w:rPr>
              <w:t>3GPPSA6#42-e</w:t>
            </w:r>
          </w:p>
        </w:tc>
        <w:tc>
          <w:tcPr>
            <w:tcW w:w="1984" w:type="dxa"/>
            <w:tcBorders>
              <w:top w:val="single" w:sz="4" w:space="0" w:color="auto"/>
              <w:left w:val="single" w:sz="4" w:space="0" w:color="auto"/>
              <w:bottom w:val="single" w:sz="4" w:space="0" w:color="auto"/>
              <w:right w:val="single" w:sz="4" w:space="0" w:color="auto"/>
            </w:tcBorders>
            <w:hideMark/>
          </w:tcPr>
          <w:p w14:paraId="0CF378C9" w14:textId="77777777" w:rsidR="00787984" w:rsidRDefault="00787984" w:rsidP="00805FD8">
            <w:pPr>
              <w:keepNext/>
              <w:keepLines/>
              <w:spacing w:after="0"/>
              <w:rPr>
                <w:rFonts w:ascii="Arial" w:hAnsi="Arial"/>
                <w:sz w:val="18"/>
                <w:lang w:eastAsia="en-US"/>
              </w:rPr>
            </w:pPr>
            <w:r>
              <w:rPr>
                <w:rFonts w:ascii="Arial" w:hAnsi="Arial"/>
                <w:sz w:val="18"/>
                <w:lang w:eastAsia="en-US"/>
              </w:rPr>
              <w:t>01/03/2021 09:00:00</w:t>
            </w:r>
          </w:p>
        </w:tc>
        <w:tc>
          <w:tcPr>
            <w:tcW w:w="1985" w:type="dxa"/>
            <w:tcBorders>
              <w:top w:val="single" w:sz="4" w:space="0" w:color="auto"/>
              <w:left w:val="single" w:sz="4" w:space="0" w:color="auto"/>
              <w:bottom w:val="single" w:sz="4" w:space="0" w:color="auto"/>
              <w:right w:val="single" w:sz="4" w:space="0" w:color="auto"/>
            </w:tcBorders>
            <w:hideMark/>
          </w:tcPr>
          <w:p w14:paraId="736D66E5" w14:textId="77777777" w:rsidR="00787984" w:rsidRDefault="00787984" w:rsidP="00805FD8">
            <w:pPr>
              <w:keepNext/>
              <w:keepLines/>
              <w:spacing w:after="0"/>
              <w:rPr>
                <w:rFonts w:ascii="Arial" w:hAnsi="Arial"/>
                <w:sz w:val="18"/>
                <w:lang w:eastAsia="en-US"/>
              </w:rPr>
            </w:pPr>
            <w:r>
              <w:rPr>
                <w:rFonts w:ascii="Arial" w:hAnsi="Arial"/>
                <w:sz w:val="18"/>
                <w:lang w:eastAsia="en-US"/>
              </w:rPr>
              <w:t>09/03/2021 17:30:00</w:t>
            </w:r>
          </w:p>
        </w:tc>
        <w:tc>
          <w:tcPr>
            <w:tcW w:w="992" w:type="dxa"/>
            <w:tcBorders>
              <w:top w:val="single" w:sz="4" w:space="0" w:color="auto"/>
              <w:left w:val="single" w:sz="4" w:space="0" w:color="auto"/>
              <w:bottom w:val="single" w:sz="4" w:space="0" w:color="auto"/>
              <w:right w:val="single" w:sz="4" w:space="0" w:color="auto"/>
            </w:tcBorders>
            <w:hideMark/>
          </w:tcPr>
          <w:p w14:paraId="47116204" w14:textId="77777777" w:rsidR="00787984" w:rsidRDefault="00787984" w:rsidP="00805FD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00EA12FE"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2EE73E17"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S6-42</w:t>
            </w:r>
          </w:p>
        </w:tc>
      </w:tr>
      <w:tr w:rsidR="00787984" w14:paraId="6C296797"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tcPr>
          <w:p w14:paraId="289AF0FA" w14:textId="77777777" w:rsidR="00787984" w:rsidRDefault="00787984" w:rsidP="00805FD8">
            <w:pPr>
              <w:keepNext/>
              <w:keepLines/>
              <w:spacing w:after="0"/>
              <w:rPr>
                <w:rFonts w:ascii="Arial" w:hAnsi="Arial"/>
                <w:sz w:val="18"/>
                <w:lang w:eastAsia="en-US"/>
              </w:rPr>
            </w:pPr>
            <w:r>
              <w:rPr>
                <w:rFonts w:ascii="Arial" w:hAnsi="Arial"/>
                <w:sz w:val="18"/>
                <w:lang w:eastAsia="en-US"/>
              </w:rPr>
              <w:t>3GPPSA6#42-bis-e</w:t>
            </w:r>
          </w:p>
        </w:tc>
        <w:tc>
          <w:tcPr>
            <w:tcW w:w="1984" w:type="dxa"/>
            <w:tcBorders>
              <w:top w:val="single" w:sz="4" w:space="0" w:color="auto"/>
              <w:left w:val="single" w:sz="4" w:space="0" w:color="auto"/>
              <w:bottom w:val="single" w:sz="4" w:space="0" w:color="auto"/>
              <w:right w:val="single" w:sz="4" w:space="0" w:color="auto"/>
            </w:tcBorders>
          </w:tcPr>
          <w:p w14:paraId="5B1B8228" w14:textId="77777777" w:rsidR="00787984" w:rsidRDefault="00787984" w:rsidP="00805FD8">
            <w:pPr>
              <w:keepNext/>
              <w:keepLines/>
              <w:spacing w:after="0"/>
              <w:rPr>
                <w:rFonts w:ascii="Arial" w:hAnsi="Arial"/>
                <w:sz w:val="18"/>
                <w:lang w:eastAsia="en-US"/>
              </w:rPr>
            </w:pPr>
            <w:r>
              <w:rPr>
                <w:rFonts w:ascii="Arial" w:hAnsi="Arial"/>
                <w:sz w:val="18"/>
                <w:lang w:eastAsia="en-US"/>
              </w:rPr>
              <w:t>12/04/2021 09:00:00</w:t>
            </w:r>
          </w:p>
        </w:tc>
        <w:tc>
          <w:tcPr>
            <w:tcW w:w="1985" w:type="dxa"/>
            <w:tcBorders>
              <w:top w:val="single" w:sz="4" w:space="0" w:color="auto"/>
              <w:left w:val="single" w:sz="4" w:space="0" w:color="auto"/>
              <w:bottom w:val="single" w:sz="4" w:space="0" w:color="auto"/>
              <w:right w:val="single" w:sz="4" w:space="0" w:color="auto"/>
            </w:tcBorders>
          </w:tcPr>
          <w:p w14:paraId="495D227B" w14:textId="77777777" w:rsidR="00787984" w:rsidRDefault="00787984" w:rsidP="00805FD8">
            <w:pPr>
              <w:keepNext/>
              <w:keepLines/>
              <w:spacing w:after="0"/>
              <w:rPr>
                <w:rFonts w:ascii="Arial" w:hAnsi="Arial"/>
                <w:sz w:val="18"/>
                <w:lang w:eastAsia="en-US"/>
              </w:rPr>
            </w:pPr>
            <w:r>
              <w:rPr>
                <w:rFonts w:ascii="Arial" w:hAnsi="Arial"/>
                <w:sz w:val="18"/>
                <w:lang w:eastAsia="en-US"/>
              </w:rPr>
              <w:t>20/04/2021 17:30:00</w:t>
            </w:r>
          </w:p>
        </w:tc>
        <w:tc>
          <w:tcPr>
            <w:tcW w:w="992" w:type="dxa"/>
            <w:tcBorders>
              <w:top w:val="single" w:sz="4" w:space="0" w:color="auto"/>
              <w:left w:val="single" w:sz="4" w:space="0" w:color="auto"/>
              <w:bottom w:val="single" w:sz="4" w:space="0" w:color="auto"/>
              <w:right w:val="single" w:sz="4" w:space="0" w:color="auto"/>
            </w:tcBorders>
          </w:tcPr>
          <w:p w14:paraId="15009C62" w14:textId="77777777" w:rsidR="00787984" w:rsidRDefault="00787984" w:rsidP="00805FD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tcPr>
          <w:p w14:paraId="537C0AF5"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58BD2B0D"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S6-42-bis</w:t>
            </w:r>
          </w:p>
        </w:tc>
      </w:tr>
      <w:tr w:rsidR="00787984" w14:paraId="17AEE634"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0B77EBD8" w14:textId="77777777" w:rsidR="00787984" w:rsidRDefault="00787984" w:rsidP="00805FD8">
            <w:pPr>
              <w:keepNext/>
              <w:keepLines/>
              <w:spacing w:after="0"/>
              <w:rPr>
                <w:rFonts w:ascii="Arial" w:hAnsi="Arial"/>
                <w:sz w:val="18"/>
                <w:lang w:eastAsia="en-US"/>
              </w:rPr>
            </w:pPr>
            <w:r>
              <w:rPr>
                <w:rFonts w:ascii="Arial" w:hAnsi="Arial"/>
                <w:sz w:val="18"/>
                <w:lang w:eastAsia="en-US"/>
              </w:rPr>
              <w:t>3GPPSA6#43-e</w:t>
            </w:r>
          </w:p>
        </w:tc>
        <w:tc>
          <w:tcPr>
            <w:tcW w:w="1984" w:type="dxa"/>
            <w:tcBorders>
              <w:top w:val="single" w:sz="4" w:space="0" w:color="auto"/>
              <w:left w:val="single" w:sz="4" w:space="0" w:color="auto"/>
              <w:bottom w:val="single" w:sz="4" w:space="0" w:color="auto"/>
              <w:right w:val="single" w:sz="4" w:space="0" w:color="auto"/>
            </w:tcBorders>
            <w:hideMark/>
          </w:tcPr>
          <w:p w14:paraId="129F64CF" w14:textId="77777777" w:rsidR="00787984" w:rsidRDefault="00787984" w:rsidP="00805FD8">
            <w:pPr>
              <w:keepNext/>
              <w:keepLines/>
              <w:spacing w:after="0"/>
              <w:rPr>
                <w:rFonts w:ascii="Arial" w:hAnsi="Arial"/>
                <w:sz w:val="18"/>
                <w:lang w:eastAsia="en-US"/>
              </w:rPr>
            </w:pPr>
            <w:r>
              <w:rPr>
                <w:rFonts w:ascii="Arial" w:hAnsi="Arial"/>
                <w:sz w:val="18"/>
                <w:lang w:eastAsia="en-US"/>
              </w:rPr>
              <w:t>24/05/2021 09:00:00</w:t>
            </w:r>
          </w:p>
        </w:tc>
        <w:tc>
          <w:tcPr>
            <w:tcW w:w="1985" w:type="dxa"/>
            <w:tcBorders>
              <w:top w:val="single" w:sz="4" w:space="0" w:color="auto"/>
              <w:left w:val="single" w:sz="4" w:space="0" w:color="auto"/>
              <w:bottom w:val="single" w:sz="4" w:space="0" w:color="auto"/>
              <w:right w:val="single" w:sz="4" w:space="0" w:color="auto"/>
            </w:tcBorders>
            <w:hideMark/>
          </w:tcPr>
          <w:p w14:paraId="07EB1A8A" w14:textId="77777777" w:rsidR="00787984" w:rsidRDefault="00787984" w:rsidP="00805FD8">
            <w:pPr>
              <w:keepNext/>
              <w:keepLines/>
              <w:spacing w:after="0"/>
              <w:rPr>
                <w:rFonts w:ascii="Arial" w:hAnsi="Arial"/>
                <w:sz w:val="18"/>
                <w:lang w:eastAsia="en-US"/>
              </w:rPr>
            </w:pPr>
            <w:r>
              <w:rPr>
                <w:rFonts w:ascii="Arial" w:hAnsi="Arial"/>
                <w:sz w:val="18"/>
                <w:lang w:eastAsia="en-US"/>
              </w:rPr>
              <w:t>02/06/2021 17:30:00</w:t>
            </w:r>
          </w:p>
        </w:tc>
        <w:tc>
          <w:tcPr>
            <w:tcW w:w="992" w:type="dxa"/>
            <w:tcBorders>
              <w:top w:val="single" w:sz="4" w:space="0" w:color="auto"/>
              <w:left w:val="single" w:sz="4" w:space="0" w:color="auto"/>
              <w:bottom w:val="single" w:sz="4" w:space="0" w:color="auto"/>
              <w:right w:val="single" w:sz="4" w:space="0" w:color="auto"/>
            </w:tcBorders>
            <w:hideMark/>
          </w:tcPr>
          <w:p w14:paraId="6165E298" w14:textId="77777777" w:rsidR="00787984" w:rsidRDefault="00787984" w:rsidP="00805FD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CB2BF7B"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068987E"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S6-43</w:t>
            </w:r>
          </w:p>
        </w:tc>
      </w:tr>
      <w:tr w:rsidR="00787984" w14:paraId="4001B30D"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2BC216DC" w14:textId="77777777" w:rsidR="00787984" w:rsidRDefault="00787984" w:rsidP="00805FD8">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14:paraId="4FF3B1B7" w14:textId="77777777" w:rsidR="00787984" w:rsidRDefault="00787984" w:rsidP="00805FD8">
            <w:pPr>
              <w:keepNext/>
              <w:keepLines/>
              <w:spacing w:after="0"/>
              <w:rPr>
                <w:rFonts w:ascii="Arial" w:hAnsi="Arial"/>
                <w:sz w:val="18"/>
                <w:lang w:eastAsia="en-US"/>
              </w:rPr>
            </w:pPr>
            <w:r>
              <w:rPr>
                <w:rFonts w:ascii="Arial" w:hAnsi="Arial"/>
                <w:sz w:val="18"/>
                <w:lang w:eastAsia="en-US"/>
              </w:rPr>
              <w:t>12/07/2021 09:00:00</w:t>
            </w:r>
          </w:p>
        </w:tc>
        <w:tc>
          <w:tcPr>
            <w:tcW w:w="1985" w:type="dxa"/>
            <w:tcBorders>
              <w:top w:val="single" w:sz="4" w:space="0" w:color="auto"/>
              <w:left w:val="single" w:sz="4" w:space="0" w:color="auto"/>
              <w:bottom w:val="single" w:sz="4" w:space="0" w:color="auto"/>
              <w:right w:val="single" w:sz="4" w:space="0" w:color="auto"/>
            </w:tcBorders>
            <w:hideMark/>
          </w:tcPr>
          <w:p w14:paraId="52F5915F" w14:textId="77777777" w:rsidR="00787984" w:rsidRDefault="00787984" w:rsidP="00805FD8">
            <w:pPr>
              <w:keepNext/>
              <w:keepLines/>
              <w:spacing w:after="0"/>
              <w:rPr>
                <w:rFonts w:ascii="Arial" w:hAnsi="Arial"/>
                <w:sz w:val="18"/>
                <w:lang w:eastAsia="en-US"/>
              </w:rPr>
            </w:pPr>
            <w:r>
              <w:rPr>
                <w:rFonts w:ascii="Arial" w:hAnsi="Arial"/>
                <w:sz w:val="18"/>
                <w:lang w:eastAsia="en-US"/>
              </w:rPr>
              <w:t>16/07/2021 17:30:00</w:t>
            </w:r>
          </w:p>
        </w:tc>
        <w:tc>
          <w:tcPr>
            <w:tcW w:w="992" w:type="dxa"/>
            <w:tcBorders>
              <w:top w:val="single" w:sz="4" w:space="0" w:color="auto"/>
              <w:left w:val="single" w:sz="4" w:space="0" w:color="auto"/>
              <w:bottom w:val="single" w:sz="4" w:space="0" w:color="auto"/>
              <w:right w:val="single" w:sz="4" w:space="0" w:color="auto"/>
            </w:tcBorders>
            <w:hideMark/>
          </w:tcPr>
          <w:p w14:paraId="31D6C5D3" w14:textId="77777777" w:rsidR="00787984" w:rsidRDefault="00787984" w:rsidP="00805F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1770011A"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3EE706EE"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S6-44</w:t>
            </w:r>
          </w:p>
        </w:tc>
      </w:tr>
      <w:tr w:rsidR="00787984" w14:paraId="0A365208"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1C3EC45B" w14:textId="77777777" w:rsidR="00787984" w:rsidRDefault="00787984" w:rsidP="00805FD8">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14:paraId="2EFF873D" w14:textId="77777777" w:rsidR="00787984" w:rsidRDefault="00787984" w:rsidP="00805FD8">
            <w:pPr>
              <w:keepNext/>
              <w:keepLines/>
              <w:spacing w:after="0"/>
              <w:rPr>
                <w:rFonts w:ascii="Arial" w:hAnsi="Arial"/>
                <w:sz w:val="18"/>
                <w:lang w:eastAsia="en-US"/>
              </w:rPr>
            </w:pPr>
            <w:r>
              <w:rPr>
                <w:rFonts w:ascii="Arial" w:hAnsi="Arial"/>
                <w:sz w:val="18"/>
                <w:lang w:eastAsia="en-US"/>
              </w:rPr>
              <w:t>30/08/2021 09:00:00</w:t>
            </w:r>
          </w:p>
        </w:tc>
        <w:tc>
          <w:tcPr>
            <w:tcW w:w="1985" w:type="dxa"/>
            <w:tcBorders>
              <w:top w:val="single" w:sz="4" w:space="0" w:color="auto"/>
              <w:left w:val="single" w:sz="4" w:space="0" w:color="auto"/>
              <w:bottom w:val="single" w:sz="4" w:space="0" w:color="auto"/>
              <w:right w:val="single" w:sz="4" w:space="0" w:color="auto"/>
            </w:tcBorders>
            <w:hideMark/>
          </w:tcPr>
          <w:p w14:paraId="1BF40122" w14:textId="77777777" w:rsidR="00787984" w:rsidRDefault="00787984" w:rsidP="00805FD8">
            <w:pPr>
              <w:keepNext/>
              <w:keepLines/>
              <w:spacing w:after="0"/>
              <w:rPr>
                <w:rFonts w:ascii="Arial" w:hAnsi="Arial"/>
                <w:sz w:val="18"/>
                <w:lang w:eastAsia="en-US"/>
              </w:rPr>
            </w:pPr>
            <w:r>
              <w:rPr>
                <w:rFonts w:ascii="Arial" w:hAnsi="Arial"/>
                <w:sz w:val="18"/>
                <w:lang w:eastAsia="en-US"/>
              </w:rPr>
              <w:t>03/09/2021 17:30:00</w:t>
            </w:r>
          </w:p>
        </w:tc>
        <w:tc>
          <w:tcPr>
            <w:tcW w:w="992" w:type="dxa"/>
            <w:tcBorders>
              <w:top w:val="single" w:sz="4" w:space="0" w:color="auto"/>
              <w:left w:val="single" w:sz="4" w:space="0" w:color="auto"/>
              <w:bottom w:val="single" w:sz="4" w:space="0" w:color="auto"/>
              <w:right w:val="single" w:sz="4" w:space="0" w:color="auto"/>
            </w:tcBorders>
            <w:hideMark/>
          </w:tcPr>
          <w:p w14:paraId="7ADC443F" w14:textId="77777777" w:rsidR="00787984" w:rsidRDefault="00787984" w:rsidP="00805F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6F332F5A"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9AC8350"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S6-45</w:t>
            </w:r>
          </w:p>
        </w:tc>
      </w:tr>
      <w:tr w:rsidR="00787984" w14:paraId="5C0A3309"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60F5B8B3" w14:textId="77777777" w:rsidR="00787984" w:rsidRDefault="00787984" w:rsidP="00805FD8">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14:paraId="4DBB82EB" w14:textId="77777777" w:rsidR="00787984" w:rsidRDefault="00787984" w:rsidP="00805FD8">
            <w:pPr>
              <w:keepNext/>
              <w:keepLines/>
              <w:spacing w:after="0"/>
              <w:rPr>
                <w:rFonts w:ascii="Arial" w:hAnsi="Arial"/>
                <w:sz w:val="18"/>
                <w:lang w:eastAsia="en-US"/>
              </w:rPr>
            </w:pPr>
            <w:r>
              <w:rPr>
                <w:rFonts w:ascii="Arial" w:hAnsi="Arial"/>
                <w:sz w:val="18"/>
                <w:lang w:eastAsia="en-US"/>
              </w:rPr>
              <w:t>11/10/2021 09:00:00</w:t>
            </w:r>
          </w:p>
        </w:tc>
        <w:tc>
          <w:tcPr>
            <w:tcW w:w="1985" w:type="dxa"/>
            <w:tcBorders>
              <w:top w:val="single" w:sz="4" w:space="0" w:color="auto"/>
              <w:left w:val="single" w:sz="4" w:space="0" w:color="auto"/>
              <w:bottom w:val="single" w:sz="4" w:space="0" w:color="auto"/>
              <w:right w:val="single" w:sz="4" w:space="0" w:color="auto"/>
            </w:tcBorders>
            <w:hideMark/>
          </w:tcPr>
          <w:p w14:paraId="2D9A4DAF" w14:textId="77777777" w:rsidR="00787984" w:rsidRDefault="00787984" w:rsidP="00805FD8">
            <w:pPr>
              <w:keepNext/>
              <w:keepLines/>
              <w:spacing w:after="0"/>
              <w:rPr>
                <w:rFonts w:ascii="Arial" w:hAnsi="Arial"/>
                <w:sz w:val="18"/>
                <w:lang w:eastAsia="en-US"/>
              </w:rPr>
            </w:pPr>
            <w:r>
              <w:rPr>
                <w:rFonts w:ascii="Arial" w:hAnsi="Arial"/>
                <w:sz w:val="18"/>
                <w:lang w:eastAsia="en-US"/>
              </w:rPr>
              <w:t>15/10/2021 17:30:00</w:t>
            </w:r>
          </w:p>
        </w:tc>
        <w:tc>
          <w:tcPr>
            <w:tcW w:w="992" w:type="dxa"/>
            <w:tcBorders>
              <w:top w:val="single" w:sz="4" w:space="0" w:color="auto"/>
              <w:left w:val="single" w:sz="4" w:space="0" w:color="auto"/>
              <w:bottom w:val="single" w:sz="4" w:space="0" w:color="auto"/>
              <w:right w:val="single" w:sz="4" w:space="0" w:color="auto"/>
            </w:tcBorders>
            <w:hideMark/>
          </w:tcPr>
          <w:p w14:paraId="13A30406" w14:textId="77777777" w:rsidR="00787984" w:rsidRDefault="00787984" w:rsidP="00805F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6FDE1EA9"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374B3A59"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w:t>
            </w:r>
          </w:p>
        </w:tc>
      </w:tr>
      <w:tr w:rsidR="00787984" w14:paraId="78D4BC8C" w14:textId="77777777" w:rsidTr="00805FD8">
        <w:trPr>
          <w:trHeight w:val="147"/>
        </w:trPr>
        <w:tc>
          <w:tcPr>
            <w:tcW w:w="1843" w:type="dxa"/>
            <w:tcBorders>
              <w:top w:val="single" w:sz="4" w:space="0" w:color="auto"/>
              <w:left w:val="single" w:sz="4" w:space="0" w:color="auto"/>
              <w:bottom w:val="single" w:sz="4" w:space="0" w:color="auto"/>
              <w:right w:val="single" w:sz="4" w:space="0" w:color="auto"/>
            </w:tcBorders>
            <w:hideMark/>
          </w:tcPr>
          <w:p w14:paraId="0E54BDC9" w14:textId="77777777" w:rsidR="00787984" w:rsidRDefault="00787984" w:rsidP="00805FD8">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14:paraId="64016F81" w14:textId="77777777" w:rsidR="00787984" w:rsidRDefault="00787984" w:rsidP="00805FD8">
            <w:pPr>
              <w:keepNext/>
              <w:keepLines/>
              <w:spacing w:after="0"/>
              <w:rPr>
                <w:rFonts w:ascii="Arial" w:hAnsi="Arial"/>
                <w:sz w:val="18"/>
                <w:lang w:eastAsia="en-US"/>
              </w:rPr>
            </w:pPr>
            <w:r>
              <w:rPr>
                <w:rFonts w:ascii="Arial" w:hAnsi="Arial"/>
                <w:sz w:val="18"/>
                <w:lang w:eastAsia="en-US"/>
              </w:rPr>
              <w:t>15/11/2021 09:00:00</w:t>
            </w:r>
          </w:p>
        </w:tc>
        <w:tc>
          <w:tcPr>
            <w:tcW w:w="1985" w:type="dxa"/>
            <w:tcBorders>
              <w:top w:val="single" w:sz="4" w:space="0" w:color="auto"/>
              <w:left w:val="single" w:sz="4" w:space="0" w:color="auto"/>
              <w:bottom w:val="single" w:sz="4" w:space="0" w:color="auto"/>
              <w:right w:val="single" w:sz="4" w:space="0" w:color="auto"/>
            </w:tcBorders>
            <w:hideMark/>
          </w:tcPr>
          <w:p w14:paraId="261F9D81" w14:textId="77777777" w:rsidR="00787984" w:rsidRDefault="00787984" w:rsidP="00805FD8">
            <w:pPr>
              <w:keepNext/>
              <w:keepLines/>
              <w:spacing w:after="0"/>
              <w:rPr>
                <w:rFonts w:ascii="Arial" w:hAnsi="Arial"/>
                <w:sz w:val="18"/>
                <w:lang w:eastAsia="en-US"/>
              </w:rPr>
            </w:pPr>
            <w:r>
              <w:rPr>
                <w:rFonts w:ascii="Arial" w:hAnsi="Arial"/>
                <w:sz w:val="18"/>
                <w:lang w:eastAsia="en-US"/>
              </w:rPr>
              <w:t>19/11/2021 17:30:00</w:t>
            </w:r>
          </w:p>
        </w:tc>
        <w:tc>
          <w:tcPr>
            <w:tcW w:w="992" w:type="dxa"/>
            <w:tcBorders>
              <w:top w:val="single" w:sz="4" w:space="0" w:color="auto"/>
              <w:left w:val="single" w:sz="4" w:space="0" w:color="auto"/>
              <w:bottom w:val="single" w:sz="4" w:space="0" w:color="auto"/>
              <w:right w:val="single" w:sz="4" w:space="0" w:color="auto"/>
            </w:tcBorders>
            <w:hideMark/>
          </w:tcPr>
          <w:p w14:paraId="25EA1816" w14:textId="77777777" w:rsidR="00787984" w:rsidRDefault="00787984" w:rsidP="00805FD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0AABCA4"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51139F57" w14:textId="77777777" w:rsidR="00787984" w:rsidRDefault="00787984" w:rsidP="00805FD8">
            <w:pPr>
              <w:keepNext/>
              <w:keepLines/>
              <w:spacing w:after="0"/>
              <w:jc w:val="center"/>
              <w:rPr>
                <w:rFonts w:ascii="Arial" w:hAnsi="Arial"/>
                <w:sz w:val="18"/>
                <w:lang w:eastAsia="en-US"/>
              </w:rPr>
            </w:pPr>
            <w:r>
              <w:rPr>
                <w:rFonts w:ascii="Arial" w:hAnsi="Arial"/>
                <w:sz w:val="18"/>
                <w:lang w:eastAsia="en-US"/>
              </w:rPr>
              <w:t>S6-46</w:t>
            </w:r>
          </w:p>
        </w:tc>
      </w:tr>
    </w:tbl>
    <w:p w14:paraId="4822BEEE" w14:textId="77777777" w:rsidR="00394B10" w:rsidRDefault="00394B10" w:rsidP="00394B10"/>
    <w:sectPr w:rsidR="00394B10">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52591" w14:textId="77777777" w:rsidR="000C606F" w:rsidRDefault="000C606F">
      <w:pPr>
        <w:spacing w:after="0"/>
      </w:pPr>
      <w:r>
        <w:separator/>
      </w:r>
    </w:p>
  </w:endnote>
  <w:endnote w:type="continuationSeparator" w:id="0">
    <w:p w14:paraId="18837F82" w14:textId="77777777" w:rsidR="000C606F" w:rsidRDefault="000C6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63B4B" w14:textId="77777777" w:rsidR="000C606F" w:rsidRDefault="000C606F">
      <w:pPr>
        <w:spacing w:after="0"/>
      </w:pPr>
      <w:r>
        <w:separator/>
      </w:r>
    </w:p>
  </w:footnote>
  <w:footnote w:type="continuationSeparator" w:id="0">
    <w:p w14:paraId="619E8E82" w14:textId="77777777" w:rsidR="000C606F" w:rsidRDefault="000C60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58EBE" w14:textId="77777777" w:rsidR="003F1D83" w:rsidRDefault="003F1D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F94869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332C68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03CEB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E00AD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66C6E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0C2E7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90A940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4B10"/>
    <w:rsid w:val="00033FCD"/>
    <w:rsid w:val="00076822"/>
    <w:rsid w:val="000C606F"/>
    <w:rsid w:val="002178FA"/>
    <w:rsid w:val="002B00BE"/>
    <w:rsid w:val="00394B10"/>
    <w:rsid w:val="003C0868"/>
    <w:rsid w:val="003F1D83"/>
    <w:rsid w:val="00416A2B"/>
    <w:rsid w:val="005356F9"/>
    <w:rsid w:val="00541DA6"/>
    <w:rsid w:val="00564917"/>
    <w:rsid w:val="005D3ABA"/>
    <w:rsid w:val="00681055"/>
    <w:rsid w:val="0072315E"/>
    <w:rsid w:val="00751A26"/>
    <w:rsid w:val="00787984"/>
    <w:rsid w:val="007D415B"/>
    <w:rsid w:val="00805FD8"/>
    <w:rsid w:val="00852164"/>
    <w:rsid w:val="008A2870"/>
    <w:rsid w:val="008D4AF4"/>
    <w:rsid w:val="009E76D3"/>
    <w:rsid w:val="00C07F9C"/>
    <w:rsid w:val="00C5536D"/>
    <w:rsid w:val="00C93466"/>
    <w:rsid w:val="00DA5826"/>
    <w:rsid w:val="00FC3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E0D14"/>
  <w15:chartTrackingRefBased/>
  <w15:docId w15:val="{5AF5B9C4-016D-48F8-805D-8DE9E712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F9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07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07F9C"/>
    <w:pPr>
      <w:pBdr>
        <w:top w:val="none" w:sz="0" w:space="0" w:color="auto"/>
      </w:pBdr>
      <w:spacing w:before="180"/>
      <w:outlineLvl w:val="1"/>
    </w:pPr>
    <w:rPr>
      <w:sz w:val="32"/>
    </w:rPr>
  </w:style>
  <w:style w:type="paragraph" w:styleId="Heading3">
    <w:name w:val="heading 3"/>
    <w:basedOn w:val="Heading2"/>
    <w:next w:val="Normal"/>
    <w:link w:val="Heading3Char"/>
    <w:qFormat/>
    <w:rsid w:val="00C07F9C"/>
    <w:pPr>
      <w:spacing w:before="120"/>
      <w:outlineLvl w:val="2"/>
    </w:pPr>
    <w:rPr>
      <w:sz w:val="28"/>
    </w:rPr>
  </w:style>
  <w:style w:type="paragraph" w:styleId="Heading4">
    <w:name w:val="heading 4"/>
    <w:basedOn w:val="Heading3"/>
    <w:next w:val="Normal"/>
    <w:link w:val="Heading4Char"/>
    <w:qFormat/>
    <w:rsid w:val="00C07F9C"/>
    <w:pPr>
      <w:ind w:left="1418" w:hanging="1418"/>
      <w:outlineLvl w:val="3"/>
    </w:pPr>
    <w:rPr>
      <w:sz w:val="24"/>
    </w:rPr>
  </w:style>
  <w:style w:type="paragraph" w:styleId="Heading5">
    <w:name w:val="heading 5"/>
    <w:basedOn w:val="Heading4"/>
    <w:next w:val="Normal"/>
    <w:link w:val="Heading5Char"/>
    <w:qFormat/>
    <w:rsid w:val="00C07F9C"/>
    <w:pPr>
      <w:ind w:left="1701" w:hanging="1701"/>
      <w:outlineLvl w:val="4"/>
    </w:pPr>
    <w:rPr>
      <w:sz w:val="22"/>
    </w:rPr>
  </w:style>
  <w:style w:type="paragraph" w:styleId="Heading6">
    <w:name w:val="heading 6"/>
    <w:basedOn w:val="H6"/>
    <w:next w:val="Normal"/>
    <w:link w:val="Heading6Char"/>
    <w:qFormat/>
    <w:rsid w:val="00C07F9C"/>
    <w:pPr>
      <w:outlineLvl w:val="5"/>
    </w:pPr>
  </w:style>
  <w:style w:type="paragraph" w:styleId="Heading7">
    <w:name w:val="heading 7"/>
    <w:basedOn w:val="H6"/>
    <w:next w:val="Normal"/>
    <w:link w:val="Heading7Char"/>
    <w:qFormat/>
    <w:rsid w:val="00C07F9C"/>
    <w:pPr>
      <w:outlineLvl w:val="6"/>
    </w:pPr>
  </w:style>
  <w:style w:type="paragraph" w:styleId="Heading8">
    <w:name w:val="heading 8"/>
    <w:basedOn w:val="Heading1"/>
    <w:next w:val="Normal"/>
    <w:link w:val="Heading8Char"/>
    <w:qFormat/>
    <w:rsid w:val="00C07F9C"/>
    <w:pPr>
      <w:ind w:left="0" w:firstLine="0"/>
      <w:outlineLvl w:val="7"/>
    </w:pPr>
  </w:style>
  <w:style w:type="paragraph" w:styleId="Heading9">
    <w:name w:val="heading 9"/>
    <w:basedOn w:val="Heading8"/>
    <w:next w:val="Normal"/>
    <w:link w:val="Heading9Char"/>
    <w:qFormat/>
    <w:rsid w:val="00C07F9C"/>
    <w:pPr>
      <w:outlineLvl w:val="8"/>
    </w:pPr>
  </w:style>
  <w:style w:type="character" w:default="1" w:styleId="DefaultParagraphFont">
    <w:name w:val="Default Paragraph Font"/>
    <w:semiHidden/>
    <w:rsid w:val="00C07F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F9C"/>
  </w:style>
  <w:style w:type="paragraph" w:styleId="TOC8">
    <w:name w:val="toc 8"/>
    <w:basedOn w:val="TOC1"/>
    <w:semiHidden/>
    <w:rsid w:val="00C07F9C"/>
    <w:pPr>
      <w:spacing w:before="180"/>
      <w:ind w:left="2693" w:hanging="2693"/>
    </w:pPr>
    <w:rPr>
      <w:b/>
    </w:rPr>
  </w:style>
  <w:style w:type="paragraph" w:styleId="TOC1">
    <w:name w:val="toc 1"/>
    <w:semiHidden/>
    <w:rsid w:val="00C07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7F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07F9C"/>
    <w:pPr>
      <w:ind w:left="1701" w:hanging="1701"/>
    </w:pPr>
  </w:style>
  <w:style w:type="paragraph" w:styleId="TOC4">
    <w:name w:val="toc 4"/>
    <w:basedOn w:val="TOC3"/>
    <w:semiHidden/>
    <w:rsid w:val="00C07F9C"/>
    <w:pPr>
      <w:ind w:left="1418" w:hanging="1418"/>
    </w:pPr>
  </w:style>
  <w:style w:type="paragraph" w:styleId="TOC3">
    <w:name w:val="toc 3"/>
    <w:basedOn w:val="TOC2"/>
    <w:uiPriority w:val="39"/>
    <w:rsid w:val="00C07F9C"/>
    <w:pPr>
      <w:ind w:left="1134" w:hanging="1134"/>
    </w:pPr>
  </w:style>
  <w:style w:type="paragraph" w:styleId="TOC2">
    <w:name w:val="toc 2"/>
    <w:basedOn w:val="TOC1"/>
    <w:uiPriority w:val="39"/>
    <w:rsid w:val="00C07F9C"/>
    <w:pPr>
      <w:keepNext w:val="0"/>
      <w:spacing w:before="0"/>
      <w:ind w:left="851" w:hanging="851"/>
    </w:pPr>
    <w:rPr>
      <w:sz w:val="20"/>
    </w:rPr>
  </w:style>
  <w:style w:type="paragraph" w:styleId="Index2">
    <w:name w:val="index 2"/>
    <w:basedOn w:val="Index1"/>
    <w:semiHidden/>
    <w:rsid w:val="00C07F9C"/>
    <w:pPr>
      <w:ind w:left="284"/>
    </w:pPr>
  </w:style>
  <w:style w:type="paragraph" w:styleId="Index1">
    <w:name w:val="index 1"/>
    <w:basedOn w:val="Normal"/>
    <w:semiHidden/>
    <w:rsid w:val="00C07F9C"/>
    <w:pPr>
      <w:keepLines/>
      <w:spacing w:after="0"/>
    </w:pPr>
  </w:style>
  <w:style w:type="paragraph" w:customStyle="1" w:styleId="ZH">
    <w:name w:val="ZH"/>
    <w:rsid w:val="00C07F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7F9C"/>
    <w:pPr>
      <w:outlineLvl w:val="9"/>
    </w:pPr>
  </w:style>
  <w:style w:type="paragraph" w:styleId="ListNumber2">
    <w:name w:val="List Number 2"/>
    <w:basedOn w:val="ListNumber"/>
    <w:semiHidden/>
    <w:rsid w:val="00C07F9C"/>
    <w:pPr>
      <w:ind w:left="851"/>
    </w:pPr>
  </w:style>
  <w:style w:type="paragraph" w:styleId="Header">
    <w:name w:val="header"/>
    <w:link w:val="HeaderChar"/>
    <w:semiHidden/>
    <w:rsid w:val="00C07F9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07F9C"/>
    <w:rPr>
      <w:b/>
      <w:position w:val="6"/>
      <w:sz w:val="16"/>
    </w:rPr>
  </w:style>
  <w:style w:type="paragraph" w:styleId="FootnoteText">
    <w:name w:val="footnote text"/>
    <w:basedOn w:val="Normal"/>
    <w:link w:val="FootnoteTextChar"/>
    <w:semiHidden/>
    <w:rsid w:val="00C07F9C"/>
    <w:pPr>
      <w:keepLines/>
      <w:spacing w:after="0"/>
      <w:ind w:left="454" w:hanging="454"/>
    </w:pPr>
    <w:rPr>
      <w:sz w:val="16"/>
    </w:rPr>
  </w:style>
  <w:style w:type="paragraph" w:customStyle="1" w:styleId="TAH">
    <w:name w:val="TAH"/>
    <w:basedOn w:val="TAC"/>
    <w:rsid w:val="00C07F9C"/>
    <w:rPr>
      <w:b/>
    </w:rPr>
  </w:style>
  <w:style w:type="paragraph" w:customStyle="1" w:styleId="TAC">
    <w:name w:val="TAC"/>
    <w:basedOn w:val="TAL"/>
    <w:rsid w:val="00C07F9C"/>
    <w:pPr>
      <w:jc w:val="center"/>
    </w:pPr>
  </w:style>
  <w:style w:type="paragraph" w:customStyle="1" w:styleId="TF">
    <w:name w:val="TF"/>
    <w:basedOn w:val="TH"/>
    <w:rsid w:val="00C07F9C"/>
    <w:pPr>
      <w:keepNext w:val="0"/>
      <w:spacing w:before="0" w:after="240"/>
    </w:pPr>
  </w:style>
  <w:style w:type="paragraph" w:customStyle="1" w:styleId="NO">
    <w:name w:val="NO"/>
    <w:basedOn w:val="Normal"/>
    <w:rsid w:val="00C07F9C"/>
    <w:pPr>
      <w:keepLines/>
      <w:ind w:left="1135" w:hanging="851"/>
    </w:pPr>
  </w:style>
  <w:style w:type="paragraph" w:styleId="TOC9">
    <w:name w:val="toc 9"/>
    <w:basedOn w:val="TOC8"/>
    <w:semiHidden/>
    <w:rsid w:val="00C07F9C"/>
    <w:pPr>
      <w:ind w:left="1418" w:hanging="1418"/>
    </w:pPr>
  </w:style>
  <w:style w:type="paragraph" w:customStyle="1" w:styleId="EX">
    <w:name w:val="EX"/>
    <w:basedOn w:val="Normal"/>
    <w:rsid w:val="00C07F9C"/>
    <w:pPr>
      <w:keepLines/>
      <w:ind w:left="1702" w:hanging="1418"/>
    </w:pPr>
  </w:style>
  <w:style w:type="paragraph" w:customStyle="1" w:styleId="FP">
    <w:name w:val="FP"/>
    <w:basedOn w:val="Normal"/>
    <w:rsid w:val="00C07F9C"/>
    <w:pPr>
      <w:spacing w:after="0"/>
    </w:pPr>
  </w:style>
  <w:style w:type="paragraph" w:customStyle="1" w:styleId="LD">
    <w:name w:val="LD"/>
    <w:rsid w:val="00C07F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7F9C"/>
    <w:pPr>
      <w:spacing w:after="0"/>
    </w:pPr>
  </w:style>
  <w:style w:type="paragraph" w:customStyle="1" w:styleId="EW">
    <w:name w:val="EW"/>
    <w:basedOn w:val="EX"/>
    <w:rsid w:val="00C07F9C"/>
    <w:pPr>
      <w:spacing w:after="0"/>
    </w:pPr>
  </w:style>
  <w:style w:type="paragraph" w:styleId="TOC6">
    <w:name w:val="toc 6"/>
    <w:basedOn w:val="TOC5"/>
    <w:next w:val="Normal"/>
    <w:semiHidden/>
    <w:rsid w:val="00C07F9C"/>
    <w:pPr>
      <w:ind w:left="1985" w:hanging="1985"/>
    </w:pPr>
  </w:style>
  <w:style w:type="paragraph" w:styleId="TOC7">
    <w:name w:val="toc 7"/>
    <w:basedOn w:val="TOC6"/>
    <w:next w:val="Normal"/>
    <w:semiHidden/>
    <w:rsid w:val="00C07F9C"/>
    <w:pPr>
      <w:ind w:left="2268" w:hanging="2268"/>
    </w:pPr>
  </w:style>
  <w:style w:type="paragraph" w:styleId="ListBullet2">
    <w:name w:val="List Bullet 2"/>
    <w:basedOn w:val="ListBullet"/>
    <w:semiHidden/>
    <w:rsid w:val="00C07F9C"/>
    <w:pPr>
      <w:ind w:left="851"/>
    </w:pPr>
  </w:style>
  <w:style w:type="paragraph" w:styleId="ListBullet3">
    <w:name w:val="List Bullet 3"/>
    <w:basedOn w:val="ListBullet2"/>
    <w:semiHidden/>
    <w:rsid w:val="00C07F9C"/>
    <w:pPr>
      <w:ind w:left="1135"/>
    </w:pPr>
  </w:style>
  <w:style w:type="paragraph" w:styleId="ListNumber">
    <w:name w:val="List Number"/>
    <w:basedOn w:val="List"/>
    <w:semiHidden/>
    <w:rsid w:val="00C07F9C"/>
  </w:style>
  <w:style w:type="paragraph" w:customStyle="1" w:styleId="EQ">
    <w:name w:val="EQ"/>
    <w:basedOn w:val="Normal"/>
    <w:next w:val="Normal"/>
    <w:rsid w:val="00C07F9C"/>
    <w:pPr>
      <w:keepLines/>
      <w:tabs>
        <w:tab w:val="center" w:pos="4536"/>
        <w:tab w:val="right" w:pos="9072"/>
      </w:tabs>
    </w:pPr>
    <w:rPr>
      <w:noProof/>
    </w:rPr>
  </w:style>
  <w:style w:type="paragraph" w:customStyle="1" w:styleId="TH">
    <w:name w:val="TH"/>
    <w:basedOn w:val="Normal"/>
    <w:rsid w:val="00C07F9C"/>
    <w:pPr>
      <w:keepNext/>
      <w:keepLines/>
      <w:spacing w:before="60"/>
      <w:jc w:val="center"/>
    </w:pPr>
    <w:rPr>
      <w:rFonts w:ascii="Arial" w:hAnsi="Arial"/>
      <w:b/>
    </w:rPr>
  </w:style>
  <w:style w:type="paragraph" w:customStyle="1" w:styleId="NF">
    <w:name w:val="NF"/>
    <w:basedOn w:val="NO"/>
    <w:rsid w:val="00C07F9C"/>
    <w:pPr>
      <w:keepNext/>
      <w:spacing w:after="0"/>
    </w:pPr>
    <w:rPr>
      <w:rFonts w:ascii="Arial" w:hAnsi="Arial"/>
      <w:sz w:val="18"/>
    </w:rPr>
  </w:style>
  <w:style w:type="paragraph" w:customStyle="1" w:styleId="PL">
    <w:name w:val="PL"/>
    <w:rsid w:val="00C07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7F9C"/>
    <w:pPr>
      <w:jc w:val="right"/>
    </w:pPr>
  </w:style>
  <w:style w:type="paragraph" w:customStyle="1" w:styleId="H6">
    <w:name w:val="H6"/>
    <w:basedOn w:val="Heading5"/>
    <w:next w:val="Normal"/>
    <w:rsid w:val="00C07F9C"/>
    <w:pPr>
      <w:ind w:left="1985" w:hanging="1985"/>
      <w:outlineLvl w:val="9"/>
    </w:pPr>
    <w:rPr>
      <w:sz w:val="20"/>
    </w:rPr>
  </w:style>
  <w:style w:type="paragraph" w:customStyle="1" w:styleId="TAN">
    <w:name w:val="TAN"/>
    <w:basedOn w:val="TAL"/>
    <w:rsid w:val="00C07F9C"/>
    <w:pPr>
      <w:ind w:left="851" w:hanging="851"/>
    </w:pPr>
  </w:style>
  <w:style w:type="paragraph" w:customStyle="1" w:styleId="TAL">
    <w:name w:val="TAL"/>
    <w:basedOn w:val="Normal"/>
    <w:rsid w:val="00C07F9C"/>
    <w:pPr>
      <w:keepNext/>
      <w:keepLines/>
      <w:spacing w:after="0"/>
    </w:pPr>
    <w:rPr>
      <w:rFonts w:ascii="Arial" w:hAnsi="Arial"/>
      <w:sz w:val="18"/>
    </w:rPr>
  </w:style>
  <w:style w:type="paragraph" w:customStyle="1" w:styleId="ZA">
    <w:name w:val="ZA"/>
    <w:rsid w:val="00C07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7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7F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7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7F9C"/>
    <w:pPr>
      <w:framePr w:wrap="notBeside" w:y="16161"/>
    </w:pPr>
  </w:style>
  <w:style w:type="character" w:customStyle="1" w:styleId="ZGSM">
    <w:name w:val="ZGSM"/>
    <w:rsid w:val="00C07F9C"/>
  </w:style>
  <w:style w:type="paragraph" w:styleId="List2">
    <w:name w:val="List 2"/>
    <w:basedOn w:val="List"/>
    <w:semiHidden/>
    <w:rsid w:val="00C07F9C"/>
    <w:pPr>
      <w:ind w:left="851"/>
    </w:pPr>
  </w:style>
  <w:style w:type="paragraph" w:customStyle="1" w:styleId="ZG">
    <w:name w:val="ZG"/>
    <w:rsid w:val="00C07F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7F9C"/>
    <w:pPr>
      <w:ind w:left="1135"/>
    </w:pPr>
  </w:style>
  <w:style w:type="paragraph" w:styleId="List4">
    <w:name w:val="List 4"/>
    <w:basedOn w:val="List3"/>
    <w:semiHidden/>
    <w:rsid w:val="00C07F9C"/>
    <w:pPr>
      <w:ind w:left="1418"/>
    </w:pPr>
  </w:style>
  <w:style w:type="paragraph" w:styleId="List5">
    <w:name w:val="List 5"/>
    <w:basedOn w:val="List4"/>
    <w:semiHidden/>
    <w:rsid w:val="00C07F9C"/>
    <w:pPr>
      <w:ind w:left="1702"/>
    </w:pPr>
  </w:style>
  <w:style w:type="paragraph" w:customStyle="1" w:styleId="EditorsNote">
    <w:name w:val="Editor's Note"/>
    <w:basedOn w:val="NO"/>
    <w:rsid w:val="00C07F9C"/>
    <w:rPr>
      <w:color w:val="FF0000"/>
    </w:rPr>
  </w:style>
  <w:style w:type="paragraph" w:styleId="List">
    <w:name w:val="List"/>
    <w:basedOn w:val="Normal"/>
    <w:semiHidden/>
    <w:rsid w:val="00C07F9C"/>
    <w:pPr>
      <w:ind w:left="568" w:hanging="284"/>
    </w:pPr>
  </w:style>
  <w:style w:type="paragraph" w:styleId="ListBullet">
    <w:name w:val="List Bullet"/>
    <w:basedOn w:val="List"/>
    <w:semiHidden/>
    <w:rsid w:val="00C07F9C"/>
  </w:style>
  <w:style w:type="paragraph" w:styleId="ListBullet4">
    <w:name w:val="List Bullet 4"/>
    <w:basedOn w:val="ListBullet3"/>
    <w:semiHidden/>
    <w:rsid w:val="00C07F9C"/>
    <w:pPr>
      <w:ind w:left="1418"/>
    </w:pPr>
  </w:style>
  <w:style w:type="paragraph" w:styleId="ListBullet5">
    <w:name w:val="List Bullet 5"/>
    <w:basedOn w:val="ListBullet4"/>
    <w:semiHidden/>
    <w:rsid w:val="00C07F9C"/>
    <w:pPr>
      <w:ind w:left="1702"/>
    </w:pPr>
  </w:style>
  <w:style w:type="paragraph" w:customStyle="1" w:styleId="B1">
    <w:name w:val="B1"/>
    <w:basedOn w:val="List"/>
    <w:rsid w:val="00C07F9C"/>
  </w:style>
  <w:style w:type="paragraph" w:customStyle="1" w:styleId="B2">
    <w:name w:val="B2"/>
    <w:basedOn w:val="List2"/>
    <w:rsid w:val="00C07F9C"/>
  </w:style>
  <w:style w:type="paragraph" w:customStyle="1" w:styleId="B3">
    <w:name w:val="B3"/>
    <w:basedOn w:val="List3"/>
    <w:rsid w:val="00C07F9C"/>
  </w:style>
  <w:style w:type="paragraph" w:customStyle="1" w:styleId="B4">
    <w:name w:val="B4"/>
    <w:basedOn w:val="List4"/>
    <w:rsid w:val="00C07F9C"/>
  </w:style>
  <w:style w:type="paragraph" w:customStyle="1" w:styleId="B5">
    <w:name w:val="B5"/>
    <w:basedOn w:val="List5"/>
    <w:rsid w:val="00C07F9C"/>
  </w:style>
  <w:style w:type="paragraph" w:styleId="Footer">
    <w:name w:val="footer"/>
    <w:basedOn w:val="Header"/>
    <w:link w:val="FooterChar"/>
    <w:semiHidden/>
    <w:rsid w:val="00C07F9C"/>
    <w:pPr>
      <w:jc w:val="center"/>
    </w:pPr>
    <w:rPr>
      <w:i/>
    </w:rPr>
  </w:style>
  <w:style w:type="paragraph" w:customStyle="1" w:styleId="ZTD">
    <w:name w:val="ZTD"/>
    <w:basedOn w:val="ZB"/>
    <w:rsid w:val="00C07F9C"/>
    <w:pPr>
      <w:framePr w:hRule="auto" w:wrap="notBeside" w:y="852"/>
    </w:pPr>
    <w:rPr>
      <w:i w:val="0"/>
      <w:sz w:val="40"/>
    </w:rPr>
  </w:style>
  <w:style w:type="table" w:styleId="TableGrid">
    <w:name w:val="Table Grid"/>
    <w:basedOn w:val="TableNormal"/>
    <w:uiPriority w:val="39"/>
    <w:rsid w:val="00394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536D"/>
    <w:rPr>
      <w:rFonts w:ascii="Arial" w:hAnsi="Arial"/>
      <w:sz w:val="36"/>
    </w:rPr>
  </w:style>
  <w:style w:type="character" w:customStyle="1" w:styleId="Heading2Char">
    <w:name w:val="Heading 2 Char"/>
    <w:link w:val="Heading2"/>
    <w:rsid w:val="00C5536D"/>
    <w:rPr>
      <w:rFonts w:ascii="Arial" w:hAnsi="Arial"/>
      <w:sz w:val="32"/>
    </w:rPr>
  </w:style>
  <w:style w:type="character" w:customStyle="1" w:styleId="Heading3Char">
    <w:name w:val="Heading 3 Char"/>
    <w:link w:val="Heading3"/>
    <w:rsid w:val="00C5536D"/>
    <w:rPr>
      <w:rFonts w:ascii="Arial" w:hAnsi="Arial"/>
      <w:sz w:val="28"/>
    </w:rPr>
  </w:style>
  <w:style w:type="character" w:customStyle="1" w:styleId="Heading4Char">
    <w:name w:val="Heading 4 Char"/>
    <w:link w:val="Heading4"/>
    <w:rsid w:val="00C5536D"/>
    <w:rPr>
      <w:rFonts w:ascii="Arial" w:hAnsi="Arial"/>
      <w:sz w:val="24"/>
    </w:rPr>
  </w:style>
  <w:style w:type="character" w:customStyle="1" w:styleId="Heading5Char">
    <w:name w:val="Heading 5 Char"/>
    <w:link w:val="Heading5"/>
    <w:rsid w:val="00C5536D"/>
    <w:rPr>
      <w:rFonts w:ascii="Arial" w:hAnsi="Arial"/>
      <w:sz w:val="22"/>
    </w:rPr>
  </w:style>
  <w:style w:type="character" w:customStyle="1" w:styleId="Heading6Char">
    <w:name w:val="Heading 6 Char"/>
    <w:link w:val="Heading6"/>
    <w:rsid w:val="00C5536D"/>
    <w:rPr>
      <w:rFonts w:ascii="Arial" w:hAnsi="Arial"/>
    </w:rPr>
  </w:style>
  <w:style w:type="character" w:customStyle="1" w:styleId="Heading7Char">
    <w:name w:val="Heading 7 Char"/>
    <w:link w:val="Heading7"/>
    <w:rsid w:val="00C5536D"/>
    <w:rPr>
      <w:rFonts w:ascii="Arial" w:hAnsi="Arial"/>
    </w:rPr>
  </w:style>
  <w:style w:type="character" w:customStyle="1" w:styleId="Heading8Char">
    <w:name w:val="Heading 8 Char"/>
    <w:link w:val="Heading8"/>
    <w:rsid w:val="00C5536D"/>
    <w:rPr>
      <w:rFonts w:ascii="Arial" w:hAnsi="Arial"/>
      <w:sz w:val="36"/>
    </w:rPr>
  </w:style>
  <w:style w:type="character" w:customStyle="1" w:styleId="Heading9Char">
    <w:name w:val="Heading 9 Char"/>
    <w:link w:val="Heading9"/>
    <w:rsid w:val="00C5536D"/>
    <w:rPr>
      <w:rFonts w:ascii="Arial" w:hAnsi="Arial"/>
      <w:sz w:val="36"/>
    </w:rPr>
  </w:style>
  <w:style w:type="character" w:styleId="Hyperlink">
    <w:name w:val="Hyperlink"/>
    <w:uiPriority w:val="99"/>
    <w:semiHidden/>
    <w:unhideWhenUsed/>
    <w:rsid w:val="00C5536D"/>
    <w:rPr>
      <w:color w:val="0563C1"/>
      <w:u w:val="single"/>
    </w:rPr>
  </w:style>
  <w:style w:type="character" w:styleId="FollowedHyperlink">
    <w:name w:val="FollowedHyperlink"/>
    <w:uiPriority w:val="99"/>
    <w:semiHidden/>
    <w:unhideWhenUsed/>
    <w:rsid w:val="00C5536D"/>
    <w:rPr>
      <w:color w:val="954F72"/>
      <w:u w:val="single"/>
    </w:rPr>
  </w:style>
  <w:style w:type="paragraph" w:customStyle="1" w:styleId="msonormal0">
    <w:name w:val="msonormal"/>
    <w:basedOn w:val="Normal"/>
    <w:rsid w:val="00C5536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C5536D"/>
    <w:rPr>
      <w:rFonts w:ascii="Times New Roman" w:hAnsi="Times New Roman"/>
      <w:sz w:val="16"/>
    </w:rPr>
  </w:style>
  <w:style w:type="character" w:customStyle="1" w:styleId="HeaderChar">
    <w:name w:val="Header Char"/>
    <w:link w:val="Header"/>
    <w:semiHidden/>
    <w:rsid w:val="00C5536D"/>
    <w:rPr>
      <w:rFonts w:ascii="Arial" w:hAnsi="Arial"/>
      <w:b/>
      <w:noProof/>
      <w:sz w:val="18"/>
    </w:rPr>
  </w:style>
  <w:style w:type="character" w:customStyle="1" w:styleId="FooterChar">
    <w:name w:val="Footer Char"/>
    <w:link w:val="Footer"/>
    <w:semiHidden/>
    <w:rsid w:val="00C5536D"/>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33028">
      <w:bodyDiv w:val="1"/>
      <w:marLeft w:val="0"/>
      <w:marRight w:val="0"/>
      <w:marTop w:val="0"/>
      <w:marBottom w:val="0"/>
      <w:divBdr>
        <w:top w:val="none" w:sz="0" w:space="0" w:color="auto"/>
        <w:left w:val="none" w:sz="0" w:space="0" w:color="auto"/>
        <w:bottom w:val="none" w:sz="0" w:space="0" w:color="auto"/>
        <w:right w:val="none" w:sz="0" w:space="0" w:color="auto"/>
      </w:divBdr>
    </w:div>
    <w:div w:id="1033308160">
      <w:bodyDiv w:val="1"/>
      <w:marLeft w:val="0"/>
      <w:marRight w:val="0"/>
      <w:marTop w:val="0"/>
      <w:marBottom w:val="0"/>
      <w:divBdr>
        <w:top w:val="none" w:sz="0" w:space="0" w:color="auto"/>
        <w:left w:val="none" w:sz="0" w:space="0" w:color="auto"/>
        <w:bottom w:val="none" w:sz="0" w:space="0" w:color="auto"/>
        <w:right w:val="none" w:sz="0" w:space="0" w:color="auto"/>
      </w:divBdr>
    </w:div>
    <w:div w:id="15848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help@etsi.org"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103</Pages>
  <Words>28666</Words>
  <Characters>163397</Characters>
  <Application>Microsoft Office Word</Application>
  <DocSecurity>0</DocSecurity>
  <Lines>1361</Lines>
  <Paragraphs>383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MCC/ETSI</dc:creator>
  <cp:keywords>ESA, style sheet, Winword</cp:keywords>
  <dc:description/>
  <cp:lastModifiedBy>MCC/ETSI</cp:lastModifiedBy>
  <cp:revision>12</cp:revision>
  <cp:lastPrinted>1899-12-31T23:00:00Z</cp:lastPrinted>
  <dcterms:created xsi:type="dcterms:W3CDTF">2021-02-09T10:41:00Z</dcterms:created>
  <dcterms:modified xsi:type="dcterms:W3CDTF">2021-02-24T10:55:00Z</dcterms:modified>
</cp:coreProperties>
</file>